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10a4" w14:paraId="dbd10a4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62645F">
        <w:t>4224</w:t>
      </w:r>
      <w:r w:rsidR="00627622">
        <w:t>/16-</w:t>
      </w:r>
      <w:r w:rsidR="00B96E59">
        <w:t>15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27622" w:rsidRPr="009D1D64">
        <w:t xml:space="preserve">dužnikom </w:t>
      </w:r>
      <w:r w:rsidR="0062645F">
        <w:rPr>
          <w:lang w:val="pt-BR"/>
        </w:rPr>
        <w:t>CBD-CENTAR d.o.o. za obrasce carinske i bankovne dokumentacije, OIB: 10743762285, Zagreb, Palmotićeva 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96E59">
        <w:rPr>
          <w:lang w:val="pt-BR"/>
        </w:rPr>
        <w:t>5</w:t>
      </w:r>
      <w:r w:rsidR="00627622">
        <w:rPr>
          <w:lang w:val="pt-BR"/>
        </w:rPr>
        <w:t xml:space="preserve">. </w:t>
      </w:r>
      <w:r w:rsidR="00B96E59">
        <w:rPr>
          <w:lang w:val="pt-BR"/>
        </w:rPr>
        <w:t>siječnja 2018</w:t>
      </w:r>
      <w:r w:rsidR="005A79A5">
        <w:rPr>
          <w:lang w:val="pt-BR"/>
        </w:rPr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27622" w:rsidRPr="009D1D64">
        <w:t xml:space="preserve">dužnikom </w:t>
      </w:r>
      <w:r w:rsidR="0062645F">
        <w:rPr>
          <w:lang w:val="pt-BR"/>
        </w:rPr>
        <w:t>CBD-CENTAR d.o.o. za obrasce carinske i bankovne dokumentacije, OIB: 10743762285, Zagreb, Palmotićeva 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645F">
        <w:t>4224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627622" w:rsidRPr="009D1D64">
        <w:t xml:space="preserve">dužnikom </w:t>
      </w:r>
      <w:r w:rsidR="0062645F">
        <w:rPr>
          <w:lang w:val="pt-BR"/>
        </w:rPr>
        <w:t>CBD-CENTAR d.o.o. za obrasce carinske i bankovne dokumentacije, OIB: 10743762285, Zagreb, Palmotićeva 5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62645F" w:rsidP="0062645F" w:rsidR="0062645F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2347 </w:t>
      </w:r>
      <w:r w:rsidRPr="00CA1A6F">
        <w:t xml:space="preserve">dana, u ukupnom iznosu od </w:t>
      </w:r>
      <w:r>
        <w:t>1.253.573,51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27622" w:rsidP="00627622" w:rsidR="00627622" w:rsidRPr="00CA1A6F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62645F">
        <w:t>25. listopada</w:t>
      </w:r>
      <w:r w:rsidR="00627622">
        <w:t xml:space="preserve">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62645F" w:rsidR="0097047A" w:rsidRPr="00184012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62645F">
        <w:t>23</w:t>
      </w:r>
      <w:r w:rsidR="00627622">
        <w:t>. studenog</w:t>
      </w:r>
      <w:r w:rsidR="005A79A5">
        <w:t xml:space="preserve"> 2017</w:t>
      </w:r>
      <w:r w:rsidR="00627622">
        <w:t>. zastupnik</w:t>
      </w:r>
      <w:r w:rsidR="00FF62A0" w:rsidRPr="00184012">
        <w:t xml:space="preserve"> po zakonu dužnika </w:t>
      </w:r>
      <w:r w:rsidR="0062645F">
        <w:t>Mladen Lončar</w:t>
      </w:r>
      <w:r w:rsidR="00627622">
        <w:t xml:space="preserve"> izjavio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627622" w:rsidRPr="009D1D64">
        <w:t xml:space="preserve">dužnikom </w:t>
      </w:r>
      <w:r w:rsidR="0062645F">
        <w:rPr>
          <w:lang w:val="pt-BR"/>
        </w:rPr>
        <w:t>CBD-CENTAR d.o.o. za obrasce carinske i bankovne dokumentacije, OIB: 10743762285, Zagreb, Palmotićeva 5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</w:t>
      </w:r>
      <w:r w:rsidR="00627622">
        <w:t>og postupka te je zastupnik po zakonu dužnika izjavio</w:t>
      </w:r>
      <w:r w:rsidR="004A03AB" w:rsidRPr="00F84522">
        <w:t xml:space="preserve"> </w:t>
      </w:r>
      <w:r w:rsidR="004A03AB">
        <w:t xml:space="preserve">da </w:t>
      </w:r>
      <w:r w:rsidR="0062645F">
        <w:t xml:space="preserve">u cijelosti ostaje kod navoda iz podneska od 23. studenog 2017. (list 17-28 spisa). </w:t>
      </w:r>
      <w:r w:rsidR="004A03AB">
        <w:t xml:space="preserve"> </w:t>
      </w:r>
      <w:r w:rsidR="0062645F">
        <w:t>Na poseban upit suda zastupnik po zakonu dužnika naveo je da su kod dužnika zaposlena dva radnika te se obvezao u kraćem roku izvršiti odjavu radnika u nadležnom HZMO-u. Nadalje je naveo da se većina duga odnosi na neisplaćene plaće, doprinose, potraživanja od strane HGK, Hrvatskih šuma i dr.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 w:rsidR="00627622">
        <w:t>10. srpnja 2017</w:t>
      </w:r>
      <w:r w:rsidRPr="00035543">
        <w:t xml:space="preserve">. (list </w:t>
      </w:r>
      <w:r w:rsidR="0062645F">
        <w:t>7</w:t>
      </w:r>
      <w:r w:rsidRPr="00035543">
        <w:t xml:space="preserve"> spisa) </w:t>
      </w:r>
      <w:r>
        <w:t>i Očevidnik o redoslijedu plaćanja sa obračunatom kama</w:t>
      </w:r>
      <w:r w:rsidR="00627622">
        <w:t>tom</w:t>
      </w:r>
      <w:r>
        <w:t xml:space="preserve">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62645F">
        <w:t>07</w:t>
      </w:r>
      <w:r w:rsidR="00627622">
        <w:t>. srpnja 2017</w:t>
      </w:r>
      <w:r>
        <w:t>.</w:t>
      </w:r>
      <w:r w:rsidR="00485620">
        <w:t xml:space="preserve"> </w:t>
      </w:r>
      <w:r w:rsidRPr="00035543">
        <w:t xml:space="preserve">imao neizvršene osnove za plaćanje u neprekinutom razdoblju od </w:t>
      </w:r>
      <w:r w:rsidR="0062645F">
        <w:t>3021</w:t>
      </w:r>
      <w:r w:rsidRPr="00035543">
        <w:t xml:space="preserve"> dana u ukupnom iznosu od </w:t>
      </w:r>
      <w:r w:rsidR="0062645F">
        <w:t>1.424.748,50</w:t>
      </w:r>
      <w:r w:rsidRPr="00035543">
        <w:t xml:space="preserve">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627622" w:rsidRPr="009D1D64">
        <w:t xml:space="preserve">dužnikom </w:t>
      </w:r>
      <w:r w:rsidR="0062645F">
        <w:rPr>
          <w:lang w:val="pt-BR"/>
        </w:rPr>
        <w:t>CBD-CENTAR d.o.o. za obrasce carinske i bankovne dokumentacije, OIB: 10743762285, Zagreb, Palmotićeva 5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B96E59">
        <w:t>5</w:t>
      </w:r>
      <w:r w:rsidR="00627622">
        <w:t xml:space="preserve">. </w:t>
      </w:r>
      <w:r w:rsidR="00B96E59">
        <w:t>siječnja 2018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691812">
        <w:t>, 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lastRenderedPageBreak/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691812" w:rsidP="007B64C7" w:rsidR="00691812">
      <w:pPr>
        <w:ind w:firstLine="708" w:left="3540"/>
        <w:jc w:val="right"/>
      </w:pPr>
      <w:r>
        <w:t>Za točnost otpravka-ovlašteni službenik:</w:t>
      </w:r>
    </w:p>
    <w:p w:rsidRDefault="00691812" w:rsidP="007B64C7" w:rsidR="00691812">
      <w:pPr>
        <w:ind w:firstLine="708" w:left="3540"/>
        <w:jc w:val="right"/>
      </w:pPr>
      <w:r>
        <w:t xml:space="preserve">                                       Valentina Gabud</w:t>
      </w:r>
    </w:p>
    <w:p w:rsidRDefault="00691812" w:rsidP="00065B42" w:rsidR="00691812"/>
    <w:sectPr w:rsidSect="000E57F1" w:rsidR="006918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691812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62645F">
      <w:rPr>
        <w:sz w:val="24"/>
        <w:szCs w:val="24"/>
      </w:rPr>
      <w:t>4224</w:t>
    </w:r>
    <w:r w:rsidR="00627622">
      <w:rPr>
        <w:sz w:val="24"/>
        <w:szCs w:val="24"/>
      </w:rPr>
      <w:t>/16-</w:t>
    </w:r>
    <w:r w:rsidR="00B96E59">
      <w:rPr>
        <w:sz w:val="24"/>
        <w:szCs w:val="24"/>
      </w:rPr>
      <w:t>15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07FBC"/>
    <w:rsid w:val="0062645F"/>
    <w:rsid w:val="00627622"/>
    <w:rsid w:val="00662884"/>
    <w:rsid w:val="00672283"/>
    <w:rsid w:val="00691812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96E59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4224</izvorni_sadrzaj>
    <derivirana_varijabla naziv="DomainObject.Predmet.Broj_1">4224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St-4224/2016</izvorni_sadrzaj>
    <derivirana_varijabla naziv="DomainObject.Predmet.OznakaBroj_1">St-4224/2016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CBD-CENTAR d.o.o. zastupanog po punomoćniku Mladen Lončar</izvorni_sadrzaj>
    <derivirana_varijabla naziv="DomainObject.Predmet.ProtustrankaFormated_1">  CBD-CENTAR d.o.o. zastupanog po punomoćniku Mladen Lončar</derivirana_varijabla>
  </DomainObject.Predmet.ProtustrankaFormated>
  <DomainObject.Predmet.ProtustrankaFormatedOIB>
    <izvorni_sadrzaj>  CBD-CENTAR d.o.o., OIB 10743762285 zastupanog po punomoćniku Mladen Lončar</izvorni_sadrzaj>
    <derivirana_varijabla naziv="DomainObject.Predmet.ProtustrankaFormatedOIB_1">  CBD-CENTAR d.o.o., OIB 10743762285 zastupanog po punomoćniku Mladen Lončar</derivirana_varijabla>
  </DomainObject.Predmet.ProtustrankaFormatedOIB>
  <DomainObject.Predmet.ProtustrankaFormatedWithAdress>
    <izvorni_sadrzaj> CBD-CENTAR d.o.o., Palmotićeva 5, 10000 Zagreb zastupanog po punomoćniku Mladen Lončar</izvorni_sadrzaj>
    <derivirana_varijabla naziv="DomainObject.Predmet.ProtustrankaFormatedWithAdress_1"> CBD-CENTAR d.o.o., Palmotićeva 5, 10000 Zagreb zastupanog po punomoćniku Mladen Lončar</derivirana_varijabla>
  </DomainObject.Predmet.ProtustrankaFormatedWithAdress>
  <DomainObject.Predmet.ProtustrankaFormatedWithAdressOIB>
    <izvorni_sadrzaj> CBD-CENTAR d.o.o., OIB 10743762285, Palmotićeva 5, 10000 Zagreb zastupanog po punomoćniku Mladen Lončar</izvorni_sadrzaj>
    <derivirana_varijabla naziv="DomainObject.Predmet.ProtustrankaFormatedWithAdressOIB_1"> CBD-CENTAR d.o.o., OIB 10743762285, Palmotićeva 5, 10000 Zagreb zastupanog po punomoćniku Mladen Lončar</derivirana_varijabla>
  </DomainObject.Predmet.ProtustrankaFormatedWithAdressOIB>
  <DomainObject.Predmet.ProtustrankaWithAdress>
    <izvorni_sadrzaj>CBD-CENTAR d.o.o. Palmotićeva 5, 10000 Zagreb</izvorni_sadrzaj>
    <derivirana_varijabla naziv="DomainObject.Predmet.ProtustrankaWithAdress_1">CBD-CENTAR d.o.o. Palmotićeva 5, 10000 Zagreb</derivirana_varijabla>
  </DomainObject.Predmet.ProtustrankaWithAdress>
  <DomainObject.Predmet.ProtustrankaWithAdressOIB>
    <izvorni_sadrzaj>CBD-CENTAR d.o.o., OIB 10743762285, Palmotićeva 5, 10000 Zagreb</izvorni_sadrzaj>
    <derivirana_varijabla naziv="DomainObject.Predmet.ProtustrankaWithAdressOIB_1">CBD-CENTAR d.o.o., OIB 10743762285, Palmotićeva 5, 10000 Zagreb</derivirana_varijabla>
  </DomainObject.Predmet.ProtustrankaWithAdressOIB>
  <DomainObject.Predmet.ProtustrankaNazivFormated>
    <izvorni_sadrzaj>CBD-CENTAR d.o.o.</izvorni_sadrzaj>
    <derivirana_varijabla naziv="DomainObject.Predmet.ProtustrankaNazivFormated_1">CBD-CENTAR d.o.o.</derivirana_varijabla>
  </DomainObject.Predmet.ProtustrankaNazivFormated>
  <DomainObject.Predmet.ProtustrankaNazivFormatedOIB>
    <izvorni_sadrzaj>CBD-CENTAR d.o.o., OIB 10743762285</izvorni_sadrzaj>
    <derivirana_varijabla naziv="DomainObject.Predmet.ProtustrankaNazivFormatedOIB_1">CBD-CENTAR d.o.o., OIB 10743762285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Lončar</izvorni_sadrzaj>
    <derivirana_varijabla naziv="DomainObject.Predmet.StrankaFormated_1">  FINA Regionalni centar Zagreb; Mladen Lončar</derivirana_varijabla>
  </DomainObject.Predmet.StrankaFormated>
  <DomainObject.Predmet.StrankaFormatedOIB>
    <izvorni_sadrzaj>  FINA Regionalni centar Zagreb, OIB 85821130368; Mladen Lončar, OIB 01340091283</izvorni_sadrzaj>
    <derivirana_varijabla naziv="DomainObject.Predmet.StrankaFormatedOIB_1">  FINA Regionalni centar Zagreb, OIB 85821130368; Mladen Lončar, OIB 01340091283</derivirana_varijabla>
  </DomainObject.Predmet.StrankaFormatedOIB>
  <DomainObject.Predmet.StrankaFormatedWithAdress>
    <izvorni_sadrzaj> FINA Regionalni centar Zagreb, Trg svibanjskih žrtava 1995. 1, 10000 Zagreb; Mladen Lončar, Vinkovićeva 34, 10000 Zagreb</izvorni_sadrzaj>
    <derivirana_varijabla naziv="DomainObject.Predmet.StrankaFormatedWithAdress_1"> FINA Regionalni centar Zagreb, Trg svibanjskih žrtava 1995. 1, 10000 Zagreb; Mladen Lončar, Vinkovićeva 34, 10000 Zagreb</derivirana_varijabla>
  </DomainObject.Predmet.StrankaFormatedWithAdress>
  <DomainObject.Predmet.StrankaFormatedWithAdressOIB>
    <izvorni_sadrzaj> FINA Regionalni centar Zagreb, OIB 85821130368, Trg svibanjskih žrtava 1995. 1, 10000 Zagreb; Mladen Lončar, OIB 01340091283, Vinkovićeva 34, 10000 Zagreb</izvorni_sadrzaj>
    <derivirana_varijabla naziv="DomainObject.Predmet.StrankaFormatedWithAdressOIB_1"> FINA Regionalni centar Zagreb, OIB 85821130368, Trg svibanjskih žrtava 1995. 1, 10000 Zagreb; Mladen Lončar, OIB 01340091283, Vinkovićeva 34, 10000 Zagreb</derivirana_varijabla>
  </DomainObject.Predmet.StrankaFormatedWithAdressOIB>
  <DomainObject.Predmet.StrankaWithAdress>
    <izvorni_sadrzaj>FINA Regionalni centar Zagreb Trg svibanjskih žrtava 1995. 1,10000 Zagreb,Mladen Lončar Vinkovićeva 34,10000 Zagreb</izvorni_sadrzaj>
    <derivirana_varijabla naziv="DomainObject.Predmet.StrankaWithAdress_1">FINA Regionalni centar Zagreb Trg svibanjskih žrtava 1995. 1,10000 Zagreb,Mladen Lončar Vinkovićeva 34,10000 Zagreb</derivirana_varijabla>
  </DomainObject.Predmet.StrankaWithAdress>
  <DomainObject.Predmet.StrankaWithAdressOIB>
    <izvorni_sadrzaj>FINA Regionalni centar Zagreb, OIB 85821130368, Trg svibanjskih žrtava 1995. 1,10000 Zagreb,Mladen Lončar, OIB 01340091283, Vinkovićeva 34,10000 Zagreb</izvorni_sadrzaj>
    <derivirana_varijabla naziv="DomainObject.Predmet.StrankaWithAdressOIB_1">FINA Regionalni centar Zagreb, OIB 85821130368, Trg svibanjskih žrtava 1995. 1,10000 Zagreb,Mladen Lončar, OIB 01340091283, Vinkovićeva 34,10000 Zagreb</derivirana_varijabla>
  </DomainObject.Predmet.StrankaWithAdressOIB>
  <DomainObject.Predmet.StrankaNazivFormated>
    <izvorni_sadrzaj>FINA Regionalni centar Zagreb,Mladen Lončar</izvorni_sadrzaj>
    <derivirana_varijabla naziv="DomainObject.Predmet.StrankaNazivFormated_1">FINA Regionalni centar Zagreb,Mladen Lončar</derivirana_varijabla>
  </DomainObject.Predmet.StrankaNazivFormated>
  <DomainObject.Predmet.StrankaNazivFormatedOIB>
    <izvorni_sadrzaj>FINA Regionalni centar Zagreb, OIB 85821130368,Mladen Lončar, OIB 01340091283</izvorni_sadrzaj>
    <derivirana_varijabla naziv="DomainObject.Predmet.StrankaNazivFormatedOIB_1">FINA Regionalni centar Zagreb, OIB 85821130368,Mladen Lončar, OIB 01340091283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Lončar</item>
    </izvorni_sadrzaj>
    <derivirana_varijabla naziv="DomainObject.Predmet.StrankaListFormated_1">
      <item>FINA Regionalni centar Zagreb</item>
      <item>Mladen Lončar</item>
    </derivirana_varijabla>
  </DomainObject.Predmet.StrankaListFormated>
  <DomainObject.Predmet.StrankaListFormatedOIB>
    <izvorni_sadrzaj>
      <item>FINA Regionalni centar Zagreb, OIB 85821130368</item>
      <item>Mladen Lončar, OIB 01340091283</item>
    </izvorni_sadrzaj>
    <derivirana_varijabla naziv="DomainObject.Predmet.StrankaListFormatedOIB_1">
      <item>FINA Regionalni centar Zagreb, OIB 85821130368</item>
      <item>Mladen Lončar, OIB 01340091283</item>
    </derivirana_varijabla>
  </DomainObject.Predmet.StrankaListFormatedOIB>
  <DomainObject.Predmet.StrankaListFormatedWithAdress>
    <izvorni_sadrzaj>
      <item>FINA Regionalni centar Zagreb, Trg svibanjskih žrtava 1995. 1, 10000 Zagreb</item>
      <item>Mladen Lončar, Vinkovićeva 34, 10000 Zagreb</item>
    </izvorni_sadrzaj>
    <derivirana_varijabla naziv="DomainObject.Predmet.StrankaListFormatedWithAdress_1">
      <item>FINA Regionalni centar Zagreb, Trg svibanjskih žrtava 1995. 1, 10000 Zagreb</item>
      <item>Mladen Lončar, Vinkovićeva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Lončar, OIB 01340091283, Vinkovićeva 34, 10000 Zagreb</item>
    </izvorni_sadrzaj>
    <derivirana_varijabla naziv="DomainObject.Predmet.StrankaListFormatedWithAdressOIB_1">
      <item>FINA Regionalni centar Zagreb, OIB 85821130368, Trg svibanjskih žrtava 1995. 1, 10000 Zagreb</item>
      <item>Mladen Lončar, OIB 01340091283, Vinkovićeva 34, 10000 Zagreb</item>
    </derivirana_varijabla>
  </DomainObject.Predmet.StrankaListFormatedWithAdressOIB>
  <DomainObject.Predmet.StrankaListNazivFormated>
    <izvorni_sadrzaj>
      <item>FINA Regionalni centar Zagreb</item>
      <item>Mladen Lončar</item>
    </izvorni_sadrzaj>
    <derivirana_varijabla naziv="DomainObject.Predmet.StrankaListNazivFormated_1">
      <item>FINA Regionalni centar Zagreb</item>
      <item>Mladen Lončar</item>
    </derivirana_varijabla>
  </DomainObject.Predmet.StrankaListNazivFormated>
  <DomainObject.Predmet.StrankaListNazivFormatedOIB>
    <izvorni_sadrzaj>
      <item>FINA Regionalni centar Zagreb, OIB 85821130368</item>
      <item>Mladen Lončar, OIB 01340091283</item>
    </izvorni_sadrzaj>
    <derivirana_varijabla naziv="DomainObject.Predmet.StrankaListNazivFormatedOIB_1">
      <item>FINA Regionalni centar Zagreb, OIB 85821130368</item>
      <item>Mladen Lončar, OIB 01340091283</item>
    </derivirana_varijabla>
  </DomainObject.Predmet.StrankaListNazivFormatedOIB>
  <DomainObject.Predmet.ProtuStrankaListFormated>
    <izvorni_sadrzaj>
      <item>CBD-CENTAR d.o.o. zastupanog po punomoćniku Mladen Lončar</item>
    </izvorni_sadrzaj>
    <derivirana_varijabla naziv="DomainObject.Predmet.ProtuStrankaListFormated_1">
      <item>CBD-CENTAR d.o.o. zastupanog po punomoćniku Mladen Lončar</item>
    </derivirana_varijabla>
  </DomainObject.Predmet.ProtuStrankaListFormated>
  <DomainObject.Predmet.ProtuStrankaListFormatedOIB>
    <izvorni_sadrzaj>
      <item>CBD-CENTAR d.o.o., OIB 10743762285 zastupanog po punomoćniku Mladen Lončar</item>
    </izvorni_sadrzaj>
    <derivirana_varijabla naziv="DomainObject.Predmet.ProtuStrankaListFormatedOIB_1">
      <item>CBD-CENTAR d.o.o., OIB 10743762285 zastupanog po punomoćniku Mladen Lončar</item>
    </derivirana_varijabla>
  </DomainObject.Predmet.ProtuStrankaListFormatedOIB>
  <DomainObject.Predmet.ProtuStrankaListFormatedWithAdress>
    <izvorni_sadrzaj>
      <item>CBD-CENTAR d.o.o., Palmotićeva 5, 10000 Zagreb zastupanog po punomoćniku Mladen Lončar</item>
    </izvorni_sadrzaj>
    <derivirana_varijabla naziv="DomainObject.Predmet.ProtuStrankaListFormatedWithAdress_1">
      <item>CBD-CENTAR d.o.o., Palmotićeva 5, 10000 Zagreb zastupanog po punomoćniku Mladen Lončar</item>
    </derivirana_varijabla>
  </DomainObject.Predmet.ProtuStrankaListFormatedWithAdress>
  <DomainObject.Predmet.ProtuStrankaListFormatedWithAdressOIB>
    <izvorni_sadrzaj>
      <item>CBD-CENTAR d.o.o., OIB 10743762285, Palmotićeva 5, 10000 Zagreb zastupanog po punomoćniku Mladen Lončar</item>
    </izvorni_sadrzaj>
    <derivirana_varijabla naziv="DomainObject.Predmet.ProtuStrankaListFormatedWithAdressOIB_1">
      <item>CBD-CENTAR d.o.o., OIB 10743762285, Palmotićeva 5, 10000 Zagreb zastupanog po punomoćniku Mladen Lončar</item>
    </derivirana_varijabla>
  </DomainObject.Predmet.ProtuStrankaListFormatedWithAdressOIB>
  <DomainObject.Predmet.ProtuStrankaListNazivFormated>
    <izvorni_sadrzaj>
      <item>CBD-CENTAR d.o.o.</item>
    </izvorni_sadrzaj>
    <derivirana_varijabla naziv="DomainObject.Predmet.ProtuStrankaListNazivFormated_1">
      <item>CBD-CENTAR d.o.o.</item>
    </derivirana_varijabla>
  </DomainObject.Predmet.ProtuStrankaListNazivFormated>
  <DomainObject.Predmet.ProtuStrankaListNazivFormatedOIB>
    <izvorni_sadrzaj>
      <item>CBD-CENTAR d.o.o., OIB 10743762285</item>
    </izvorni_sadrzaj>
    <derivirana_varijabla naziv="DomainObject.Predmet.ProtuStrankaListNazivFormatedOIB_1">
      <item>CBD-CENTAR d.o.o., OIB 10743762285</item>
    </derivirana_varijabla>
  </DomainObject.Predmet.ProtuStrankaListNazivFormatedOIB>
  <DomainObject.Predmet.OstaliListFormated>
    <izvorni_sadrzaj>
      <item>Mladen Lončar punomoćnik sudionika u postupku CBD-CENTAR d.o.o.</item>
      <item>Addiko Bank dioničko društvo</item>
    </izvorni_sadrzaj>
    <derivirana_varijabla naziv="DomainObject.Predmet.OstaliListFormated_1">
      <item>Mladen Lončar punomoćnik sudionika u postupku CBD-CENTAR d.o.o.</item>
      <item>Addiko Bank dioničko društvo</item>
    </derivirana_varijabla>
  </DomainObject.Predmet.OstaliListFormated>
  <DomainObject.Predmet.OstaliListFormatedOIB>
    <izvorni_sadrzaj>
      <item>Mladen Lončar, OIB 01340091283 punomoćnik sudionika u postupku CBD-CENTAR d.o.o.</item>
      <item>Addiko Bank dioničko društvo, OIB 14036333877</item>
    </izvorni_sadrzaj>
    <derivirana_varijabla naziv="DomainObject.Predmet.OstaliListFormatedOIB_1">
      <item>Mladen Lončar, OIB 01340091283 punomoćnik sudionika u postupku CBD-CENTAR d.o.o.</item>
      <item>Addiko Bank dioničko društvo, OIB 14036333877</item>
    </derivirana_varijabla>
  </DomainObject.Predmet.OstaliListFormatedOIB>
  <DomainObject.Predmet.OstaliListFormatedWithAdress>
    <izvorni_sadrzaj>
      <item>Mladen Lončar, Vinkovićeva 34, 10000 Zagreb punomoćnik sudionika u postupku CBD-CENTAR d.o.o.</item>
      <item>Addiko Bank dioničko društvo, Slavonska avenija 6, 10000 Zagreb</item>
    </izvorni_sadrzaj>
    <derivirana_varijabla naziv="DomainObject.Predmet.OstaliListFormatedWithAdress_1">
      <item>Mladen Lončar, Vinkovićeva 34, 10000 Zagreb punomoćnik sudionika u postupku CBD-CENTAR d.o.o.</item>
      <item>Addiko Bank dioničko društvo, Slavonska avenija 6, 10000 Zagreb</item>
    </derivirana_varijabla>
  </DomainObject.Predmet.OstaliListFormatedWithAdress>
  <DomainObject.Predmet.OstaliListFormatedWithAdressOIB>
    <izvorni_sadrzaj>
      <item>Mladen Lončar, OIB 01340091283, Vinkovićeva 34, 10000 Zagreb punomoćnik sudionika u postupku CBD-CENTAR d.o.o.</item>
      <item>Addiko Bank dioničko društvo, OIB 14036333877, Slavonska avenija 6, 10000 Zagreb</item>
    </izvorni_sadrzaj>
    <derivirana_varijabla naziv="DomainObject.Predmet.OstaliListFormatedWithAdressOIB_1">
      <item>Mladen Lončar, OIB 01340091283, Vinkovićeva 34, 10000 Zagreb punomoćnik sudionika u postupku CBD-CENTAR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Mladen Lončar</item>
      <item>Addiko Bank dioničko društvo</item>
    </izvorni_sadrzaj>
    <derivirana_varijabla naziv="DomainObject.Predmet.OstaliListNazivFormated_1">
      <item>Mladen Lončar</item>
      <item>Addiko Bank dioničko društvo</item>
    </derivirana_varijabla>
  </DomainObject.Predmet.OstaliListNazivFormated>
  <DomainObject.Predmet.OstaliListNazivFormatedOIB>
    <izvorni_sadrzaj>
      <item>Mladen Lončar, OIB 01340091283</item>
      <item>Addiko Bank dioničko društvo, OIB 14036333877</item>
    </izvorni_sadrzaj>
    <derivirana_varijabla naziv="DomainObject.Predmet.OstaliListNazivFormatedOIB_1">
      <item>Mladen Lončar, OIB 01340091283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CBD-CENTAR d.o.o.</izvorni_sadrzaj>
    <derivirana_varijabla naziv="DomainObject.Predmet.ProtustrankaIDrugi_1">CBD-CENTAR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CBD-CENTAR d.o.o., OIB 10743762285, Palmotićeva 5, 10000 Zagreb</izvorni_sadrzaj>
    <derivirana_varijabla naziv="DomainObject.Predmet.ProtustrankaIDrugiAdressOIB_1">CBD-CENTAR d.o.o., OIB 10743762285, Palmotićeva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CBD-CENTAR d.o.o.</item>
      <item>Mladen Lončar</item>
      <item>Addiko Bank dioničko društvo</item>
      <item>Mladen Lončar</item>
    </izvorni_sadrzaj>
    <derivirana_varijabla naziv="DomainObject.Predmet.SudioniciListNaziv_1">
      <item>FINA Regionalni centar Zagreb</item>
      <item>CBD-CENTAR d.o.o.</item>
      <item>Mladen Lončar</item>
      <item>Addiko Bank dioničko društvo</item>
      <item>Mladen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CBD-CENTAR d.o.o., OIB 10743762285, Palmotićeva 5,10000 Zagreb</item>
      <item>Mladen Lončar, OIB 01340091283, Vinkovićeva 34,10000 Zagreb</item>
      <item>Addiko Bank dioničko društvo, OIB 14036333877, Slavonska avenija 6,10000 Zagreb</item>
      <item>Mladen Lončar, OIB 01340091283, Vinkovićeva 34,10000 Zagreb</item>
    </izvorni_sadrzaj>
    <derivirana_varijabla naziv="DomainObject.Predmet.SudioniciListAdressOIB_1">
      <item>FINA Regionalni centar Zagreb, OIB 85821130368, Trg svibanjskih žrtava 1995. 1,10000 Zagreb</item>
      <item>CBD-CENTAR d.o.o., OIB 10743762285, Palmotićeva 5,10000 Zagreb</item>
      <item>Mladen Lončar, OIB 01340091283, Vinkovićeva 34,10000 Zagreb</item>
      <item>Addiko Bank dioničko društvo, OIB 14036333877, Slavonska avenija 6,10000 Zagreb</item>
      <item>Mladen Lončar, OIB 01340091283, Vinkovićeva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10743762285</item>
      <item>, OIB 01340091283</item>
      <item>, OIB 14036333877</item>
      <item>, OIB 01340091283</item>
    </izvorni_sadrzaj>
    <derivirana_varijabla naziv="DomainObject.Predmet.SudioniciListNazivOIB_1">
      <item>, OIB 85821130368</item>
      <item>, OIB 10743762285</item>
      <item>, OIB 01340091283</item>
      <item>, OIB 14036333877</item>
      <item>, OIB 01340091283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EFACB-DECD-4119-9152-E016FEBE0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4909</properties:Characters>
  <properties:Lines>95</properties:Lines>
  <properties:Paragraphs>24</properties:Paragraphs>
  <properties:TotalTime>344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2018-01-05T09:25:00Z</cp:lastPrinted>
  <dcterms:modified xmlns:xsi="http://www.w3.org/2001/XMLSchema-instance" xsi:type="dcterms:W3CDTF">2018-01-05T09:29:00Z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