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b87a" w14:paraId="603b87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B1C1B">
        <w:t>516</w:t>
      </w:r>
      <w:r w:rsidR="00410A23">
        <w:t>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B1C1B">
        <w:t>DURAGO TRADE d.o.o., Zagreb, Beethovenova 1, OIB: 34507568760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410A23">
        <w:t>6.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B1C1B">
        <w:t>DURAGO TRADE d.o.o., Zagreb, Beethovenova 1, OIB: 34507568760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410A23">
        <w:t>6.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6B1C1B">
        <w:t>10,00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B1C1B">
        <w:t>Savo Filipović, Dramalj, Braće Košuljandić 100/a , OIB: 19559750928.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6B1C1B">
        <w:t>DURAGO TRADE d.o.o., Zagreb, Beethovenova 1, OIB: 34507568760,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410A23">
        <w:rPr>
          <w:rFonts w:eastAsia="Calibri"/>
          <w:lang w:eastAsia="en-US"/>
        </w:rPr>
        <w:t>6.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B1C1B">
        <w:t>DURAGO TRADE d.o.o., Zagreb, Beethovenova 1, OIB: 34507568760,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B1C1B">
        <w:t>DURAGO TRADE d.o.o., Zagreb, Beethovenova 1, OIB: 34507568760,</w:t>
      </w:r>
      <w:r w:rsidR="00631A90">
        <w:t xml:space="preserve"> dana </w:t>
      </w:r>
      <w:r w:rsidR="00346FC3">
        <w:t>2</w:t>
      </w:r>
      <w:r w:rsidR="006B1C1B">
        <w:t>9</w:t>
      </w:r>
      <w:r w:rsidR="00346FC3">
        <w:t xml:space="preserve">. </w:t>
      </w:r>
      <w:r w:rsidR="006B1C1B">
        <w:t>kolovoza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6B1C1B">
        <w:t>516</w:t>
      </w:r>
      <w:r w:rsidR="00410A23">
        <w:t>6</w:t>
      </w:r>
      <w:r w:rsidR="00B0604A">
        <w:t>/16</w:t>
      </w:r>
      <w:r>
        <w:t xml:space="preserve"> od </w:t>
      </w:r>
      <w:r w:rsidR="00410A23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410A23">
        <w:t>26</w:t>
      </w:r>
      <w:r>
        <w:t xml:space="preserve">. listopada 2017. proizlazi da dužnik na dan </w:t>
      </w:r>
      <w:r w:rsidR="006B1C1B">
        <w:t>27. lipnja 2016</w:t>
      </w:r>
      <w:r w:rsidR="00410A23">
        <w:t>.</w:t>
      </w:r>
      <w:r>
        <w:t xml:space="preserve"> ima neizvršene osnove za plaćanje u  neprekinutom razdoblju od </w:t>
      </w:r>
      <w:r w:rsidR="006B1C1B">
        <w:t>120</w:t>
      </w:r>
      <w:r>
        <w:t xml:space="preserve"> dana u ukupnom iznosu od </w:t>
      </w:r>
      <w:r w:rsidR="006B1C1B">
        <w:t xml:space="preserve">259.162,26 </w:t>
      </w:r>
      <w:r>
        <w:t xml:space="preserve">kn (list </w:t>
      </w:r>
      <w:r w:rsidR="006B1C1B">
        <w:t>11</w:t>
      </w:r>
      <w:r>
        <w:t xml:space="preserve"> spisa).</w:t>
      </w:r>
    </w:p>
    <w:p w:rsidRDefault="006B1C1B" w:rsidP="00282E1E" w:rsidR="006B1C1B">
      <w:pPr>
        <w:ind w:firstLine="708"/>
        <w:jc w:val="both"/>
      </w:pPr>
    </w:p>
    <w:p w:rsidRDefault="006B1C1B" w:rsidP="00282E1E" w:rsidR="006B1C1B">
      <w:pPr>
        <w:ind w:firstLine="708"/>
        <w:jc w:val="both"/>
      </w:pPr>
      <w:r>
        <w:t>Iz prokaznog popisa imovine i obveza dužnika proizlazi da dužnik nema nikakve imovine (list 14 do 21 spisa).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6B1C1B">
        <w:t>26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410A23">
        <w:t>Centra za vozila Hrvatske</w:t>
      </w:r>
      <w:r>
        <w:t xml:space="preserve"> od </w:t>
      </w:r>
      <w:r w:rsidR="00410A23">
        <w:t>24.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6B1C1B">
        <w:t>28</w:t>
      </w:r>
      <w:r>
        <w:t xml:space="preserve"> spisa).</w:t>
      </w:r>
    </w:p>
    <w:p w:rsidRDefault="006B1C1B" w:rsidP="00040BD4" w:rsidR="006B1C1B">
      <w:pPr>
        <w:ind w:firstLine="708"/>
        <w:jc w:val="both"/>
      </w:pPr>
    </w:p>
    <w:p w:rsidRDefault="006B1C1B" w:rsidP="00040BD4" w:rsidR="006B1C1B">
      <w:pPr>
        <w:ind w:firstLine="708"/>
        <w:jc w:val="both"/>
      </w:pPr>
      <w:r>
        <w:t>Iz podneska Porezne uprave, Područni ured Zagreb, od 25. siječnja 2018. proizlazi da nisu utvrdili da bi dužnik bio vlasnik motornog vozila, nekretnina, zrakoplova, vrijednosnih papira, dividenda i udjela, te da je uvidom u informacijski sustav Porezne uprave u stanje računa poreznog obveznika vidljivo dugovanje od 5.613.413,95 kn (list 29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B1C1B">
        <w:t>DURAGO TRADE d.o.o., Zagreb, Beethovenova 1, OIB: 34507568760,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46FC3">
        <w:t>51</w:t>
      </w:r>
      <w:r w:rsidR="006B1C1B">
        <w:t>6</w:t>
      </w:r>
      <w:r w:rsidR="00410A23">
        <w:t>6</w:t>
      </w:r>
      <w:r w:rsidR="00B0604A">
        <w:t>/16</w:t>
      </w:r>
      <w:r>
        <w:t xml:space="preserve"> od </w:t>
      </w:r>
      <w:r w:rsidR="006B1C1B">
        <w:t>6. veljače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B1C1B">
        <w:t>8.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6B1C1B" w:rsidP="00D21534" w:rsidR="006B1C1B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10A23">
        <w:t>6.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682" w:rsidR="00361682">
      <w:r>
        <w:separator/>
      </w:r>
    </w:p>
  </w:endnote>
  <w:endnote w:id="0" w:type="continuationSeparator">
    <w:p w:rsidRDefault="00361682" w:rsidR="00361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682" w:rsidR="00361682">
      <w:r>
        <w:separator/>
      </w:r>
    </w:p>
  </w:footnote>
  <w:footnote w:id="0" w:type="continuationSeparator">
    <w:p w:rsidRDefault="00361682" w:rsidR="003616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A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B1C1B">
      <w:t>5166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A4A82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61682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B1C1B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5166</izvorni_sadrzaj>
    <derivirana_varijabla naziv="DomainObject.Predmet.Broj_1">5166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St-5166/2016</izvorni_sadrzaj>
    <derivirana_varijabla naziv="DomainObject.Predmet.OznakaBroj_1">St-5166/2016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DURAGO TRADE d.o.o. zastupanog po punomoćniku Gordana Duraković</izvorni_sadrzaj>
    <derivirana_varijabla naziv="DomainObject.Predmet.ProtustrankaFormated_1">  DURAGO TRADE d.o.o. zastupanog po punomoćniku Gordana Duraković</derivirana_varijabla>
  </DomainObject.Predmet.ProtustrankaFormated>
  <DomainObject.Predmet.ProtustrankaFormatedOIB>
    <izvorni_sadrzaj>  DURAGO TRADE d.o.o., OIB 34507568760 zastupanog po punomoćniku Gordana Duraković</izvorni_sadrzaj>
    <derivirana_varijabla naziv="DomainObject.Predmet.ProtustrankaFormatedOIB_1">  DURAGO TRADE d.o.o., OIB 34507568760 zastupanog po punomoćniku Gordana Duraković</derivirana_varijabla>
  </DomainObject.Predmet.ProtustrankaFormatedOIB>
  <DomainObject.Predmet.ProtustrankaFormatedWithAdress>
    <izvorni_sadrzaj> DURAGO TRADE d.o.o., Beethovenova 1, 10000 Zagreb zastupanog po punomoćniku Gordana Duraković</izvorni_sadrzaj>
    <derivirana_varijabla naziv="DomainObject.Predmet.ProtustrankaFormatedWithAdress_1"> DURAGO TRADE d.o.o., Beethovenova 1, 10000 Zagreb zastupanog po punomoćniku Gordana Duraković</derivirana_varijabla>
  </DomainObject.Predmet.ProtustrankaFormatedWithAdress>
  <DomainObject.Predmet.ProtustrankaFormatedWithAdressOIB>
    <izvorni_sadrzaj> DURAGO TRADE d.o.o., OIB 34507568760, Beethovenova 1, 10000 Zagreb zastupanog po punomoćniku Gordana Duraković</izvorni_sadrzaj>
    <derivirana_varijabla naziv="DomainObject.Predmet.ProtustrankaFormatedWithAdressOIB_1"> DURAGO TRADE d.o.o., OIB 34507568760, Beethovenova 1, 10000 Zagreb zastupanog po punomoćniku Gordana Duraković</derivirana_varijabla>
  </DomainObject.Predmet.ProtustrankaFormatedWithAdressOIB>
  <DomainObject.Predmet.ProtustrankaWithAdress>
    <izvorni_sadrzaj>DURAGO TRADE d.o.o. Beethovenova 1, 10000 Zagreb</izvorni_sadrzaj>
    <derivirana_varijabla naziv="DomainObject.Predmet.ProtustrankaWithAdress_1">DURAGO TRADE d.o.o. Beethovenova 1, 10000 Zagreb</derivirana_varijabla>
  </DomainObject.Predmet.ProtustrankaWithAdress>
  <DomainObject.Predmet.ProtustrankaWithAdressOIB>
    <izvorni_sadrzaj>DURAGO TRADE d.o.o., OIB 34507568760, Beethovenova 1, 10000 Zagreb</izvorni_sadrzaj>
    <derivirana_varijabla naziv="DomainObject.Predmet.ProtustrankaWithAdressOIB_1">DURAGO TRADE d.o.o., OIB 34507568760, Beethovenova 1, 10000 Zagreb</derivirana_varijabla>
  </DomainObject.Predmet.ProtustrankaWithAdressOIB>
  <DomainObject.Predmet.ProtustrankaNazivFormated>
    <izvorni_sadrzaj>DURAGO TRADE d.o.o.</izvorni_sadrzaj>
    <derivirana_varijabla naziv="DomainObject.Predmet.ProtustrankaNazivFormated_1">DURAGO TRADE d.o.o.</derivirana_varijabla>
  </DomainObject.Predmet.ProtustrankaNazivFormated>
  <DomainObject.Predmet.ProtustrankaNazivFormatedOIB>
    <izvorni_sadrzaj>DURAGO TRADE d.o.o., OIB 34507568760</izvorni_sadrzaj>
    <derivirana_varijabla naziv="DomainObject.Predmet.ProtustrankaNazivFormatedOIB_1">DURAGO TRADE d.o.o., OIB 34507568760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DURAGO TRADE d.o.o. zastupanog po punomoćniku Gordana Duraković</item>
    </izvorni_sadrzaj>
    <derivirana_varijabla naziv="DomainObject.Predmet.ProtuStrankaListFormated_1">
      <item>DURAGO TRADE d.o.o. zastupanog po punomoćniku Gordana Duraković</item>
    </derivirana_varijabla>
  </DomainObject.Predmet.ProtuStrankaListFormated>
  <DomainObject.Predmet.ProtuStrankaListFormatedOIB>
    <izvorni_sadrzaj>
      <item>DURAGO TRADE d.o.o., OIB 34507568760 zastupanog po punomoćniku Gordana Duraković</item>
    </izvorni_sadrzaj>
    <derivirana_varijabla naziv="DomainObject.Predmet.ProtuStrankaListFormatedOIB_1">
      <item>DURAGO TRADE d.o.o., OIB 34507568760 zastupanog po punomoćniku Gordana Duraković</item>
    </derivirana_varijabla>
  </DomainObject.Predmet.ProtuStrankaListFormatedOIB>
  <DomainObject.Predmet.ProtuStrankaListFormatedWithAdress>
    <izvorni_sadrzaj>
      <item>DURAGO TRADE d.o.o., Beethovenova 1, 10000 Zagreb zastupanog po punomoćniku Gordana Duraković</item>
    </izvorni_sadrzaj>
    <derivirana_varijabla naziv="DomainObject.Predmet.ProtuStrankaListFormatedWithAdress_1">
      <item>DURAGO TRADE d.o.o., Beethovenova 1, 10000 Zagreb zastupanog po punomoćniku Gordana Duraković</item>
    </derivirana_varijabla>
  </DomainObject.Predmet.ProtuStrankaListFormatedWithAdress>
  <DomainObject.Predmet.ProtuStrankaListFormatedWithAdressOIB>
    <izvorni_sadrzaj>
      <item>DURAGO TRADE d.o.o., OIB 34507568760, Beethovenova 1, 10000 Zagreb zastupanog po punomoćniku Gordana Duraković</item>
    </izvorni_sadrzaj>
    <derivirana_varijabla naziv="DomainObject.Predmet.ProtuStrankaListFormatedWithAdressOIB_1">
      <item>DURAGO TRADE d.o.o., OIB 34507568760, Beethovenova 1, 10000 Zagreb zastupanog po punomoćniku Gordana Duraković</item>
    </derivirana_varijabla>
  </DomainObject.Predmet.ProtuStrankaListFormatedWithAdressOIB>
  <DomainObject.Predmet.ProtuStrankaListNazivFormated>
    <izvorni_sadrzaj>
      <item>DURAGO TRADE d.o.o.</item>
    </izvorni_sadrzaj>
    <derivirana_varijabla naziv="DomainObject.Predmet.ProtuStrankaListNazivFormated_1">
      <item>DURAGO TRADE d.o.o.</item>
    </derivirana_varijabla>
  </DomainObject.Predmet.ProtuStrankaListNazivFormated>
  <DomainObject.Predmet.ProtuStrankaListNazivFormatedOIB>
    <izvorni_sadrzaj>
      <item>DURAGO TRADE d.o.o., OIB 34507568760</item>
    </izvorni_sadrzaj>
    <derivirana_varijabla naziv="DomainObject.Predmet.ProtuStrankaListNazivFormatedOIB_1">
      <item>DURAGO TRADE d.o.o., OIB 34507568760</item>
    </derivirana_varijabla>
  </DomainObject.Predmet.ProtuStrankaListNazivFormatedOIB>
  <DomainObject.Predmet.OstaliListFormated>
    <izvorni_sadrzaj>
      <item>Gordana Duraković punomoćnik sudionika u postupku DURAGO TRADE d.o.o.</item>
    </izvorni_sadrzaj>
    <derivirana_varijabla naziv="DomainObject.Predmet.OstaliListFormated_1">
      <item>Gordana Duraković punomoćnik sudionika u postupku DURAGO TRADE d.o.o.</item>
    </derivirana_varijabla>
  </DomainObject.Predmet.OstaliListFormated>
  <DomainObject.Predmet.OstaliListFormatedOIB>
    <izvorni_sadrzaj>
      <item>Gordana Duraković, OIB 98976023605 punomoćnik sudionika u postupku DURAGO TRADE d.o.o.</item>
    </izvorni_sadrzaj>
    <derivirana_varijabla naziv="DomainObject.Predmet.OstaliListFormatedOIB_1">
      <item>Gordana Duraković, OIB 98976023605 punomoćnik sudionika u postupku DURAGO TRADE d.o.o.</item>
    </derivirana_varijabla>
  </DomainObject.Predmet.OstaliListFormatedOIB>
  <DomainObject.Predmet.OstaliListFormatedWithAdress>
    <izvorni_sadrzaj>
      <item>Gordana Duraković, Slavka Kolara 70, 10410 Velika Gorica punomoćnik sudionika u postupku DURAGO TRADE d.o.o.</item>
    </izvorni_sadrzaj>
    <derivirana_varijabla naziv="DomainObject.Predmet.OstaliListFormatedWithAdress_1">
      <item>Gordana Duraković, Slavka Kolara 70, 10410 Velika Gorica punomoćnik sudionika u postupku DURAGO TRADE d.o.o.</item>
    </derivirana_varijabla>
  </DomainObject.Predmet.OstaliListFormatedWithAdress>
  <DomainObject.Predmet.OstaliListFormatedWithAdressOIB>
    <izvorni_sadrzaj>
      <item>Gordana Duraković, OIB 98976023605, Slavka Kolara 70, 10410 Velika Gorica punomoćnik sudionika u postupku DURAGO TRADE d.o.o.</item>
    </izvorni_sadrzaj>
    <derivirana_varijabla naziv="DomainObject.Predmet.OstaliListFormatedWithAdressOIB_1">
      <item>Gordana Duraković, OIB 98976023605, Slavka Kolara 70, 10410 Velika Gorica punomoćnik sudionika u postupku DURAGO TRADE d.o.o.</item>
    </derivirana_varijabla>
  </DomainObject.Predmet.OstaliListFormatedWithAdressOIB>
  <DomainObject.Predmet.OstaliListNazivFormated>
    <izvorni_sadrzaj>
      <item>Gordana Duraković</item>
    </izvorni_sadrzaj>
    <derivirana_varijabla naziv="DomainObject.Predmet.OstaliListNazivFormated_1">
      <item>Gordana Duraković</item>
    </derivirana_varijabla>
  </DomainObject.Predmet.OstaliListNazivFormated>
  <DomainObject.Predmet.OstaliListNazivFormatedOIB>
    <izvorni_sadrzaj>
      <item>Gordana Duraković, OIB 98976023605</item>
    </izvorni_sadrzaj>
    <derivirana_varijabla naziv="DomainObject.Predmet.OstaliListNazivFormatedOIB_1">
      <item>Gordana Duraković, OIB 98976023605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DURAGO TRADE d.o.o.</izvorni_sadrzaj>
    <derivirana_varijabla naziv="DomainObject.Predmet.ProtustrankaIDrugi_1">DURAGO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DURAGO TRADE d.o.o., OIB 34507568760, Beethovenova 1, 10000 Zagreb</izvorni_sadrzaj>
    <derivirana_varijabla naziv="DomainObject.Predmet.ProtustrankaIDrugiAdressOIB_1">DURAGO TRADE d.o.o., OIB 34507568760,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DURAGO TRADE d.o.o.</item>
      <item>Gordana Duraković</item>
    </izvorni_sadrzaj>
    <derivirana_varijabla naziv="DomainObject.Predmet.SudioniciListNaziv_1">
      <item>FINA Regionalni centar Zagreb</item>
      <item>DURAGO TRADE d.o.o.</item>
      <item>Gordana Duraković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izvorni_sadrzaj>
    <derivirana_varijabla naziv="DomainObject.Predmet.SudioniciListAdressOIB_1">
      <item>FINA Regionalni centar Zagreb, OIB 85821130368, Trg svibanjskih žrtava 1995. 1,10000 Zagreb</item>
      <item>DURAGO TRADE d.o.o., OIB 34507568760, Beethovenova 1,10000 Zagreb</item>
      <item>Gordana Duraković, OIB 98976023605,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34507568760</item>
      <item>, OIB 98976023605</item>
    </izvorni_sadrzaj>
    <derivirana_varijabla naziv="DomainObject.Predmet.SudioniciListNazivOIB_1">
      <item>, OIB 85821130368</item>
      <item>, OIB 34507568760</item>
      <item>, OIB 98976023605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0FEC2-F2E8-42C6-8DFD-F55CEB9EFA8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645</properties:Words>
  <properties:Characters>3406</properties:Characters>
  <properties:Lines>102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2018-06-06T07:44:00Z</dcterms:created>
  <dc:creator>Korisnik</dc:creator>
  <cp:lastModifiedBy>Draženka Prpić</cp:lastModifiedBy>
  <cp:lastPrinted>2018-06-06T07:46:00Z</cp:lastPrinted>
  <dcterms:modified xmlns:xsi="http://www.w3.org/2001/XMLSchema-instance" xsi:type="dcterms:W3CDTF">2018-06-06T07:46:00Z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-DURAGO TRADE-St-5166-16.docx)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