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ba4b" w14:paraId="d89ba4b" w:rsidRDefault="00674E34" w:rsidP="00674E34" w:rsidR="00674E34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703</w:t>
      </w:r>
      <w:r>
        <w:rPr>
          <w:szCs w:val="24"/>
        </w:rPr>
        <w:t>/2015-6</w:t>
      </w:r>
    </w:p>
    <w:p w:rsidRDefault="00674E34" w:rsidP="00674E34" w:rsidR="00674E3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674E34" w:rsidP="00674E34" w:rsidR="00674E3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674E34" w:rsidP="00674E34" w:rsidR="00674E3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674E34" w:rsidP="00674E34" w:rsidR="00674E3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674E34" w:rsidP="00674E34" w:rsidR="00674E34">
      <w:pPr>
        <w:rPr>
          <w:szCs w:val="24"/>
        </w:rPr>
      </w:pPr>
    </w:p>
    <w:p w:rsidRDefault="00674E34" w:rsidP="00674E34" w:rsidR="00674E34">
      <w:pPr>
        <w:rPr>
          <w:szCs w:val="24"/>
        </w:rPr>
      </w:pPr>
    </w:p>
    <w:p w:rsidRDefault="00674E34" w:rsidP="00674E34" w:rsidR="00674E3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674E34" w:rsidP="00674E34" w:rsidR="00674E34">
      <w:pPr>
        <w:rPr>
          <w:szCs w:val="24"/>
        </w:rPr>
      </w:pPr>
    </w:p>
    <w:p w:rsidRDefault="00674E34" w:rsidP="00674E34" w:rsidR="00674E3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674E34" w:rsidP="00674E34" w:rsidR="00674E34">
      <w:pPr>
        <w:rPr>
          <w:szCs w:val="24"/>
        </w:rPr>
      </w:pPr>
    </w:p>
    <w:p w:rsidRDefault="00674E34" w:rsidP="00674E34" w:rsidR="00674E34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>DOMAR društvo s ograničenom odgovornošću za poslovanje nekretninama i usluge, OIB: 03000464217, MBS: 070100239, Varaždin, Slavenska 12</w:t>
      </w:r>
      <w:r>
        <w:t>, dana 30. prosinca 2015. godine</w:t>
      </w:r>
    </w:p>
    <w:p w:rsidRDefault="00674E34" w:rsidP="00674E34" w:rsidR="00674E34">
      <w:pPr>
        <w:jc w:val="both"/>
      </w:pPr>
    </w:p>
    <w:p w:rsidRDefault="00674E34" w:rsidP="00674E34" w:rsidR="00674E3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674E34" w:rsidP="00674E34" w:rsidR="00674E34">
      <w:pPr>
        <w:rPr>
          <w:szCs w:val="24"/>
        </w:rPr>
      </w:pPr>
    </w:p>
    <w:p w:rsidRDefault="00674E34" w:rsidP="00674E34" w:rsidR="00674E3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DOMAR društvo s ograničenom odgovornošću za poslovanje nekretninama i usluge, OIB: 03000464217, MBS: 070100239, Varaždin, Slavenska 12</w:t>
      </w:r>
      <w:r>
        <w:rPr>
          <w:szCs w:val="24"/>
        </w:rPr>
        <w:t xml:space="preserve">, s danom 30. prosinca 2015. u </w:t>
      </w:r>
      <w:r>
        <w:rPr>
          <w:szCs w:val="24"/>
        </w:rPr>
        <w:t>10</w:t>
      </w:r>
      <w:r>
        <w:rPr>
          <w:szCs w:val="24"/>
        </w:rPr>
        <w:t>,</w:t>
      </w:r>
      <w:r>
        <w:rPr>
          <w:szCs w:val="24"/>
        </w:rPr>
        <w:t>0</w:t>
      </w:r>
      <w:r>
        <w:rPr>
          <w:szCs w:val="24"/>
        </w:rPr>
        <w:t>0 sati.</w:t>
      </w:r>
    </w:p>
    <w:p w:rsidRDefault="00674E34" w:rsidP="00674E34" w:rsidR="00674E34">
      <w:pPr>
        <w:jc w:val="both"/>
        <w:rPr>
          <w:szCs w:val="24"/>
        </w:rPr>
      </w:pPr>
    </w:p>
    <w:p w:rsidRDefault="00674E34" w:rsidP="00674E34" w:rsidR="00674E3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DOMAR društvo s ograničenom odgovornošću za poslovanje nekretninama i usluge, OIB: 03000464217, MBS: 070100239, Varaždin, Slavenska 12.</w:t>
      </w:r>
    </w:p>
    <w:p w:rsidRDefault="00674E34" w:rsidP="00674E34" w:rsidR="00674E34">
      <w:pPr>
        <w:jc w:val="both"/>
      </w:pPr>
    </w:p>
    <w:p w:rsidRDefault="00674E34" w:rsidP="00674E34" w:rsidR="00674E34">
      <w:pPr>
        <w:jc w:val="both"/>
      </w:pPr>
      <w:r>
        <w:tab/>
        <w:t xml:space="preserve">III Za stečajnog upravitelja imenuje se </w:t>
      </w:r>
      <w:r>
        <w:t>Nikola Remenar, OIB: 48313195864, Velika Gorica, Dubrovačka 14.</w:t>
      </w:r>
    </w:p>
    <w:p w:rsidRDefault="00674E34" w:rsidP="00674E34" w:rsidR="00674E34">
      <w:pPr>
        <w:jc w:val="both"/>
        <w:rPr>
          <w:color w:val="FF0000"/>
        </w:rPr>
      </w:pPr>
    </w:p>
    <w:p w:rsidRDefault="00674E34" w:rsidP="00674E34" w:rsidR="00674E3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674E34" w:rsidP="00674E34" w:rsidR="00674E34">
      <w:pPr>
        <w:jc w:val="both"/>
        <w:rPr>
          <w:szCs w:val="24"/>
        </w:rPr>
      </w:pPr>
    </w:p>
    <w:p w:rsidRDefault="00674E34" w:rsidP="00674E34" w:rsidR="00674E3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DOMAR društvo s ograničenom odgovornošću za poslovanje nekretninama i usluge, OIB: 03000464217, MBS: 070100239, Varaždin, Slavenska 12</w:t>
      </w:r>
      <w:r>
        <w:rPr>
          <w:szCs w:val="24"/>
        </w:rPr>
        <w:t>, bit će brisan iz sudskog registra.</w:t>
      </w:r>
    </w:p>
    <w:p w:rsidRDefault="00674E34" w:rsidP="00674E34" w:rsidR="00674E34">
      <w:pPr>
        <w:rPr>
          <w:szCs w:val="24"/>
        </w:rPr>
      </w:pPr>
    </w:p>
    <w:p w:rsidRDefault="00674E34" w:rsidP="00674E34" w:rsidR="00674E3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674E34" w:rsidP="00674E34" w:rsidR="00674E34">
      <w:pPr>
        <w:rPr>
          <w:szCs w:val="24"/>
        </w:rPr>
      </w:pPr>
    </w:p>
    <w:p w:rsidRDefault="00674E34" w:rsidP="00674E34" w:rsidR="00674E34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04</w:t>
      </w:r>
      <w:r>
        <w:rPr>
          <w:szCs w:val="24"/>
        </w:rPr>
        <w:t xml:space="preserve">. </w:t>
      </w:r>
      <w:r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674E34" w:rsidP="00674E34" w:rsidR="00674E34">
      <w:pPr>
        <w:rPr>
          <w:szCs w:val="24"/>
        </w:rPr>
      </w:pPr>
    </w:p>
    <w:p w:rsidRDefault="00674E34" w:rsidP="00674E34" w:rsidR="00674E34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74E34" w:rsidP="00674E34" w:rsidR="00674E34">
      <w:pPr>
        <w:rPr>
          <w:szCs w:val="24"/>
        </w:rPr>
      </w:pPr>
    </w:p>
    <w:p w:rsidRDefault="00674E34" w:rsidP="00674E34" w:rsidR="00674E34">
      <w:pPr>
        <w:rPr>
          <w:szCs w:val="24"/>
        </w:rPr>
      </w:pPr>
    </w:p>
    <w:p w:rsidRDefault="00674E34" w:rsidP="00674E34" w:rsidR="00674E34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674E34" w:rsidP="00674E34" w:rsidR="00674E3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674E34" w:rsidP="00674E34" w:rsidR="00674E34">
      <w:pPr>
        <w:rPr>
          <w:szCs w:val="24"/>
        </w:rPr>
      </w:pPr>
      <w:r>
        <w:rPr>
          <w:szCs w:val="24"/>
        </w:rPr>
        <w:t xml:space="preserve">     </w:t>
      </w:r>
    </w:p>
    <w:p w:rsidRDefault="00674E34" w:rsidP="00674E34" w:rsidR="00674E3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674E34" w:rsidP="00674E34" w:rsidR="00674E34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674E34" w:rsidP="00674E34" w:rsidR="00674E34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674E34" w:rsidP="00674E34" w:rsidR="00674E34">
      <w:pPr>
        <w:rPr>
          <w:szCs w:val="24"/>
        </w:rPr>
      </w:pPr>
    </w:p>
    <w:p w:rsidRDefault="00674E34" w:rsidP="00674E34" w:rsidR="00674E34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674E34" w:rsidP="00674E34" w:rsidR="00674E3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674E34" w:rsidP="00674E34" w:rsidR="00674E34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674E34" w:rsidP="00674E34" w:rsidR="00674E3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74E34" w:rsidP="00674E34" w:rsidR="00674E34">
      <w:pPr>
        <w:rPr>
          <w:szCs w:val="24"/>
        </w:rPr>
      </w:pPr>
    </w:p>
    <w:p w:rsidRDefault="00674E34" w:rsidP="00674E34" w:rsidR="00674E34">
      <w:pPr>
        <w:rPr>
          <w:szCs w:val="24"/>
        </w:rPr>
      </w:pPr>
    </w:p>
    <w:p w:rsidRDefault="00674E34" w:rsidP="00674E34" w:rsidR="00674E34">
      <w:pPr>
        <w:rPr>
          <w:szCs w:val="24"/>
        </w:rPr>
      </w:pPr>
      <w:r>
        <w:rPr>
          <w:szCs w:val="24"/>
        </w:rPr>
        <w:t>DNA:</w:t>
      </w:r>
    </w:p>
    <w:p w:rsidRDefault="00674E34" w:rsidP="00674E34" w:rsidR="00674E3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674E34" w:rsidP="00674E34" w:rsidR="00674E3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674E34" w:rsidP="00674E34" w:rsidR="00674E3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DOMAR društvo s ograničenom odgovornošću za poslovanje nekretninama i usluge, OIB: 03000464217, MBS: 070100239, Varaždin, Slavenska 12</w:t>
      </w:r>
    </w:p>
    <w:p w:rsidRDefault="00674E34" w:rsidP="00674E34" w:rsidR="00674E34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Renata </w:t>
      </w:r>
      <w:proofErr w:type="spellStart"/>
      <w:r>
        <w:t>Šobak</w:t>
      </w:r>
      <w:proofErr w:type="spellEnd"/>
      <w:r>
        <w:t>, OIB: 04935646025, Varaždin, Slavenska 12</w:t>
      </w:r>
    </w:p>
    <w:p w:rsidRDefault="00674E34" w:rsidP="00674E34" w:rsidR="00674E3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674E34" w:rsidP="00674E34" w:rsidR="00674E3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674E34" w:rsidP="00674E34" w:rsidR="00674E3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Nikola Remenar, Dubrovačka 14, Velika Gorica</w:t>
      </w:r>
    </w:p>
    <w:p w:rsidRDefault="00674E34" w:rsidP="00674E34" w:rsidR="00674E3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674E34" w:rsidP="00674E34" w:rsidR="00674E34">
      <w:pPr>
        <w:rPr>
          <w:szCs w:val="24"/>
        </w:rPr>
      </w:pPr>
    </w:p>
    <w:p w:rsidRDefault="00674E34" w:rsidP="00674E34" w:rsidR="00674E34">
      <w:pPr>
        <w:rPr>
          <w:szCs w:val="24"/>
        </w:rPr>
      </w:pPr>
    </w:p>
    <w:p w:rsidRDefault="00674E34" w:rsidP="00674E34" w:rsidR="00674E34">
      <w:pPr>
        <w:rPr>
          <w:szCs w:val="24"/>
        </w:rPr>
      </w:pPr>
    </w:p>
    <w:p w:rsidRDefault="00674E34" w:rsidP="00674E34" w:rsidR="00674E34">
      <w:pPr>
        <w:rPr>
          <w:szCs w:val="24"/>
        </w:rPr>
      </w:pPr>
    </w:p>
    <w:p w:rsidRDefault="00674E34" w:rsidP="00674E34" w:rsidR="00674E34">
      <w:pPr>
        <w:rPr>
          <w:szCs w:val="24"/>
        </w:rPr>
      </w:pPr>
    </w:p>
    <w:p w:rsidRDefault="00DA0242" w:rsidP="00674E34" w:rsidR="00DA0242" w:rsidRPr="00674E34"/>
    <w:sectPr w:rsidSect="00EB0D4C" w:rsidR="00DA0242" w:rsidRPr="00674E3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4E34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74E3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74E3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61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St-703/2015-6</izvorni_sadrzaj>
    <derivirana_varijabla naziv="DomainObject.Oznaka_1">St-703/2015-6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St-703/2015</izvorni_sadrzaj>
    <derivirana_varijabla naziv="DomainObject.Predmet.OznakaBroj_1">St-703/2015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DOMAR društvo s ograničenom odgovornošću za poslovanje nekretninama i usluge</izvorni_sadrzaj>
    <derivirana_varijabla naziv="DomainObject.Predmet.ProtustrankaFormated_1">  DOMAR društvo s ograničenom odgovornošću za poslovanje nekretninama i usluge</derivirana_varijabla>
  </DomainObject.Predmet.ProtustrankaFormated>
  <DomainObject.Predmet.ProtustrankaFormatedOIB>
    <izvorni_sadrzaj>  DOMAR društvo s ograničenom odgovornošću za poslovanje nekretninama i usluge, OIB 03000464217</izvorni_sadrzaj>
    <derivirana_varijabla naziv="DomainObject.Predmet.ProtustrankaFormatedOIB_1">  DOMAR društvo s ograničenom odgovornošću za poslovanje nekretninama i usluge, OIB 03000464217</derivirana_varijabla>
  </DomainObject.Predmet.ProtustrankaFormatedOIB>
  <DomainObject.Predmet.ProtustrankaFormatedWithAdress>
    <izvorni_sadrzaj> DOMAR društvo s ograničenom odgovornošću za poslovanje nekretninama i usluge, Slavenska 12, 42000 Varaždin</izvorni_sadrzaj>
    <derivirana_varijabla naziv="DomainObject.Predmet.ProtustrankaFormatedWithAdress_1"> DOMAR društvo s ograničenom odgovornošću za poslovanje nekretninama i usluge, Slavenska 12, 42000 Varaždin</derivirana_varijabla>
  </DomainObject.Predmet.ProtustrankaFormatedWithAdress>
  <DomainObject.Predmet.ProtustrankaFormatedWithAdressOIB>
    <izvorni_sadrzaj> DOMAR društvo s ograničenom odgovornošću za poslovanje nekretninama i usluge, OIB 03000464217, Slavenska 12, 42000 Varaždin</izvorni_sadrzaj>
    <derivirana_varijabla naziv="DomainObject.Predmet.ProtustrankaFormatedWithAdressOIB_1"> DOMAR društvo s ograničenom odgovornošću za poslovanje nekretninama i usluge, OIB 03000464217, Slavenska 12, 42000 Varaždin</derivirana_varijabla>
  </DomainObject.Predmet.ProtustrankaFormatedWithAdressOIB>
  <DomainObject.Predmet.ProtustrankaWithAdress>
    <izvorni_sadrzaj>DOMAR društvo s ograničenom odgovornošću za poslovanje nekretninama i usluge Slavenska 12, 42000 Varaždin</izvorni_sadrzaj>
    <derivirana_varijabla naziv="DomainObject.Predmet.ProtustrankaWithAdress_1">DOMAR društvo s ograničenom odgovornošću za poslovanje nekretninama i usluge Slavenska 12, 42000 Varaždin</derivirana_varijabla>
  </DomainObject.Predmet.ProtustrankaWithAdress>
  <DomainObject.Predmet.ProtustrankaWithAdressOIB>
    <izvorni_sadrzaj>DOMAR društvo s ograničenom odgovornošću za poslovanje nekretninama i usluge, OIB 03000464217, Slavenska 12, 42000 Varaždin</izvorni_sadrzaj>
    <derivirana_varijabla naziv="DomainObject.Predmet.ProtustrankaWithAdressOIB_1">DOMAR društvo s ograničenom odgovornošću za poslovanje nekretninama i usluge, OIB 03000464217, Slavenska 12, 42000 Varaždin</derivirana_varijabla>
  </DomainObject.Predmet.ProtustrankaWithAdressOIB>
  <DomainObject.Predmet.ProtustrankaNazivFormated>
    <izvorni_sadrzaj>DOMAR društvo s ograničenom odgovornošću za poslovanje nekretninama i usluge</izvorni_sadrzaj>
    <derivirana_varijabla naziv="DomainObject.Predmet.ProtustrankaNazivFormated_1">DOMAR društvo s ograničenom odgovornošću za poslovanje nekretninama i usluge</derivirana_varijabla>
  </DomainObject.Predmet.ProtustrankaNazivFormated>
  <DomainObject.Predmet.ProtustrankaNazivFormatedOIB>
    <izvorni_sadrzaj>DOMAR društvo s ograničenom odgovornošću za poslovanje nekretninama i usluge, OIB 03000464217</izvorni_sadrzaj>
    <derivirana_varijabla naziv="DomainObject.Predmet.ProtustrankaNazivFormatedOIB_1">DOMAR društvo s ograničenom odgovornošću za poslovanje nekretninama i usluge, OIB 03000464217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32206.03</izvorni_sadrzaj>
    <derivirana_varijabla naziv="DomainObject.Predmet.TrenutnaVrijednost_1">32206.03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DOMAR društvo s ograničenom odgovornošću za poslovanje nekretninama i usluge</item>
    </izvorni_sadrzaj>
    <derivirana_varijabla naziv="DomainObject.Predmet.ProtuStrankaListFormated_1">
      <item>DOMAR društvo s ograničenom odgovornošću za poslovanje nekretninama i usluge</item>
    </derivirana_varijabla>
  </DomainObject.Predmet.ProtuStrankaListFormated>
  <DomainObject.Predmet.ProtuStrankaListFormatedOIB>
    <izvorni_sadrzaj>
      <item>DOMAR društvo s ograničenom odgovornošću za poslovanje nekretninama i usluge, OIB 03000464217</item>
    </izvorni_sadrzaj>
    <derivirana_varijabla naziv="DomainObject.Predmet.ProtuStrankaListFormatedOIB_1">
      <item>DOMAR društvo s ograničenom odgovornošću za poslovanje nekretninama i usluge, OIB 03000464217</item>
    </derivirana_varijabla>
  </DomainObject.Predmet.ProtuStrankaListFormatedOIB>
  <DomainObject.Predmet.ProtuStrankaListFormatedWithAdress>
    <izvorni_sadrzaj>
      <item>DOMAR društvo s ograničenom odgovornošću za poslovanje nekretninama i usluge, Slavenska 12, 42000 Varaždin</item>
    </izvorni_sadrzaj>
    <derivirana_varijabla naziv="DomainObject.Predmet.ProtuStrankaListFormatedWithAdress_1">
      <item>DOMAR društvo s ograničenom odgovornošću za poslovanje nekretninama i usluge, Slavenska 12, 42000 Varaždin</item>
    </derivirana_varijabla>
  </DomainObject.Predmet.ProtuStrankaListFormatedWithAdress>
  <DomainObject.Predmet.ProtuStrankaListFormatedWithAdressOIB>
    <izvorni_sadrzaj>
      <item>DOMAR društvo s ograničenom odgovornošću za poslovanje nekretninama i usluge, OIB 03000464217, Slavenska 12, 42000 Varaždin</item>
    </izvorni_sadrzaj>
    <derivirana_varijabla naziv="DomainObject.Predmet.ProtuStrankaListFormatedWithAdressOIB_1">
      <item>DOMAR društvo s ograničenom odgovornošću za poslovanje nekretninama i usluge, OIB 03000464217, Slavenska 12, 42000 Varaždin</item>
    </derivirana_varijabla>
  </DomainObject.Predmet.ProtuStrankaListFormatedWithAdressOIB>
  <DomainObject.Predmet.ProtuStrankaListNazivFormated>
    <izvorni_sadrzaj>
      <item>DOMAR društvo s ograničenom odgovornošću za poslovanje nekretninama i usluge</item>
    </izvorni_sadrzaj>
    <derivirana_varijabla naziv="DomainObject.Predmet.ProtuStrankaListNazivFormated_1">
      <item>DOMAR društvo s ograničenom odgovornošću za poslovanje nekretninama i usluge</item>
    </derivirana_varijabla>
  </DomainObject.Predmet.ProtuStrankaListNazivFormated>
  <DomainObject.Predmet.ProtuStrankaListNazivFormatedOIB>
    <izvorni_sadrzaj>
      <item>DOMAR društvo s ograničenom odgovornošću za poslovanje nekretninama i usluge, OIB 03000464217</item>
    </izvorni_sadrzaj>
    <derivirana_varijabla naziv="DomainObject.Predmet.ProtuStrankaListNazivFormatedOIB_1">
      <item>DOMAR društvo s ograničenom odgovornošću za poslovanje nekretninama i usluge, OIB 03000464217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St-703/2015-6</izvorni_sadrzaj>
    <derivirana_varijabla naziv="DomainObject.PoslovniBrojDokumenta_1">St-703/2015-6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DOMAR društvo s ograničenom odgovornošću za poslovanje nekretninama i usluge</izvorni_sadrzaj>
    <derivirana_varijabla naziv="DomainObject.Predmet.ProtustrankaIDrugi_1">DOMAR društvo s ograničenom odgovornošću za poslovanje nekretninama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DOMAR društvo s ograničenom odgovornošću za poslovanje nekretninama i usluge, OIB 03000464217, Slavenska 12, 42000 Varaždin</izvorni_sadrzaj>
    <derivirana_varijabla naziv="DomainObject.Predmet.ProtustrankaIDrugiAdressOIB_1">DOMAR društvo s ograničenom odgovornošću za poslovanje nekretninama i usluge, OIB 03000464217, Slavenska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DOMAR društvo s ograničenom odgovornošću za poslovanje nekretninama i usluge</item>
      <item>e-Oglasna</item>
      <item>Sudski registar</item>
    </izvorni_sadrzaj>
    <derivirana_varijabla naziv="DomainObject.Predmet.SudioniciListNaziv_1">
      <item>Financijska agencija</item>
      <item>DOMAR društvo s ograničenom odgovornošću za poslovanje nekretninama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DOMAR društvo s ograničenom odgovornošću za poslovanje nekretninama i usluge, OIB 03000464217, Slavenska 12,42000 Varaždin</item>
      <item>e-Oglasna</item>
      <item>Sudski registar</item>
    </izvorni_sadrzaj>
    <derivirana_varijabla naziv="DomainObject.Predmet.SudioniciListAdressOIB_1">
      <item>Financijska agencija, OIB 85821130368, A.Cesarca 2,42000 Varaždin</item>
      <item>DOMAR društvo s ograničenom odgovornošću za poslovanje nekretninama i usluge, OIB 03000464217, Slavenska 12,42000 Varaždin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1EA5F6-2BA1-461F-A2BE-C182F9261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3078</properties:Characters>
  <properties:Lines>89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2015-12-30T09:05:00Z</cp:lastPrinted>
  <dcterms:modified xmlns:xsi="http://www.w3.org/2001/XMLSchema-instance" xsi:type="dcterms:W3CDTF">2015-12-30T09:05:00Z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St-703/2015-6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