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0804445" w14:textId="0804445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  <w:r w:rsidR="00EB43C8">
        <w:tab/>
      </w:r>
      <w:r w:rsidR="00EB43C8"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24170D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ED6AA8" w:rsidP="003E5D1C" w:rsidRDefault="0032539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7675FF">
        <w:t>697</w:t>
      </w:r>
      <w:proofErr w:type="spellEnd"/>
      <w:r w:rsidR="00793E75">
        <w:t>/</w:t>
      </w:r>
      <w:proofErr w:type="spellStart"/>
      <w:r w:rsidR="00793E75">
        <w:t>201</w:t>
      </w:r>
      <w:r w:rsidR="00354479">
        <w:t>9</w:t>
      </w:r>
      <w:proofErr w:type="spellEnd"/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F539F9">
        <w:t xml:space="preserve"> i </w:t>
      </w:r>
      <w:proofErr w:type="spellStart"/>
      <w:r w:rsidR="00F539F9">
        <w:t>104</w:t>
      </w:r>
      <w:proofErr w:type="spellEnd"/>
      <w:r w:rsidR="00F539F9">
        <w:t>/</w:t>
      </w:r>
      <w:proofErr w:type="spellStart"/>
      <w:r w:rsidR="00F539F9">
        <w:t>17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8473CF">
        <w:t>24</w:t>
      </w:r>
      <w:proofErr w:type="spellEnd"/>
      <w:r w:rsidR="00207066">
        <w:t xml:space="preserve">. </w:t>
      </w:r>
      <w:r w:rsidR="00762388">
        <w:t>srpnja</w:t>
      </w:r>
      <w:r w:rsidR="00F539F9">
        <w:t xml:space="preserve"> </w:t>
      </w:r>
      <w:proofErr w:type="spellStart"/>
      <w:r w:rsidR="00F539F9">
        <w:t>2019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Pr="003E5D1C" w:rsidR="007C4DBF" w:rsidP="003E5D1C" w:rsidRDefault="007C4DBF">
      <w:pPr>
        <w:jc w:val="both"/>
        <w:rPr>
          <w:sz w:val="40"/>
          <w:szCs w:val="40"/>
        </w:rPr>
      </w:pP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A16847" w:rsidP="00A16847" w:rsidRDefault="003E5D1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proofErr w:type="spellStart"/>
      <w:r w:rsidRPr="008A3B6D" w:rsidR="007675FF">
        <w:t>Reload</w:t>
      </w:r>
      <w:proofErr w:type="spellEnd"/>
      <w:r w:rsidRPr="008A3B6D" w:rsidR="007675FF">
        <w:t xml:space="preserve"> </w:t>
      </w:r>
      <w:proofErr w:type="spellStart"/>
      <w:r w:rsidRPr="008A3B6D" w:rsidR="007675FF">
        <w:t>Airsoft</w:t>
      </w:r>
      <w:proofErr w:type="spellEnd"/>
      <w:r w:rsidRPr="008A3B6D" w:rsidR="007675FF">
        <w:t xml:space="preserve"> d.o.o.</w:t>
      </w:r>
      <w:r w:rsidR="007675FF">
        <w:t xml:space="preserve"> Marija Bistrica</w:t>
      </w:r>
      <w:r w:rsidRPr="00DD31F6" w:rsidR="007675FF">
        <w:t xml:space="preserve">, </w:t>
      </w:r>
      <w:r w:rsidRPr="008A3B6D" w:rsidR="007675FF">
        <w:t xml:space="preserve">Kolodvorska </w:t>
      </w:r>
      <w:proofErr w:type="spellStart"/>
      <w:r w:rsidRPr="008A3B6D" w:rsidR="007675FF">
        <w:t>22a</w:t>
      </w:r>
      <w:proofErr w:type="spellEnd"/>
      <w:r w:rsidRPr="00DD31F6" w:rsidR="007675FF">
        <w:t xml:space="preserve">, </w:t>
      </w:r>
      <w:proofErr w:type="spellStart"/>
      <w:r w:rsidRPr="00DD31F6" w:rsidR="007675FF">
        <w:t>OIB</w:t>
      </w:r>
      <w:proofErr w:type="spellEnd"/>
      <w:r w:rsidRPr="00DD31F6" w:rsidR="007675FF">
        <w:t xml:space="preserve">: </w:t>
      </w:r>
      <w:proofErr w:type="spellStart"/>
      <w:r w:rsidRPr="008A3B6D" w:rsidR="007675FF">
        <w:t>54335964129</w:t>
      </w:r>
      <w:proofErr w:type="spellEnd"/>
      <w:r w:rsidR="004B104A">
        <w:t>.</w:t>
      </w:r>
    </w:p>
    <w:p w:rsidR="00001405" w:rsidP="00A16847" w:rsidRDefault="00001405">
      <w:pPr>
        <w:jc w:val="both"/>
      </w:pPr>
    </w:p>
    <w:p w:rsidR="00AC4528" w:rsidP="00A16847" w:rsidRDefault="003E5D1C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FB3D15">
        <w:t>11</w:t>
      </w:r>
      <w:r w:rsidR="00207066">
        <w:t>.</w:t>
      </w:r>
      <w:r w:rsidR="00FB3D15">
        <w:t>444</w:t>
      </w:r>
      <w:proofErr w:type="spellEnd"/>
      <w:r w:rsidR="00207066">
        <w:t>,</w:t>
      </w:r>
      <w:proofErr w:type="spellStart"/>
      <w:r w:rsidR="00FB3D15">
        <w:t>21</w:t>
      </w:r>
      <w:proofErr w:type="spellEnd"/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proofErr w:type="spellStart"/>
      <w:r w:rsidRPr="00096501" w:rsidR="00D66226">
        <w:t>15</w:t>
      </w:r>
      <w:proofErr w:type="spellEnd"/>
      <w:r w:rsidRPr="00096501" w:rsidR="00D66226">
        <w:t xml:space="preserve">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191CD3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8473CF">
        <w:t>24</w:t>
      </w:r>
      <w:proofErr w:type="spellEnd"/>
      <w:r w:rsidR="00207066">
        <w:t xml:space="preserve">. </w:t>
      </w:r>
      <w:r w:rsidR="00762388">
        <w:t>srpnja</w:t>
      </w:r>
      <w:r w:rsidR="00735E76">
        <w:t xml:space="preserve"> </w:t>
      </w:r>
      <w:proofErr w:type="spellStart"/>
      <w:r w:rsidR="00191CD3">
        <w:t>2019</w:t>
      </w:r>
      <w:proofErr w:type="spellEnd"/>
      <w:r w:rsidR="00191CD3">
        <w:t>.</w:t>
      </w:r>
    </w:p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572798" w:rsidP="00572798" w:rsidRDefault="003253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="0030642E" w:rsidP="0030642E" w:rsidRDefault="0030642E"/>
    <w:sectPr w:rsidR="0030642E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1405"/>
    <w:rsid w:val="00020BF9"/>
    <w:rsid w:val="000C451E"/>
    <w:rsid w:val="000D5237"/>
    <w:rsid w:val="001070EC"/>
    <w:rsid w:val="00114EAD"/>
    <w:rsid w:val="00185571"/>
    <w:rsid w:val="00186FB2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0B32"/>
    <w:rsid w:val="0030642E"/>
    <w:rsid w:val="003230E8"/>
    <w:rsid w:val="00325398"/>
    <w:rsid w:val="00345D06"/>
    <w:rsid w:val="003538DF"/>
    <w:rsid w:val="00354479"/>
    <w:rsid w:val="0038246E"/>
    <w:rsid w:val="003876CE"/>
    <w:rsid w:val="003D35F9"/>
    <w:rsid w:val="003E3A15"/>
    <w:rsid w:val="003E5D1C"/>
    <w:rsid w:val="003E5E34"/>
    <w:rsid w:val="00412D6C"/>
    <w:rsid w:val="00413F4C"/>
    <w:rsid w:val="0045436B"/>
    <w:rsid w:val="0049159A"/>
    <w:rsid w:val="004A1E27"/>
    <w:rsid w:val="004B104A"/>
    <w:rsid w:val="004B27E3"/>
    <w:rsid w:val="004B337A"/>
    <w:rsid w:val="004F3962"/>
    <w:rsid w:val="004F5757"/>
    <w:rsid w:val="0053446F"/>
    <w:rsid w:val="00551246"/>
    <w:rsid w:val="00563157"/>
    <w:rsid w:val="00566192"/>
    <w:rsid w:val="00572798"/>
    <w:rsid w:val="00590AEF"/>
    <w:rsid w:val="00591994"/>
    <w:rsid w:val="005A0039"/>
    <w:rsid w:val="005D476D"/>
    <w:rsid w:val="005D4DDE"/>
    <w:rsid w:val="005E246E"/>
    <w:rsid w:val="005E4AB8"/>
    <w:rsid w:val="005F0073"/>
    <w:rsid w:val="005F4627"/>
    <w:rsid w:val="00627F6A"/>
    <w:rsid w:val="00657B8E"/>
    <w:rsid w:val="006A1BC5"/>
    <w:rsid w:val="006A3247"/>
    <w:rsid w:val="006B3597"/>
    <w:rsid w:val="0071699D"/>
    <w:rsid w:val="00735E76"/>
    <w:rsid w:val="00737E72"/>
    <w:rsid w:val="00762388"/>
    <w:rsid w:val="007675FF"/>
    <w:rsid w:val="00784928"/>
    <w:rsid w:val="00790F6F"/>
    <w:rsid w:val="00793E75"/>
    <w:rsid w:val="007B5AFD"/>
    <w:rsid w:val="007C4DBF"/>
    <w:rsid w:val="007D5A5D"/>
    <w:rsid w:val="008155EE"/>
    <w:rsid w:val="00827025"/>
    <w:rsid w:val="008333B9"/>
    <w:rsid w:val="008473CF"/>
    <w:rsid w:val="008613BD"/>
    <w:rsid w:val="00863025"/>
    <w:rsid w:val="00871F01"/>
    <w:rsid w:val="00920CA0"/>
    <w:rsid w:val="009419D8"/>
    <w:rsid w:val="0094398F"/>
    <w:rsid w:val="009508F6"/>
    <w:rsid w:val="009A43C5"/>
    <w:rsid w:val="009E670D"/>
    <w:rsid w:val="00A16847"/>
    <w:rsid w:val="00A71431"/>
    <w:rsid w:val="00A72966"/>
    <w:rsid w:val="00A93F6A"/>
    <w:rsid w:val="00AC4528"/>
    <w:rsid w:val="00AD027A"/>
    <w:rsid w:val="00AE78E0"/>
    <w:rsid w:val="00B376CD"/>
    <w:rsid w:val="00B455B8"/>
    <w:rsid w:val="00B514C8"/>
    <w:rsid w:val="00B56F3A"/>
    <w:rsid w:val="00B82F18"/>
    <w:rsid w:val="00B834FE"/>
    <w:rsid w:val="00BA57A1"/>
    <w:rsid w:val="00BC44BC"/>
    <w:rsid w:val="00BC61FE"/>
    <w:rsid w:val="00BF439E"/>
    <w:rsid w:val="00C14DC8"/>
    <w:rsid w:val="00C52442"/>
    <w:rsid w:val="00C82F2D"/>
    <w:rsid w:val="00C836B9"/>
    <w:rsid w:val="00C95879"/>
    <w:rsid w:val="00C958E9"/>
    <w:rsid w:val="00CE7362"/>
    <w:rsid w:val="00CF10AB"/>
    <w:rsid w:val="00D01B78"/>
    <w:rsid w:val="00D64A8A"/>
    <w:rsid w:val="00D66226"/>
    <w:rsid w:val="00D66626"/>
    <w:rsid w:val="00D83801"/>
    <w:rsid w:val="00DD6EDA"/>
    <w:rsid w:val="00E25FC0"/>
    <w:rsid w:val="00E420A1"/>
    <w:rsid w:val="00EB43C8"/>
    <w:rsid w:val="00EC1B80"/>
    <w:rsid w:val="00EC3302"/>
    <w:rsid w:val="00ED6AA8"/>
    <w:rsid w:val="00F034D3"/>
    <w:rsid w:val="00F13E76"/>
    <w:rsid w:val="00F539F9"/>
    <w:rsid w:val="00FB3D15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473C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473C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473C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473C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473C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7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3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3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3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3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St-697/2019-5</izvorni_sadrzaj>
    <derivirana_varijabla naziv="DomainObject.Oznaka_1">St-697/2019-5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St-697/2019</izvorni_sadrzaj>
    <derivirana_varijabla naziv="DomainObject.Predmet.OznakaBroj_1">St-697/2019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Reload Airsoft d.o.o.</izvorni_sadrzaj>
    <derivirana_varijabla naziv="DomainObject.Predmet.ProtustrankaFormated_1">  Reload Airsoft d.o.o.</derivirana_varijabla>
  </DomainObject.Predmet.ProtustrankaFormated>
  <DomainObject.Predmet.ProtustrankaFormatedOIB>
    <izvorni_sadrzaj>  Reload Airsoft d.o.o., OIB 54335964129</izvorni_sadrzaj>
    <derivirana_varijabla naziv="DomainObject.Predmet.ProtustrankaFormatedOIB_1">  Reload Airsoft d.o.o., OIB 54335964129</derivirana_varijabla>
  </DomainObject.Predmet.ProtustrankaFormatedOIB>
  <DomainObject.Predmet.ProtustrankaFormatedWithAdress>
    <izvorni_sadrzaj> Reload Airsoft d.o.o., Kolodvorska 22a, 49246 Marija Bistrica</izvorni_sadrzaj>
    <derivirana_varijabla naziv="DomainObject.Predmet.ProtustrankaFormatedWithAdress_1"> Reload Airsoft d.o.o., Kolodvorska 22a, 49246 Marija Bistrica</derivirana_varijabla>
  </DomainObject.Predmet.ProtustrankaFormatedWithAdress>
  <DomainObject.Predmet.ProtustrankaFormatedWithAdressOIB>
    <izvorni_sadrzaj> Reload Airsoft d.o.o., OIB 54335964129, Kolodvorska 22a, 49246 Marija Bistrica</izvorni_sadrzaj>
    <derivirana_varijabla naziv="DomainObject.Predmet.ProtustrankaFormatedWithAdressOIB_1"> Reload Airsoft d.o.o., OIB 54335964129, Kolodvorska 22a, 49246 Marija Bistrica</derivirana_varijabla>
  </DomainObject.Predmet.ProtustrankaFormatedWithAdressOIB>
  <DomainObject.Predmet.ProtustrankaWithAdress>
    <izvorni_sadrzaj>Reload Airsoft d.o.o. Kolodvorska 22a, 49246 Marija Bistrica</izvorni_sadrzaj>
    <derivirana_varijabla naziv="DomainObject.Predmet.ProtustrankaWithAdress_1">Reload Airsoft d.o.o. Kolodvorska 22a, 49246 Marija Bistrica</derivirana_varijabla>
  </DomainObject.Predmet.ProtustrankaWithAdress>
  <DomainObject.Predmet.ProtustrankaWithAdressOIB>
    <izvorni_sadrzaj>Reload Airsoft d.o.o., OIB 54335964129, Kolodvorska 22a, 49246 Marija Bistrica</izvorni_sadrzaj>
    <derivirana_varijabla naziv="DomainObject.Predmet.ProtustrankaWithAdressOIB_1">Reload Airsoft d.o.o., OIB 54335964129, Kolodvorska 22a, 49246 Marija Bistrica</derivirana_varijabla>
  </DomainObject.Predmet.ProtustrankaWithAdressOIB>
  <DomainObject.Predmet.ProtustrankaNazivFormated>
    <izvorni_sadrzaj>Reload Airsoft d.o.o.</izvorni_sadrzaj>
    <derivirana_varijabla naziv="DomainObject.Predmet.ProtustrankaNazivFormated_1">Reload Airsoft d.o.o.</derivirana_varijabla>
  </DomainObject.Predmet.ProtustrankaNazivFormated>
  <DomainObject.Predmet.ProtustrankaNazivFormatedOIB>
    <izvorni_sadrzaj>Reload Airsoft d.o.o., OIB 54335964129</izvorni_sadrzaj>
    <derivirana_varijabla naziv="DomainObject.Predmet.ProtustrankaNazivFormatedOIB_1">Reload Airsoft d.o.o., OIB 54335964129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Jurman</izvorni_sadrzaj>
    <derivirana_varijabla naziv="DomainObject.Predmet.Zapisnicar_1">Marijana Jurman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Reload Airsoft d.o.o.</item>
    </izvorni_sadrzaj>
    <derivirana_varijabla naziv="DomainObject.Predmet.ProtuStrankaListFormated_1">
      <item>Reload Airsoft d.o.o.</item>
    </derivirana_varijabla>
  </DomainObject.Predmet.ProtuStrankaListFormated>
  <DomainObject.Predmet.ProtuStrankaListFormatedOIB>
    <izvorni_sadrzaj>
      <item>Reload Airsoft d.o.o., OIB 54335964129</item>
    </izvorni_sadrzaj>
    <derivirana_varijabla naziv="DomainObject.Predmet.ProtuStrankaListFormatedOIB_1">
      <item>Reload Airsoft d.o.o., OIB 54335964129</item>
    </derivirana_varijabla>
  </DomainObject.Predmet.ProtuStrankaListFormatedOIB>
  <DomainObject.Predmet.ProtuStrankaListFormatedWithAdress>
    <izvorni_sadrzaj>
      <item>Reload Airsoft d.o.o., Kolodvorska 22a, 49246 Marija Bistrica</item>
    </izvorni_sadrzaj>
    <derivirana_varijabla naziv="DomainObject.Predmet.ProtuStrankaListFormatedWithAdress_1">
      <item>Reload Airsoft d.o.o., Kolodvorska 22a, 49246 Marija Bistrica</item>
    </derivirana_varijabla>
  </DomainObject.Predmet.ProtuStrankaListFormatedWithAdress>
  <DomainObject.Predmet.ProtuStrankaListFormatedWithAdressOIB>
    <izvorni_sadrzaj>
      <item>Reload Airsoft d.o.o., OIB 54335964129, Kolodvorska 22a, 49246 Marija Bistrica</item>
    </izvorni_sadrzaj>
    <derivirana_varijabla naziv="DomainObject.Predmet.ProtuStrankaListFormatedWithAdressOIB_1">
      <item>Reload Airsoft d.o.o., OIB 54335964129, Kolodvorska 22a, 49246 Marija Bistrica</item>
    </derivirana_varijabla>
  </DomainObject.Predmet.ProtuStrankaListFormatedWithAdressOIB>
  <DomainObject.Predmet.ProtuStrankaListNazivFormated>
    <izvorni_sadrzaj>
      <item>Reload Airsoft d.o.o.</item>
    </izvorni_sadrzaj>
    <derivirana_varijabla naziv="DomainObject.Predmet.ProtuStrankaListNazivFormated_1">
      <item>Reload Airsoft d.o.o.</item>
    </derivirana_varijabla>
  </DomainObject.Predmet.ProtuStrankaListNazivFormated>
  <DomainObject.Predmet.ProtuStrankaListNazivFormatedOIB>
    <izvorni_sadrzaj>
      <item>Reload Airsoft d.o.o., OIB 54335964129</item>
    </izvorni_sadrzaj>
    <derivirana_varijabla naziv="DomainObject.Predmet.ProtuStrankaListNazivFormatedOIB_1">
      <item>Reload Airsoft d.o.o., OIB 54335964129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>St-697/2019-5</izvorni_sadrzaj>
    <derivirana_varijabla naziv="DomainObject.PoslovniBrojDokumenta_1">St-697/2019-5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Reload Airsoft d.o.o.</izvorni_sadrzaj>
    <derivirana_varijabla naziv="DomainObject.Predmet.ProtustrankaIDrugi_1">Reload Airsoft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Reload Airsoft d.o.o., OIB 54335964129, Kolodvorska 22a, 49246 Marija Bistrica</izvorni_sadrzaj>
    <derivirana_varijabla naziv="DomainObject.Predmet.ProtustrankaIDrugiAdressOIB_1">Reload Airsoft d.o.o., OIB 54335964129, Kolodvorska 22a,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Reload Airsoft d.o.o.</item>
    </izvorni_sadrzaj>
    <derivirana_varijabla naziv="DomainObject.Predmet.SudioniciListNaziv_1">
      <item>FINA Regionalni centar Zagreb</item>
      <item>Reload Airsoft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Reload Airsoft d.o.o., OIB 54335964129, Kolodvorska 22a,49246 Marija Bistrica</item>
    </izvorni_sadrzaj>
    <derivirana_varijabla naziv="DomainObject.Predmet.SudioniciListAdressOIB_1">
      <item>FINA Regionalni centar Zagreb, OIB 85821130368, Trg svibanjskih žrtava 1995.1,10000 Zagreb</item>
      <item>Reload Airsoft d.o.o., OIB 54335964129, Kolodvorska 22a,49246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54335964129</item>
    </izvorni_sadrzaj>
    <derivirana_varijabla naziv="DomainObject.Predmet.SudioniciListNazivOIB_1">
      <item>, OIB 85821130368</item>
      <item>, OIB 54335964129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St-697/2019-3</izvorni_sadrzaj>
    <derivirana_varijabla naziv="DomainObject.PredzadnjaOdlukaIzPredmeta.Oznaka_1">St-697/2019-3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236</properties:Words>
  <properties:Characters>1291</properties:Characters>
  <properties:Lines>40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2019-07-22T08:53:00Z</dcterms:created>
  <dc:creator>ilukac</dc:creator>
  <cp:lastModifiedBy>Marijana Jurman</cp:lastModifiedBy>
  <cp:lastPrinted>2019-07-24T11:48:00Z</cp:lastPrinted>
  <dcterms:modified xmlns:xsi="http://www.w3.org/2001/XMLSchema-instance" xsi:type="dcterms:W3CDTF">2019-07-24T11:49:00Z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St-697/2019-5 / Odluka - Oglas (oglas_skraćeni.docx)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