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d01b" w14:paraId="95bd01b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EB7E44" w:rsidP="00710EFD" w:rsidR="00EB7E4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710EFD" w:rsidP="00710EFD" w:rsidR="00710EFD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EB7E44" w:rsidP="0065129A" w:rsidR="00EB7E44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BD7907">
        <w:t>J-PROJEKTI d.o.o., Kavajinova 4</w:t>
      </w:r>
      <w:r w:rsidR="0050489D">
        <w:t>, OIB: 07282840228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EB7E44" w:rsidP="0065129A" w:rsidR="00EB7E4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50489D">
        <w:t>J-PROJEKTI d.o.o., Kavajinova 4, OIB: 07282840228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EB7E44" w:rsidP="00967806" w:rsidR="00EB7E44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50489D">
        <w:t>J-PROJEKTI d.o.o., Kavajinova 4, OIB: 07282840228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50489D">
        <w:t>672-1 od 24. rujna</w:t>
      </w:r>
      <w:r>
        <w:t xml:space="preserve"> 2015. godine  pokrenut postupak brisanja po čl. 7</w:t>
      </w:r>
      <w:r w:rsidR="00EB7E44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EB7E44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B8B" w:rsidR="00D72B8B">
      <w:r>
        <w:separator/>
      </w:r>
    </w:p>
  </w:endnote>
  <w:endnote w:id="0" w:type="continuationSeparator">
    <w:p w:rsidRDefault="00D72B8B" w:rsidR="00D72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B8B" w:rsidR="00D72B8B">
      <w:r>
        <w:separator/>
      </w:r>
    </w:p>
  </w:footnote>
  <w:footnote w:id="0" w:type="continuationSeparator">
    <w:p w:rsidRDefault="00D72B8B" w:rsidR="00D72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71DCA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BD7907">
      <w:t>337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D7907">
      <w:t>337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34700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0489D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0EFD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1DCA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D7907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12FF"/>
    <w:rsid w:val="00CF3410"/>
    <w:rsid w:val="00D035AC"/>
    <w:rsid w:val="00D07DFA"/>
    <w:rsid w:val="00D158CE"/>
    <w:rsid w:val="00D20319"/>
    <w:rsid w:val="00D27C4C"/>
    <w:rsid w:val="00D359EC"/>
    <w:rsid w:val="00D438B6"/>
    <w:rsid w:val="00D6364C"/>
    <w:rsid w:val="00D72B8B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17454"/>
    <w:rsid w:val="00E23552"/>
    <w:rsid w:val="00E45782"/>
    <w:rsid w:val="00E53574"/>
    <w:rsid w:val="00E538E7"/>
    <w:rsid w:val="00E557F6"/>
    <w:rsid w:val="00E55DFF"/>
    <w:rsid w:val="00E56836"/>
    <w:rsid w:val="00EB6CC8"/>
    <w:rsid w:val="00EB7E44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58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St-337/2015</izvorni_sadrzaj>
    <derivirana_varijabla naziv="DomainObject.Predmet.OznakaBroj_1">St-337/2015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J-PROJEKTI za restauraciju namještaja, umjetnina i putnička agencija, društvo s ograničenom odgovornošću</izvorni_sadrzaj>
    <derivirana_varijabla naziv="DomainObject.Predmet.ProtustrankaFormated_1">  J-PROJEKTI za restauraciju namještaja, umjetnina i putnička agencija, društvo s ograničenom odgovornošću</derivirana_varijabla>
  </DomainObject.Predmet.ProtustrankaFormated>
  <DomainObject.Predmet.ProtustrankaFormatedOIB>
    <izvorni_sadrzaj>  J-PROJEKTI za restauraciju namještaja, umjetnina i putnička agencija, društvo s ograničenom odgovornošću, OIB 07282840228</izvorni_sadrzaj>
    <derivirana_varijabla naziv="DomainObject.Predmet.ProtustrankaFormatedOIB_1">  J-PROJEKTI za restauraciju namještaja, umjetnina i putnička agencija, društvo s ograničenom odgovornošću, OIB 07282840228</derivirana_varijabla>
  </DomainObject.Predmet.ProtustrankaFormatedOIB>
  <DomainObject.Predmet.ProtustrankaFormatedWithAdress>
    <izvorni_sadrzaj> J-PROJEKTI za restauraciju namještaja, umjetnina i putnička agencija, društvo s ograničenom odgovornošću, Kavanjinova 4, 21000 Split</izvorni_sadrzaj>
    <derivirana_varijabla naziv="DomainObject.Predmet.ProtustrankaFormatedWithAdress_1"> J-PROJEKTI za restauraciju namještaja, umjetnina i putnička agencija, društvo s ograničenom odgovornošću, Kavanjinova 4, 21000 Split</derivirana_varijabla>
  </DomainObject.Predmet.ProtustrankaFormatedWithAdress>
  <DomainObject.Predmet.ProtustrankaFormatedWithAdressOIB>
    <izvorni_sadrzaj> J-PROJEKTI za restauraciju namještaja, umjetnina i putnička agencija, društvo s ograničenom odgovornošću, OIB 07282840228, Kavanjinova 4, 21000 Split</izvorni_sadrzaj>
    <derivirana_varijabla naziv="DomainObject.Predmet.ProtustrankaFormatedWithAdressOIB_1"> J-PROJEKTI za restauraciju namještaja, umjetnina i putnička agencija, društvo s ograničenom odgovornošću, OIB 07282840228, Kavanjinova 4, 21000 Split</derivirana_varijabla>
  </DomainObject.Predmet.ProtustrankaFormatedWithAdressOIB>
  <DomainObject.Predmet.ProtustrankaWithAdress>
    <izvorni_sadrzaj>J-PROJEKTI za restauraciju namještaja, umjetnina i putnička agencija, društvo s ograničenom odgovornošću Kavanjinova 4, 21000 Split</izvorni_sadrzaj>
    <derivirana_varijabla naziv="DomainObject.Predmet.ProtustrankaWithAdress_1">J-PROJEKTI za restauraciju namještaja, umjetnina i putnička agencija, društvo s ograničenom odgovornošću Kavanjinova 4, 21000 Split</derivirana_varijabla>
  </DomainObject.Predmet.ProtustrankaWithAdress>
  <DomainObject.Predmet.ProtustrankaWithAdressOIB>
    <izvorni_sadrzaj>J-PROJEKTI za restauraciju namještaja, umjetnina i putnička agencija, društvo s ograničenom odgovornošću, OIB 07282840228, Kavanjinova 4, 21000 Split</izvorni_sadrzaj>
    <derivirana_varijabla naziv="DomainObject.Predmet.ProtustrankaWithAdressOIB_1">J-PROJEKTI za restauraciju namještaja, umjetnina i putnička agencija, društvo s ograničenom odgovornošću, OIB 07282840228, Kavanjinova 4, 21000 Split</derivirana_varijabla>
  </DomainObject.Predmet.ProtustrankaWithAdressOIB>
  <DomainObject.Predmet.ProtustrankaNazivFormated>
    <izvorni_sadrzaj>J-PROJEKTI za restauraciju namještaja, umjetnina i putnička agencija, društvo s ograničenom odgovornošću</izvorni_sadrzaj>
    <derivirana_varijabla naziv="DomainObject.Predmet.ProtustrankaNazivFormated_1">J-PROJEKTI za restauraciju namještaja, umjetnina i putnička agencija, društvo s ograničenom odgovornošću</derivirana_varijabla>
  </DomainObject.Predmet.ProtustrankaNazivFormated>
  <DomainObject.Predmet.ProtustrankaNazivFormatedOIB>
    <izvorni_sadrzaj>J-PROJEKTI za restauraciju namještaja, umjetnina i putnička agencija, društvo s ograničenom odgovornošću, OIB 07282840228</izvorni_sadrzaj>
    <derivirana_varijabla naziv="DomainObject.Predmet.ProtustrankaNazivFormatedOIB_1">J-PROJEKTI za restauraciju namještaja, umjetnina i putnička agencija, društvo s ograničenom odgovornošću, OIB 07282840228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29005.28</izvorni_sadrzaj>
    <derivirana_varijabla naziv="DomainObject.Predmet.TrenutnaVrijednost_1">29005.28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J-PROJEKTI za restauraciju namještaja, umjetnina i putnička agencija, društvo s ograničenom odgovornošću</item>
    </izvorni_sadrzaj>
    <derivirana_varijabla naziv="DomainObject.Predmet.ProtuStrankaListFormated_1">
      <item>J-PROJEKTI za restauraciju namještaja, umjetnina i putnička agencija, društvo s ograničenom odgovornošću</item>
    </derivirana_varijabla>
  </DomainObject.Predmet.ProtuStrankaListFormated>
  <DomainObject.Predmet.ProtuStrankaListFormatedOIB>
    <izvorni_sadrzaj>
      <item>J-PROJEKTI za restauraciju namještaja, umjetnina i putnička agencija, društvo s ograničenom odgovornošću, OIB 07282840228</item>
    </izvorni_sadrzaj>
    <derivirana_varijabla naziv="DomainObject.Predmet.ProtuStrankaListFormatedOIB_1">
      <item>J-PROJEKTI za restauraciju namještaja, umjetnina i putnička agencija, društvo s ograničenom odgovornošću, OIB 07282840228</item>
    </derivirana_varijabla>
  </DomainObject.Predmet.ProtuStrankaListFormatedOIB>
  <DomainObject.Predmet.ProtuStrankaListFormatedWithAdress>
    <izvorni_sadrzaj>
      <item>J-PROJEKTI za restauraciju namještaja, umjetnina i putnička agencija, društvo s ograničenom odgovornošću, Kavanjinova 4, 21000 Split</item>
    </izvorni_sadrzaj>
    <derivirana_varijabla naziv="DomainObject.Predmet.ProtuStrankaListFormatedWithAdress_1">
      <item>J-PROJEKTI za restauraciju namještaja, umjetnina i putnička agencija, društvo s ograničenom odgovornošću, Kavanjinova 4, 21000 Split</item>
    </derivirana_varijabla>
  </DomainObject.Predmet.ProtuStrankaListFormatedWithAdress>
  <DomainObject.Predmet.ProtuStrankaListFormatedWithAdressOIB>
    <izvorni_sadrzaj>
      <item>J-PROJEKTI za restauraciju namještaja, umjetnina i putnička agencija, društvo s ograničenom odgovornošću, OIB 07282840228, Kavanjinova 4, 21000 Split</item>
    </izvorni_sadrzaj>
    <derivirana_varijabla naziv="DomainObject.Predmet.ProtuStrankaListFormatedWithAdressOIB_1">
      <item>J-PROJEKTI za restauraciju namještaja, umjetnina i putnička agencija, društvo s ograničenom odgovornošću, OIB 07282840228, Kavanjinova 4, 21000 Split</item>
    </derivirana_varijabla>
  </DomainObject.Predmet.ProtuStrankaListFormatedWithAdressOIB>
  <DomainObject.Predmet.ProtuStrankaListNazivFormated>
    <izvorni_sadrzaj>
      <item>J-PROJEKTI za restauraciju namještaja, umjetnina i putnička agencija, društvo s ograničenom odgovornošću</item>
    </izvorni_sadrzaj>
    <derivirana_varijabla naziv="DomainObject.Predmet.ProtuStrankaListNazivFormated_1">
      <item>J-PROJEKTI za restauraciju namještaja, umjetnina i putnička agencija, društvo s ograničenom odgovornošću</item>
    </derivirana_varijabla>
  </DomainObject.Predmet.ProtuStrankaListNazivFormated>
  <DomainObject.Predmet.ProtuStrankaListNazivFormatedOIB>
    <izvorni_sadrzaj>
      <item>J-PROJEKTI za restauraciju namještaja, umjetnina i putnička agencija, društvo s ograničenom odgovornošću, OIB 07282840228</item>
    </izvorni_sadrzaj>
    <derivirana_varijabla naziv="DomainObject.Predmet.ProtuStrankaListNazivFormatedOIB_1">
      <item>J-PROJEKTI za restauraciju namještaja, umjetnina i putnička agencija, društvo s ograničenom odgovornošću, OIB 07282840228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J-PROJEKTI za restauraciju namještaja, umjetnina i putnička agencija, društvo s ograničenom odgovornošću</izvorni_sadrzaj>
    <derivirana_varijabla naziv="DomainObject.Predmet.ProtustrankaIDrugi_1">J-PROJEKTI za restauraciju namještaja, umjetnina i putnička agencija, društvo s ograničenom odgovornošću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J-PROJEKTI za restauraciju namještaja, umjetnina i putnička agencija, društvo s ograničenom odgovornošću, OIB 07282840228, Kavanjinova 4, 21000 Split</izvorni_sadrzaj>
    <derivirana_varijabla naziv="DomainObject.Predmet.ProtustrankaIDrugiAdressOIB_1">J-PROJEKTI za restauraciju namještaja, umjetnina i putnička agencija, društvo s ograničenom odgovornošću, OIB 07282840228, Kavanjinova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J-PROJEKTI za restauraciju namještaja, umjetnina i putnička agencija, društvo s ograničenom odgovornošću</item>
    </izvorni_sadrzaj>
    <derivirana_varijabla naziv="DomainObject.Predmet.SudioniciListNaziv_1">
      <item>FINA SPLIT</item>
      <item>J-PROJEKTI za restauraciju namještaja, umjetnina i putnička agencija, društvo s ograničenom odgovornošću</item>
    </derivirana_varijabla>
  </DomainObject.Predmet.SudioniciListNaziv>
  <DomainObject.Predmet.SudioniciListAdressOIB>
    <izvorni_sadrzaj>
      <item>FINA SPLIT, Mažuranićevo šetalište 24 b,21000 Split</item>
      <item>J-PROJEKTI za restauraciju namještaja, umjetnina i putnička agencija, društvo s ograničenom odgovornošću, OIB 07282840228, Kavanjinova 4,21000 Split</item>
    </izvorni_sadrzaj>
    <derivirana_varijabla naziv="DomainObject.Predmet.SudioniciListAdressOIB_1">
      <item>FINA SPLIT, Mažuranićevo šetalište 24 b,21000 Split</item>
      <item>J-PROJEKTI za restauraciju namještaja, umjetnina i putnička agencija, društvo s ograničenom odgovornošću, OIB 07282840228, Kavanjinova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07282840228</item>
    </izvorni_sadrzaj>
    <derivirana_varijabla naziv="DomainObject.Predmet.SudioniciListNazivOIB_1">
      <item>, OIB null</item>
      <item>, OIB 07282840228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06168-08E7-452C-9C61-739B48A54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1913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2015-10-28T12:14:00Z</dcterms:created>
  <dc:creator>nmarkovic</dc:creator>
  <cp:lastModifiedBy>Katarina Mikulić</cp:lastModifiedBy>
  <cp:lastPrinted>2015-10-29T07:58:00Z</cp:lastPrinted>
  <dcterms:modified xmlns:xsi="http://www.w3.org/2001/XMLSchema-instance" xsi:type="dcterms:W3CDTF">2015-10-29T09:34:00Z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