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a23e" w14:paraId="768a23e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A371DD">
        <w:rPr>
          <w:rStyle w:val="Naglaeno"/>
          <w:b w:val="false"/>
        </w:rPr>
        <w:t>1124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Podružnica Osijek,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A371DD">
        <w:t>HRVATSKI NOGOMETNI KLUB "DINAMO" Vinkovci, Anđela Gabrijela 3</w:t>
      </w:r>
      <w:r w:rsidR="007B7534">
        <w:t>,</w:t>
      </w:r>
      <w:r w:rsidR="00047DEA">
        <w:t xml:space="preserve"> </w:t>
      </w:r>
      <w:r w:rsidR="00A371DD">
        <w:t>Reg. broj: 16001920,</w:t>
      </w:r>
      <w:r w:rsidR="007B7534">
        <w:t xml:space="preserve"> </w:t>
      </w:r>
      <w:r w:rsidR="00331402">
        <w:t xml:space="preserve">OIB: </w:t>
      </w:r>
      <w:r w:rsidR="005502DE">
        <w:t>43911064545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02DE">
        <w:t>19</w:t>
      </w:r>
      <w:r w:rsidR="000408AE">
        <w:t xml:space="preserve">. </w:t>
      </w:r>
      <w:r w:rsidR="005502DE">
        <w:t>srp</w:t>
      </w:r>
      <w:r w:rsidR="00A4222B">
        <w:t>nj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5502DE">
        <w:t>HRVATSKI NOGOMETNI KLUB "DINAMO" Vinkovci, Anđela Gabrijela 3, Reg. broj: 16001920, OIB: 43911064545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5502DE">
        <w:t>8.936,88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C7696C">
        <w:t>predsjednik</w:t>
      </w:r>
      <w:r w:rsidR="00530A9B">
        <w:t xml:space="preserve"> dužnika </w:t>
      </w:r>
      <w:r w:rsidR="00C7696C">
        <w:t xml:space="preserve">Antun Andričević, </w:t>
      </w:r>
      <w:r w:rsidR="000D4AAB">
        <w:t>Vinkovci, Otona Kučere 14</w:t>
      </w:r>
      <w:r w:rsidR="00D71700">
        <w:t xml:space="preserve">, </w:t>
      </w:r>
      <w:r w:rsidR="00AE66C9">
        <w:t xml:space="preserve">OIB </w:t>
      </w:r>
      <w:r w:rsidR="000D4AAB">
        <w:t>93057063063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0D4AAB">
        <w:t>11</w:t>
      </w:r>
      <w:r w:rsidR="000D4CE7">
        <w:t>2</w:t>
      </w:r>
      <w:r w:rsidR="000D4AAB">
        <w:t>4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D4AAB">
        <w:t>19</w:t>
      </w:r>
      <w:r w:rsidR="000408AE">
        <w:t xml:space="preserve">. </w:t>
      </w:r>
      <w:r w:rsidR="000D4AAB">
        <w:t>srp</w:t>
      </w:r>
      <w:r w:rsidR="004640A1">
        <w:t>nj</w:t>
      </w:r>
      <w:r w:rsidR="007C2BD7">
        <w:t>a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0D4CE7">
        <w:t>2</w:t>
      </w:r>
      <w:r w:rsidR="00F769AF">
        <w:t>7</w:t>
      </w:r>
      <w:r w:rsidR="00530A9B">
        <w:t>/</w:t>
      </w:r>
      <w:r w:rsidR="00F769AF">
        <w:t>9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6AA1"/>
    <w:rsid w:val="000C725B"/>
    <w:rsid w:val="000D0569"/>
    <w:rsid w:val="000D4AAB"/>
    <w:rsid w:val="000D4CE7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C4B1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0231"/>
    <w:rsid w:val="00443F69"/>
    <w:rsid w:val="004545C4"/>
    <w:rsid w:val="00457B91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26177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02DE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F6DD5"/>
    <w:rsid w:val="00711561"/>
    <w:rsid w:val="00712635"/>
    <w:rsid w:val="0073010A"/>
    <w:rsid w:val="00734726"/>
    <w:rsid w:val="0073789B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D569B"/>
    <w:rsid w:val="009E5D6D"/>
    <w:rsid w:val="00A04792"/>
    <w:rsid w:val="00A07CA2"/>
    <w:rsid w:val="00A1285B"/>
    <w:rsid w:val="00A214C9"/>
    <w:rsid w:val="00A371DD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67389"/>
    <w:rsid w:val="00B74541"/>
    <w:rsid w:val="00B82540"/>
    <w:rsid w:val="00B931A9"/>
    <w:rsid w:val="00B95B20"/>
    <w:rsid w:val="00BA0255"/>
    <w:rsid w:val="00BA204A"/>
    <w:rsid w:val="00BD7ADD"/>
    <w:rsid w:val="00BE33FF"/>
    <w:rsid w:val="00BF32DE"/>
    <w:rsid w:val="00C04A19"/>
    <w:rsid w:val="00C2016D"/>
    <w:rsid w:val="00C321D1"/>
    <w:rsid w:val="00C43CDA"/>
    <w:rsid w:val="00C56925"/>
    <w:rsid w:val="00C66216"/>
    <w:rsid w:val="00C7696C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01AF1"/>
    <w:rsid w:val="00E16CD8"/>
    <w:rsid w:val="00E23AF8"/>
    <w:rsid w:val="00E27BF4"/>
    <w:rsid w:val="00E313B6"/>
    <w:rsid w:val="00E50DDF"/>
    <w:rsid w:val="00E60C19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574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9AF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1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01A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1A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AF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AF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1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01A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1A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AF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AF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St-1124/2017</izvorni_sadrzaj>
    <derivirana_varijabla naziv="DomainObject.Predmet.OznakaBroj_1">St-1124/2017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HRVATSKI NOGOMETNI KLUB " DINAMO" VINKOVCI</izvorni_sadrzaj>
    <derivirana_varijabla naziv="DomainObject.Predmet.ProtustrankaFormated_1">  HRVATSKI NOGOMETNI KLUB " DINAMO" VINKOVCI</derivirana_varijabla>
  </DomainObject.Predmet.ProtustrankaFormated>
  <DomainObject.Predmet.ProtustrankaFormatedOIB>
    <izvorni_sadrzaj>  HRVATSKI NOGOMETNI KLUB " DINAMO" VINKOVCI, OIB 43911064545</izvorni_sadrzaj>
    <derivirana_varijabla naziv="DomainObject.Predmet.ProtustrankaFormatedOIB_1">  HRVATSKI NOGOMETNI KLUB " DINAMO" VINKOVCI, OIB 43911064545</derivirana_varijabla>
  </DomainObject.Predmet.ProtustrankaFormatedOIB>
  <DomainObject.Predmet.ProtustrankaFormatedWithAdress>
    <izvorni_sadrzaj> HRVATSKI NOGOMETNI KLUB " DINAMO" VINKOVCI, Anđela Gabrijela 3, 32100 Vinkovci</izvorni_sadrzaj>
    <derivirana_varijabla naziv="DomainObject.Predmet.ProtustrankaFormatedWithAdress_1"> HRVATSKI NOGOMETNI KLUB " DINAMO" VINKOVCI, Anđela Gabrijela 3, 32100 Vinkovci</derivirana_varijabla>
  </DomainObject.Predmet.ProtustrankaFormatedWithAdress>
  <DomainObject.Predmet.ProtustrankaFormatedWithAdressOIB>
    <izvorni_sadrzaj> HRVATSKI NOGOMETNI KLUB " DINAMO" VINKOVCI, OIB 43911064545, Anđela Gabrijela 3, 32100 Vinkovci</izvorni_sadrzaj>
    <derivirana_varijabla naziv="DomainObject.Predmet.ProtustrankaFormatedWithAdressOIB_1"> HRVATSKI NOGOMETNI KLUB " DINAMO" VINKOVCI, OIB 43911064545, Anđela Gabrijela 3, 32100 Vinkovci</derivirana_varijabla>
  </DomainObject.Predmet.ProtustrankaFormatedWithAdressOIB>
  <DomainObject.Predmet.ProtustrankaWithAdress>
    <izvorni_sadrzaj>HRVATSKI NOGOMETNI KLUB " DINAMO" VINKOVCI Anđela Gabrijela 3, 32100 Vinkovci</izvorni_sadrzaj>
    <derivirana_varijabla naziv="DomainObject.Predmet.ProtustrankaWithAdress_1">HRVATSKI NOGOMETNI KLUB " DINAMO" VINKOVCI Anđela Gabrijela 3, 32100 Vinkovci</derivirana_varijabla>
  </DomainObject.Predmet.ProtustrankaWithAdress>
  <DomainObject.Predmet.ProtustrankaWithAdressOIB>
    <izvorni_sadrzaj>HRVATSKI NOGOMETNI KLUB " DINAMO" VINKOVCI, OIB 43911064545, Anđela Gabrijela 3, 32100 Vinkovci</izvorni_sadrzaj>
    <derivirana_varijabla naziv="DomainObject.Predmet.ProtustrankaWithAdressOIB_1">HRVATSKI NOGOMETNI KLUB " DINAMO" VINKOVCI, OIB 43911064545, Anđela Gabrijela 3, 32100 Vinkovci</derivirana_varijabla>
  </DomainObject.Predmet.ProtustrankaWithAdressOIB>
  <DomainObject.Predmet.ProtustrankaNazivFormated>
    <izvorni_sadrzaj>HRVATSKI NOGOMETNI KLUB " DINAMO" VINKOVCI</izvorni_sadrzaj>
    <derivirana_varijabla naziv="DomainObject.Predmet.ProtustrankaNazivFormated_1">HRVATSKI NOGOMETNI KLUB " DINAMO" VINKOVCI</derivirana_varijabla>
  </DomainObject.Predmet.ProtustrankaNazivFormated>
  <DomainObject.Predmet.ProtustrankaNazivFormatedOIB>
    <izvorni_sadrzaj>HRVATSKI NOGOMETNI KLUB " DINAMO" VINKOVCI, OIB 43911064545</izvorni_sadrzaj>
    <derivirana_varijabla naziv="DomainObject.Predmet.ProtustrankaNazivFormatedOIB_1">HRVATSKI NOGOMETNI KLUB " DINAMO" VINKOVCI, OIB 43911064545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HRVATSKI NOGOMETNI KLUB " DINAMO" VINKOVCI</item>
    </izvorni_sadrzaj>
    <derivirana_varijabla naziv="DomainObject.Predmet.ProtuStrankaListFormated_1">
      <item>HRVATSKI NOGOMETNI KLUB " DINAMO" VINKOVCI</item>
    </derivirana_varijabla>
  </DomainObject.Predmet.ProtuStrankaListFormated>
  <DomainObject.Predmet.ProtuStrankaListFormatedOIB>
    <izvorni_sadrzaj>
      <item>HRVATSKI NOGOMETNI KLUB " DINAMO" VINKOVCI, OIB 43911064545</item>
    </izvorni_sadrzaj>
    <derivirana_varijabla naziv="DomainObject.Predmet.ProtuStrankaListFormatedOIB_1">
      <item>HRVATSKI NOGOMETNI KLUB " DINAMO" VINKOVCI, OIB 43911064545</item>
    </derivirana_varijabla>
  </DomainObject.Predmet.ProtuStrankaListFormatedOIB>
  <DomainObject.Predmet.ProtuStrankaListFormatedWithAdress>
    <izvorni_sadrzaj>
      <item>HRVATSKI NOGOMETNI KLUB " DINAMO" VINKOVCI, Anđela Gabrijela 3, 32100 Vinkovci</item>
    </izvorni_sadrzaj>
    <derivirana_varijabla naziv="DomainObject.Predmet.ProtuStrankaListFormatedWithAdress_1">
      <item>HRVATSKI NOGOMETNI KLUB " DINAMO" VINKOVCI, Anđela Gabrijela 3, 32100 Vinkovci</item>
    </derivirana_varijabla>
  </DomainObject.Predmet.ProtuStrankaListFormatedWithAdress>
  <DomainObject.Predmet.ProtuStrankaListFormatedWithAdressOIB>
    <izvorni_sadrzaj>
      <item>HRVATSKI NOGOMETNI KLUB " DINAMO" VINKOVCI, OIB 43911064545, Anđela Gabrijela 3, 32100 Vinkovci</item>
    </izvorni_sadrzaj>
    <derivirana_varijabla naziv="DomainObject.Predmet.ProtuStrankaListFormatedWithAdressOIB_1">
      <item>HRVATSKI NOGOMETNI KLUB " DINAMO" VINKOVCI, OIB 43911064545, Anđela Gabrijela 3, 32100 Vinkovci</item>
    </derivirana_varijabla>
  </DomainObject.Predmet.ProtuStrankaListFormatedWithAdressOIB>
  <DomainObject.Predmet.ProtuStrankaListNazivFormated>
    <izvorni_sadrzaj>
      <item>HRVATSKI NOGOMETNI KLUB " DINAMO" VINKOVCI</item>
    </izvorni_sadrzaj>
    <derivirana_varijabla naziv="DomainObject.Predmet.ProtuStrankaListNazivFormated_1">
      <item>HRVATSKI NOGOMETNI KLUB " DINAMO" VINKOVCI</item>
    </derivirana_varijabla>
  </DomainObject.Predmet.ProtuStrankaListNazivFormated>
  <DomainObject.Predmet.ProtuStrankaListNazivFormatedOIB>
    <izvorni_sadrzaj>
      <item>HRVATSKI NOGOMETNI KLUB " DINAMO" VINKOVCI, OIB 43911064545</item>
    </izvorni_sadrzaj>
    <derivirana_varijabla naziv="DomainObject.Predmet.ProtuStrankaListNazivFormatedOIB_1">
      <item>HRVATSKI NOGOMETNI KLUB " DINAMO" VINKOVCI, OIB 43911064545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HRVATSKI NOGOMETNI KLUB " DINAMO" VINKOVCI</izvorni_sadrzaj>
    <derivirana_varijabla naziv="DomainObject.Predmet.ProtustrankaIDrugi_1">HRVATSKI NOGOMETNI KLUB " DINAMO" VINKOVCI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HRVATSKI NOGOMETNI KLUB " DINAMO" VINKOVCI, OIB 43911064545, Anđela Gabrijela 3, 32100 Vinkovci</izvorni_sadrzaj>
    <derivirana_varijabla naziv="DomainObject.Predmet.ProtustrankaIDrugiAdressOIB_1">HRVATSKI NOGOMETNI KLUB " DINAMO" VINKOVCI, OIB 43911064545, Anđela Gabrijela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HRVATSKI NOGOMETNI KLUB " DINAMO" VINKOVCI</item>
    </izvorni_sadrzaj>
    <derivirana_varijabla naziv="DomainObject.Predmet.SudioniciListNaziv_1">
      <item>FINA RC OSIJEK</item>
      <item>HRVATSKI NOGOMETNI KLUB " DINAMO" VINKOVCI</item>
    </derivirana_varijabla>
  </DomainObject.Predmet.SudioniciListNaziv>
  <DomainObject.Predmet.SudioniciListAdressOIB>
    <izvorni_sadrzaj>
      <item>FINA RC OSIJEK, OIB 85821130368</item>
      <item>HRVATSKI NOGOMETNI KLUB " DINAMO" VINKOVCI, OIB 43911064545, Anđela Gabrijela 3,32100 Vinkovci</item>
    </izvorni_sadrzaj>
    <derivirana_varijabla naziv="DomainObject.Predmet.SudioniciListAdressOIB_1">
      <item>FINA RC OSIJEK, OIB 85821130368</item>
      <item>HRVATSKI NOGOMETNI KLUB " DINAMO" VINKOVCI, OIB 43911064545, Anđela Gabrijela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43911064545</item>
    </izvorni_sadrzaj>
    <derivirana_varijabla naziv="DomainObject.Predmet.SudioniciListNazivOIB_1">
      <item>, OIB 85821130368</item>
      <item>, OIB 43911064545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25FAE7-F8A9-4BA5-A697-56CDD65F3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403</properties:Words>
  <properties:Characters>2165</properties:Characters>
  <properties:Lines>51</properties:Lines>
  <properties:Paragraphs>16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2017-07-19T10:01:00Z</dcterms:modified>
  <cp:revision>17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