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2d3a" w14:paraId="4b82d3a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B00D7D">
        <w:rPr>
          <w:rFonts w:cs="Times New Roman" w:hAnsi="Times New Roman" w:ascii="Times New Roman"/>
          <w:sz w:val="24"/>
          <w:szCs w:val="24"/>
        </w:rPr>
        <w:t xml:space="preserve"> </w:t>
      </w:r>
      <w:r w:rsidR="00062906">
        <w:rPr>
          <w:rFonts w:cs="Times New Roman" w:hAnsi="Times New Roman" w:ascii="Times New Roman"/>
          <w:sz w:val="24"/>
          <w:szCs w:val="24"/>
        </w:rPr>
        <w:t xml:space="preserve">MONTAŽNE HALE d.o.o., Čakovec, Tina Ujevića 45, OIB: 73997443387, 22. kolovoza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62906">
        <w:rPr>
          <w:rFonts w:cs="Times New Roman" w:hAnsi="Times New Roman" w:ascii="Times New Roman"/>
          <w:sz w:val="24"/>
          <w:szCs w:val="24"/>
        </w:rPr>
        <w:t xml:space="preserve"> MONTAŽNE HALE d.o.o., Čakovec, Tina Ujevića 45, OIB: 73997443387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62906">
        <w:rPr>
          <w:rFonts w:cs="Times New Roman" w:hAnsi="Times New Roman" w:ascii="Times New Roman"/>
          <w:sz w:val="24"/>
          <w:szCs w:val="24"/>
        </w:rPr>
        <w:t xml:space="preserve"> Miljenko Marinić, Lopudska 1, Zagreb, OIB: 34668485052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62906">
        <w:rPr>
          <w:rFonts w:cs="Times New Roman" w:hAnsi="Times New Roman" w:ascii="Times New Roman"/>
          <w:sz w:val="24"/>
          <w:szCs w:val="24"/>
        </w:rPr>
        <w:t>20. svibnja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62906">
        <w:rPr>
          <w:rFonts w:cs="Times New Roman" w:hAnsi="Times New Roman" w:ascii="Times New Roman"/>
          <w:sz w:val="24"/>
          <w:szCs w:val="24"/>
        </w:rPr>
        <w:t>22.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62906">
        <w:rPr>
          <w:rFonts w:cs="Times New Roman" w:hAnsi="Times New Roman" w:ascii="Times New Roman"/>
          <w:sz w:val="24"/>
          <w:szCs w:val="24"/>
        </w:rPr>
        <w:t>MONTAŽNE HALE d.o.o., Čakovec, Tina Ujevića 45,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062906">
        <w:rPr>
          <w:rFonts w:cs="Times New Roman" w:hAnsi="Times New Roman" w:ascii="Times New Roman"/>
          <w:sz w:val="24"/>
          <w:szCs w:val="24"/>
        </w:rPr>
        <w:t>Igoru Biber, Čakovec, Tina Ujevića 45,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62906">
        <w:rPr>
          <w:rFonts w:cs="Times New Roman" w:hAnsi="Times New Roman" w:ascii="Times New Roman"/>
          <w:sz w:val="24"/>
          <w:szCs w:val="24"/>
        </w:rPr>
        <w:t>Miljenko Marinić, Lopudska 1, Zagreb,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C3A" w:rsidP="00880AAB" w:rsidR="00D36C3A">
      <w:pPr>
        <w:spacing w:lineRule="auto" w:line="240" w:after="0"/>
      </w:pPr>
      <w:r>
        <w:separator/>
      </w:r>
    </w:p>
  </w:endnote>
  <w:endnote w:id="0" w:type="continuationSeparator">
    <w:p w:rsidRDefault="00D36C3A" w:rsidP="00880AAB" w:rsidR="00D36C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C3A" w:rsidP="00880AAB" w:rsidR="00D36C3A">
      <w:pPr>
        <w:spacing w:lineRule="auto" w:line="240" w:after="0"/>
      </w:pPr>
      <w:r>
        <w:separator/>
      </w:r>
    </w:p>
  </w:footnote>
  <w:footnote w:id="0" w:type="continuationSeparator">
    <w:p w:rsidRDefault="00D36C3A" w:rsidP="00880AAB" w:rsidR="00D36C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4E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62906">
          <w:rPr>
            <w:rFonts w:cs="Times New Roman" w:hAnsi="Times New Roman" w:ascii="Times New Roman"/>
            <w:sz w:val="24"/>
            <w:szCs w:val="24"/>
          </w:rPr>
          <w:t>790/16-4</w:t>
        </w:r>
      </w:p>
      <w:p w:rsidRDefault="007C4ED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62906">
      <w:rPr>
        <w:rFonts w:cs="Times New Roman" w:hAnsi="Times New Roman" w:ascii="Times New Roman"/>
        <w:sz w:val="24"/>
        <w:szCs w:val="24"/>
      </w:rPr>
      <w:t>790/16-4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C4EDD"/>
    <w:rsid w:val="007F22F1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F32CC"/>
    <w:rsid w:val="00D36C3A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E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ED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E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E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E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ED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E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E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HALE društvo s ograničenom odgovornošću za proizvodnju metalnih konstrukcija</izvorni_sadrzaj>
    <derivirana_varijabla naziv="DomainObject.Predmet.ProtustrankaFormated_1">  MONTAŽNE HALE društvo s ograničenom odgovornošću za proizvodnju metalnih konstrukcija</derivirana_varijabla>
  </DomainObject.Predmet.ProtustrankaFormated>
  <DomainObject.Predmet.ProtustrankaFormatedOIB>
    <izvorni_sadrzaj>  MONTAŽNE HALE društvo s ograničenom odgovornošću za proizvodnju metalnih konstrukcija, OIB 73997443387</izvorni_sadrzaj>
    <derivirana_varijabla naziv="DomainObject.Predmet.ProtustrankaFormatedOIB_1">  MONTAŽNE HALE društvo s ograničenom odgovornošću za proizvodnju metalnih konstrukcija, OIB 73997443387</derivirana_varijabla>
  </DomainObject.Predmet.ProtustrankaFormatedOIB>
  <DomainObject.Predmet.ProtustrankaFormatedWithAdress>
    <izvorni_sadrzaj> MONTAŽNE HALE društvo s ograničenom odgovornošću za proizvodnju metalnih konstrukcija, Tina Ujevića 45, 40000 Čakovec</izvorni_sadrzaj>
    <derivirana_varijabla naziv="DomainObject.Predmet.ProtustrankaFormatedWithAdress_1"> MONTAŽNE HALE društvo s ograničenom odgovornošću za proizvodnju metalnih konstrukcija, Tina Ujevića 45, 40000 Čakovec</derivirana_varijabla>
  </DomainObject.Predmet.ProtustrankaFormatedWithAdress>
  <DomainObject.Predmet.ProtustrankaFormatedWithAdressOIB>
    <izvorni_sadrzaj> MONTAŽNE HALE društvo s ograničenom odgovornošću za proizvodnju metalnih konstrukcija, OIB 73997443387, Tina Ujevića 45, 40000 Čakovec</izvorni_sadrzaj>
    <derivirana_varijabla naziv="DomainObject.Predmet.ProtustrankaFormatedWithAdressOIB_1"> MONTAŽNE HALE društvo s ograničenom odgovornošću za proizvodnju metalnih konstrukcija, OIB 73997443387, Tina Ujevića 45, 40000 Čakovec</derivirana_varijabla>
  </DomainObject.Predmet.ProtustrankaFormatedWithAdressOIB>
  <DomainObject.Predmet.ProtustrankaWithAdress>
    <izvorni_sadrzaj>MONTAŽNE HALE društvo s ograničenom odgovornošću za proizvodnju metalnih konstrukcija Tina Ujevića 45, 40000 Čakovec</izvorni_sadrzaj>
    <derivirana_varijabla naziv="DomainObject.Predmet.ProtustrankaWithAdress_1">MONTAŽNE HALE društvo s ograničenom odgovornošću za proizvodnju metalnih konstrukcija Tina Ujevića 45, 40000 Čakovec</derivirana_varijabla>
  </DomainObject.Predmet.ProtustrankaWithAdress>
  <DomainObject.Predmet.ProtustrankaWithAdressOIB>
    <izvorni_sadrzaj>MONTAŽNE HALE društvo s ograničenom odgovornošću za proizvodnju metalnih konstrukcija, OIB 73997443387, Tina Ujevića 45, 40000 Čakovec</izvorni_sadrzaj>
    <derivirana_varijabla naziv="DomainObject.Predmet.ProtustrankaWithAdressOIB_1">MONTAŽNE HALE društvo s ograničenom odgovornošću za proizvodnju metalnih konstrukcija, OIB 73997443387, Tina Ujevića 45, 40000 Čakovec</derivirana_varijabla>
  </DomainObject.Predmet.ProtustrankaWithAdressOIB>
  <DomainObject.Predmet.ProtustrankaNazivFormated>
    <izvorni_sadrzaj>MONTAŽNE HALE društvo s ograničenom odgovornošću za proizvodnju metalnih konstrukcija</izvorni_sadrzaj>
    <derivirana_varijabla naziv="DomainObject.Predmet.ProtustrankaNazivFormated_1">MONTAŽNE HALE društvo s ograničenom odgovornošću za proizvodnju metalnih konstrukcija</derivirana_varijabla>
  </DomainObject.Predmet.ProtustrankaNazivFormated>
  <DomainObject.Predmet.ProtustrankaNazivFormatedOIB>
    <izvorni_sadrzaj>MONTAŽNE HALE društvo s ograničenom odgovornošću za proizvodnju metalnih konstrukcija, OIB 73997443387</izvorni_sadrzaj>
    <derivirana_varijabla naziv="DomainObject.Predmet.ProtustrankaNazivFormatedOIB_1">MONTAŽNE HALE društvo s ograničenom odgovornošću za proizvodnju metalnih konstrukcija, OIB 73997443387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122457.09</izvorni_sadrzaj>
    <derivirana_varijabla naziv="DomainObject.Predmet.TrenutnaVrijednost_1">122457.09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MONTAŽNE HALE društvo s ograničenom odgovornošću za proizvodnju metalnih konstrukcija</item>
    </izvorni_sadrzaj>
    <derivirana_varijabla naziv="DomainObject.Predmet.ProtuStrankaListFormated_1">
      <item>MONTAŽNE HALE društvo s ograničenom odgovornošću za proizvodnju metalnih konstrukcija</item>
    </derivirana_varijabla>
  </DomainObject.Predmet.ProtuStrankaListFormated>
  <DomainObject.Predmet.ProtuStrankaListFormatedOIB>
    <izvorni_sadrzaj>
      <item>MONTAŽNE HALE društvo s ograničenom odgovornošću za proizvodnju metalnih konstrukcija, OIB 73997443387</item>
    </izvorni_sadrzaj>
    <derivirana_varijabla naziv="DomainObject.Predmet.ProtuStrankaListFormatedOIB_1">
      <item>MONTAŽNE HALE društvo s ograničenom odgovornošću za proizvodnju metalnih konstrukcija, OIB 73997443387</item>
    </derivirana_varijabla>
  </DomainObject.Predmet.ProtuStrankaListFormatedOIB>
  <DomainObject.Predmet.ProtuStrankaListFormatedWithAdress>
    <izvorni_sadrzaj>
      <item>MONTAŽNE HALE društvo s ograničenom odgovornošću za proizvodnju metalnih konstrukcija, Tina Ujevića 45, 40000 Čakovec</item>
    </izvorni_sadrzaj>
    <derivirana_varijabla naziv="DomainObject.Predmet.ProtuStrankaListFormatedWithAdress_1">
      <item>MONTAŽNE HALE društvo s ograničenom odgovornošću za proizvodnju metalnih konstrukcija, Tina Ujevića 45, 40000 Čakovec</item>
    </derivirana_varijabla>
  </DomainObject.Predmet.ProtuStrankaListFormatedWithAdress>
  <DomainObject.Predmet.ProtuStrankaListFormatedWithAdressOIB>
    <izvorni_sadrzaj>
      <item>MONTAŽNE HALE društvo s ograničenom odgovornošću za proizvodnju metalnih konstrukcija, OIB 73997443387, Tina Ujevića 45, 40000 Čakovec</item>
    </izvorni_sadrzaj>
    <derivirana_varijabla naziv="DomainObject.Predmet.ProtuStrankaListFormatedWithAdressOIB_1">
      <item>MONTAŽNE HALE društvo s ograničenom odgovornošću za proizvodnju metalnih konstrukcija, OIB 73997443387, Tina Ujevića 45, 40000 Čakovec</item>
    </derivirana_varijabla>
  </DomainObject.Predmet.ProtuStrankaListFormatedWithAdressOIB>
  <DomainObject.Predmet.ProtuStrankaListNazivFormated>
    <izvorni_sadrzaj>
      <item>MONTAŽNE HALE društvo s ograničenom odgovornošću za proizvodnju metalnih konstrukcija</item>
    </izvorni_sadrzaj>
    <derivirana_varijabla naziv="DomainObject.Predmet.ProtuStrankaListNazivFormated_1">
      <item>MONTAŽNE HALE društvo s ograničenom odgovornošću za proizvodnju metalnih konstrukcija</item>
    </derivirana_varijabla>
  </DomainObject.Predmet.ProtuStrankaListNazivFormated>
  <DomainObject.Predmet.ProtuStrankaListNazivFormatedOIB>
    <izvorni_sadrzaj>
      <item>MONTAŽNE HALE društvo s ograničenom odgovornošću za proizvodnju metalnih konstrukcija, OIB 73997443387</item>
    </izvorni_sadrzaj>
    <derivirana_varijabla naziv="DomainObject.Predmet.ProtuStrankaListNazivFormatedOIB_1">
      <item>MONTAŽNE HALE društvo s ograničenom odgovornošću za proizvodnju metalnih konstrukcija, OIB 73997443387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MONTAŽNE HALE društvo s ograničenom odgovornošću za proizvodnju metalnih konstrukcija</izvorni_sadrzaj>
    <derivirana_varijabla naziv="DomainObject.Predmet.ProtustrankaIDrugi_1">MONTAŽNE HALE društvo s ograničenom odgovornošću za proizvodnju metalnih konstrukcija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MONTAŽNE HALE društvo s ograničenom odgovornošću za proizvodnju metalnih konstrukcija, OIB 73997443387, Tina Ujevića 45, 40000 Čakovec</izvorni_sadrzaj>
    <derivirana_varijabla naziv="DomainObject.Predmet.ProtustrankaIDrugiAdressOIB_1">MONTAŽNE HALE društvo s ograničenom odgovornošću za proizvodnju metalnih konstrukcija, OIB 73997443387, Tina Ujevića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MONTAŽNE HALE društvo s ograničenom odgovornošću za proizvodnju metalnih konstrukcija</item>
      <item>sudski registar</item>
    </izvorni_sadrzaj>
    <derivirana_varijabla naziv="DomainObject.Predmet.SudioniciListNaziv_1">
      <item>Financijska agencija</item>
      <item>MONTAŽNE HALE društvo s ograničenom odgovornošću za proizvodnju metalnih konstrukcija</item>
      <item>sudski registar</item>
    </derivirana_varijabla>
  </DomainObject.Predmet.SudioniciListNaziv>
  <DomainObject.Predmet.SudioniciListAdressOIB>
    <izvorni_sadrzaj>
      <item>Financijska agencija, OIB 85821130368</item>
      <item>MONTAŽNE HALE društvo s ograničenom odgovornošću za proizvodnju metalnih konstrukcija, OIB 73997443387, Tina Ujevića 45,40000 Čakovec</item>
      <item>sudski registar</item>
    </izvorni_sadrzaj>
    <derivirana_varijabla naziv="DomainObject.Predmet.SudioniciListAdressOIB_1">
      <item>Financijska agencija, OIB 85821130368</item>
      <item>MONTAŽNE HALE društvo s ograničenom odgovornošću za proizvodnju metalnih konstrukcija, OIB 73997443387, Tina Ujevića 45,40000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73997443387</item>
      <item>, OIB null</item>
    </izvorni_sadrzaj>
    <derivirana_varijabla naziv="DomainObject.Predmet.SudioniciListNazivOIB_1">
      <item>, OIB 85821130368</item>
      <item>, OIB 73997443387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2557</properties:Characters>
  <properties:Lines>73</properties:Lines>
  <properties:Paragraphs>30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2016-08-22T06:51:00Z</cp:lastPrinted>
  <dcterms:modified xmlns:xsi="http://www.w3.org/2001/XMLSchema-instance" xsi:type="dcterms:W3CDTF">2016-08-22T06:52:00Z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