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a981" w14:paraId="741a981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E26F6E">
        <w:t>28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E26F6E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716B4C" w:rsidP="00C71C24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E-194, </w:t>
      </w:r>
      <w:r w:rsidRPr="006D6651">
        <w:t>PARKIRNO MJESTO - P 87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45033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E26F6E">
        <w:rPr>
          <w:b/>
          <w:u w:val="single"/>
        </w:rPr>
        <w:t>05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E26F6E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970C07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970C07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96404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0C07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471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14D6A"/>
    <w:rsid w:val="00E20321"/>
    <w:rsid w:val="00E26F6E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St-5/2018-126</izvorni_sadrzaj>
    <derivirana_varijabla naziv="DomainObject.PredzadnjaOdlukaIzPredmeta.Oznaka_1">St-5/2018-126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967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2019-01-02T12:55:00Z</dcterms:created>
  <dc:creator>Korisnik</dc:creator>
  <cp:lastModifiedBy>Ante Rubelj</cp:lastModifiedBy>
  <cp:lastPrinted>2019-01-08T09:24:00Z</cp:lastPrinted>
  <dcterms:modified xmlns:xsi="http://www.w3.org/2001/XMLSchema-instance" xsi:type="dcterms:W3CDTF">2019-01-08T10:52:00Z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(1st-5-18-133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