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79a4" w14:paraId="4a879a4" w:rsidRDefault="00AE649C" w:rsidP="00FA5B5E" w:rsidR="00AE649C" w:rsidRPr="00B76F3C">
      <w:pPr>
        <w:pStyle w:val="Naslov3"/>
        <w15:collapsed w:val="false"/>
      </w:pPr>
    </w:p>
    <w:p w:rsidRDefault="00540D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0D43" w:rsidP="00540D43" w:rsidR="00540D4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St-446/2015-3.</w:t>
      </w:r>
    </w:p>
    <w:p w:rsidRDefault="00540D43" w:rsidP="00540D43" w:rsidR="00540D43">
      <w:pPr>
        <w:jc w:val="both"/>
        <w:rPr>
          <w:rFonts w:cs="Arial" w:hAnsi="Arial" w:ascii="Arial"/>
        </w:rPr>
      </w:pPr>
    </w:p>
    <w:p w:rsidRDefault="00540D43" w:rsidP="00540D43" w:rsidR="00540D4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 I M E   R E P U B L I K E   H R V A T S K E</w:t>
      </w:r>
    </w:p>
    <w:p w:rsidRDefault="00540D43" w:rsidP="00540D43" w:rsidR="00540D43">
      <w:pPr>
        <w:jc w:val="center"/>
        <w:rPr>
          <w:rFonts w:cs="Arial" w:hAnsi="Arial" w:ascii="Arial"/>
        </w:rPr>
      </w:pPr>
    </w:p>
    <w:p w:rsidRDefault="00540D43" w:rsidP="00540D43" w:rsidR="00540D4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J E Š E N J E</w:t>
      </w:r>
    </w:p>
    <w:p w:rsidRDefault="00540D43" w:rsidP="00540D43" w:rsidR="00540D43">
      <w:pPr>
        <w:jc w:val="both"/>
        <w:rPr>
          <w:rFonts w:cs="Arial" w:hAnsi="Arial" w:ascii="Arial"/>
        </w:rPr>
      </w:pP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PVT d.o.o. za poslovanje nekretninama iz Virovitice, Radićeva 21, MBS 010075794, OIB 53531871707, dana 18. ožujka 2016. godine  </w:t>
      </w:r>
    </w:p>
    <w:p w:rsidRDefault="00540D43" w:rsidP="00540D43" w:rsidR="00540D4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i j e š i o   j e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PVT d.o.o. za poslovanje nekretninama iz Virovitice, Radićeva 21, MBS 010075794, OIB 53531871707.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 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PVT d.o.o. za poslovanje nekretninama iz Virovitice, Radićeva 21, MBS 010075794, OIB 53531871707.</w:t>
      </w:r>
    </w:p>
    <w:p w:rsidRDefault="00540D43" w:rsidP="00540D43" w:rsidR="00540D4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18. ožujka 2016. u 12,00 sati, kada je ovo rješenje objavljeno na e-oglasnoj ploči ovoga suda.</w:t>
      </w:r>
    </w:p>
    <w:p w:rsidRDefault="00540D43" w:rsidP="00540D43" w:rsidR="00540D4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40D43" w:rsidP="00540D43" w:rsidR="00540D4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40D43" w:rsidP="00540D43" w:rsidR="00540D4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St-446/2015-2., koji je objavljen na mrežnoj stranici e-oglasna ploča Trgovačkog suda u Bjelovaru 15. prosinca 2015.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podnese sudu javnobilježnički ovjerovljen popis imovine i obveza na propisanom obrascu.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40D43" w:rsidP="00540D43" w:rsidR="00540D4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40D43" w:rsidP="00540D43" w:rsidR="00540D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40D43" w:rsidP="00540D43" w:rsidR="00540D4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18. ožujka 2016. godine</w:t>
      </w:r>
    </w:p>
    <w:p w:rsidRDefault="00540D43" w:rsidP="00540D43" w:rsidR="00540D43">
      <w:pPr>
        <w:rPr>
          <w:rFonts w:cs="Arial" w:hAnsi="Arial" w:ascii="Arial"/>
        </w:rPr>
      </w:pPr>
    </w:p>
    <w:p w:rsidRDefault="00540D43" w:rsidP="00540D43" w:rsidR="00540D4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40D43" w:rsidP="00540D43" w:rsidR="00540D4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540D43" w:rsidP="00540D43" w:rsidR="00540D4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40D43" w:rsidP="00540D43" w:rsidR="00540D4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540D43" w:rsidP="00540D43" w:rsidR="00540D4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 nakon pravomoćnosti rješenja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40D43" w:rsidP="00540D43" w:rsidR="00540D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18.3.2016.g.</w:t>
      </w:r>
    </w:p>
    <w:p w:rsidRDefault="00540D43" w:rsidP="00540D43" w:rsidR="00540D43">
      <w:pPr>
        <w:rPr>
          <w:rFonts w:cs="Arial" w:hAnsi="Arial" w:ascii="Arial"/>
        </w:rPr>
      </w:pPr>
    </w:p>
    <w:p w:rsidRDefault="00540D43" w:rsidP="00540D43" w:rsidR="00540D43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D43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St-446/2015-3</izvorni_sadrzaj>
    <derivirana_varijabla naziv="DomainObject.Oznaka_1">St-446/2015-3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PVT d.o.o. za poslovanje nekretninama, Virovitica</izvorni_sadrzaj>
    <derivirana_varijabla naziv="DomainObject.Predmet.ProtustrankaFormated_1">  PVT d.o.o. za poslovanje nekretninama, Virovitica</derivirana_varijabla>
  </DomainObject.Predmet.ProtustrankaFormated>
  <DomainObject.Predmet.ProtustrankaFormatedOIB>
    <izvorni_sadrzaj>  PVT d.o.o. za poslovanje nekretninama, Virovitica, OIB 53531871707</izvorni_sadrzaj>
    <derivirana_varijabla naziv="DomainObject.Predmet.ProtustrankaFormatedOIB_1">  PVT d.o.o. za poslovanje nekretninama, Virovitica, OIB 53531871707</derivirana_varijabla>
  </DomainObject.Predmet.ProtustrankaFormatedOIB>
  <DomainObject.Predmet.ProtustrankaFormatedWithAdress>
    <izvorni_sadrzaj> PVT d.o.o. za poslovanje nekretninama, Virovitica, Radićeva 21, 33000 Virovitica</izvorni_sadrzaj>
    <derivirana_varijabla naziv="DomainObject.Predmet.ProtustrankaFormatedWithAdress_1"> PVT d.o.o. za poslovanje nekretninama, Virovitica, Radićeva 21, 33000 Virovitica</derivirana_varijabla>
  </DomainObject.Predmet.ProtustrankaFormatedWithAdress>
  <DomainObject.Predmet.ProtustrankaFormatedWithAdressOIB>
    <izvorni_sadrzaj> PVT d.o.o. za poslovanje nekretninama, Virovitica, OIB 53531871707, Radićeva 21, 33000 Virovitica</izvorni_sadrzaj>
    <derivirana_varijabla naziv="DomainObject.Predmet.ProtustrankaFormatedWithAdressOIB_1"> PVT d.o.o. za poslovanje nekretninama, Virovitica, OIB 53531871707, Radićeva 21, 33000 Virovitica</derivirana_varijabla>
  </DomainObject.Predmet.ProtustrankaFormatedWithAdressOIB>
  <DomainObject.Predmet.ProtustrankaWithAdress>
    <izvorni_sadrzaj>PVT d.o.o. za poslovanje nekretninama, Virovitica Radićeva 21, 33000 Virovitica</izvorni_sadrzaj>
    <derivirana_varijabla naziv="DomainObject.Predmet.ProtustrankaWithAdress_1">PVT d.o.o. za poslovanje nekretninama, Virovitica Radićeva 21, 33000 Virovitica</derivirana_varijabla>
  </DomainObject.Predmet.ProtustrankaWithAdress>
  <DomainObject.Predmet.ProtustrankaWithAdressOIB>
    <izvorni_sadrzaj>PVT d.o.o. za poslovanje nekretninama, Virovitica, OIB 53531871707, Radićeva 21, 33000 Virovitica</izvorni_sadrzaj>
    <derivirana_varijabla naziv="DomainObject.Predmet.ProtustrankaWithAdressOIB_1">PVT d.o.o. za poslovanje nekretninama, Virovitica, OIB 53531871707, Radićeva 21, 33000 Virovitica</derivirana_varijabla>
  </DomainObject.Predmet.ProtustrankaWithAdressOIB>
  <DomainObject.Predmet.ProtustrankaNazivFormated>
    <izvorni_sadrzaj>PVT d.o.o. za poslovanje nekretninama, Virovitica</izvorni_sadrzaj>
    <derivirana_varijabla naziv="DomainObject.Predmet.ProtustrankaNazivFormated_1">PVT d.o.o. za poslovanje nekretninama, Virovitica</derivirana_varijabla>
  </DomainObject.Predmet.ProtustrankaNazivFormated>
  <DomainObject.Predmet.ProtustrankaNazivFormatedOIB>
    <izvorni_sadrzaj>PVT d.o.o. za poslovanje nekretninama, Virovitica, OIB 53531871707</izvorni_sadrzaj>
    <derivirana_varijabla naziv="DomainObject.Predmet.ProtustrankaNazivFormatedOIB_1">PVT d.o.o. za poslovanje nekretninama, Virovitica, OIB 53531871707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PVT d.o.o. za poslovanje nekretninama, Virovitica</item>
    </izvorni_sadrzaj>
    <derivirana_varijabla naziv="DomainObject.Predmet.ProtuStrankaListFormated_1">
      <item>PVT d.o.o. za poslovanje nekretninama, Virovitica</item>
    </derivirana_varijabla>
  </DomainObject.Predmet.ProtuStrankaListFormated>
  <DomainObject.Predmet.ProtuStrankaListFormatedOIB>
    <izvorni_sadrzaj>
      <item>PVT d.o.o. za poslovanje nekretninama, Virovitica, OIB 53531871707</item>
    </izvorni_sadrzaj>
    <derivirana_varijabla naziv="DomainObject.Predmet.ProtuStrankaListFormatedOIB_1">
      <item>PVT d.o.o. za poslovanje nekretninama, Virovitica, OIB 53531871707</item>
    </derivirana_varijabla>
  </DomainObject.Predmet.ProtuStrankaListFormatedOIB>
  <DomainObject.Predmet.ProtuStrankaListFormatedWithAdress>
    <izvorni_sadrzaj>
      <item>PVT d.o.o. za poslovanje nekretninama, Virovitica, Radićeva 21, 33000 Virovitica</item>
    </izvorni_sadrzaj>
    <derivirana_varijabla naziv="DomainObject.Predmet.ProtuStrankaListFormatedWithAdress_1">
      <item>PVT d.o.o. za poslovanje nekretninama, Virovitica, Radićeva 21, 33000 Virovitica</item>
    </derivirana_varijabla>
  </DomainObject.Predmet.ProtuStrankaListFormatedWithAdress>
  <DomainObject.Predmet.ProtuStrankaListFormatedWithAdressOIB>
    <izvorni_sadrzaj>
      <item>PVT d.o.o. za poslovanje nekretninama, Virovitica, OIB 53531871707, Radićeva 21, 33000 Virovitica</item>
    </izvorni_sadrzaj>
    <derivirana_varijabla naziv="DomainObject.Predmet.ProtuStrankaListFormatedWithAdressOIB_1">
      <item>PVT d.o.o. za poslovanje nekretninama, Virovitica, OIB 53531871707, Radićeva 21, 33000 Virovitica</item>
    </derivirana_varijabla>
  </DomainObject.Predmet.ProtuStrankaListFormatedWithAdressOIB>
  <DomainObject.Predmet.ProtuStrankaListNazivFormated>
    <izvorni_sadrzaj>
      <item>PVT d.o.o. za poslovanje nekretninama, Virovitica</item>
    </izvorni_sadrzaj>
    <derivirana_varijabla naziv="DomainObject.Predmet.ProtuStrankaListNazivFormated_1">
      <item>PVT d.o.o. za poslovanje nekretninama, Virovitica</item>
    </derivirana_varijabla>
  </DomainObject.Predmet.ProtuStrankaListNazivFormated>
  <DomainObject.Predmet.ProtuStrankaListNazivFormatedOIB>
    <izvorni_sadrzaj>
      <item>PVT d.o.o. za poslovanje nekretninama, Virovitica, OIB 53531871707</item>
    </izvorni_sadrzaj>
    <derivirana_varijabla naziv="DomainObject.Predmet.ProtuStrankaListNazivFormatedOIB_1">
      <item>PVT d.o.o. za poslovanje nekretninama, Virovitica, OIB 53531871707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St-446/2015-3</izvorni_sadrzaj>
    <derivirana_varijabla naziv="DomainObject.PoslovniBrojDokumenta_1">St-446/2015-3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PVT d.o.o. za poslovanje nekretninama, Virovitica</izvorni_sadrzaj>
    <derivirana_varijabla naziv="DomainObject.Predmet.ProtustrankaIDrugi_1">PVT d.o.o. za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PVT d.o.o. za poslovanje nekretninama, Virovitica, OIB 53531871707, Radićeva 21, 33000 Virovitica</izvorni_sadrzaj>
    <derivirana_varijabla naziv="DomainObject.Predmet.ProtustrankaIDrugiAdressOIB_1">PVT d.o.o. za poslovanje nekretninama, Virovitica, OIB 53531871707, Radićeva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PVT d.o.o. za poslovanje nekretninama, Virovitica</item>
    </izvorni_sadrzaj>
    <derivirana_varijabla naziv="DomainObject.Predmet.SudioniciListNaziv_1">
      <item>FINA, RC ZAGREB, Podružnica Bjelovar</item>
      <item>PVT d.o.o. za poslovanje nekretninama, Virovitica</item>
    </derivirana_varijabla>
  </DomainObject.Predmet.SudioniciListNaziv>
  <DomainObject.Predmet.SudioniciListAdressOIB>
    <izvorni_sadrzaj>
      <item>FINA, RC ZAGREB, Podružnica Bjelovar, OIB 85821130368, F. Supila 4,43000 Bjelovar</item>
      <item>PVT d.o.o. za poslovanje nekretninama, Virovitica, OIB 53531871707, Radićeva 21,33000 Virovitica</item>
    </izvorni_sadrzaj>
    <derivirana_varijabla naziv="DomainObject.Predmet.SudioniciListAdressOIB_1">
      <item>FINA, RC ZAGREB, Podružnica Bjelovar, OIB 85821130368, F. Supila 4,43000 Bjelovar</item>
      <item>PVT d.o.o. za poslovanje nekretninama, Virovitica, OIB 53531871707, Radićeva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EADB1-FDCF-4582-B3B3-45CC3D4FC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3802</properties:Characters>
  <properties:Lines>92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2016-03-18T07:29:00Z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