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806d" w14:paraId="e73806d" w:rsidRDefault="00AA2CE5" w:rsidP="00AA2CE5" w:rsidR="00AA2CE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St-1025/15-5</w:t>
      </w:r>
    </w:p>
    <w:p w:rsidRDefault="00AA2CE5" w:rsidP="00AA2CE5" w:rsidR="00AA2CE5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2CE5" w:rsidP="00AA2CE5" w:rsidR="00AA2CE5">
      <w:r>
        <w:t xml:space="preserve">         REPUBLIKA HRVATSKA</w:t>
      </w:r>
    </w:p>
    <w:p w:rsidRDefault="00AA2CE5" w:rsidP="00AA2CE5" w:rsidR="00AA2CE5">
      <w:r>
        <w:t xml:space="preserve"> TRGOVAČKI SUD U VARAŽDINU</w:t>
      </w:r>
    </w:p>
    <w:p w:rsidRDefault="00AA2CE5" w:rsidP="00AA2CE5" w:rsidR="00AA2CE5">
      <w:pPr>
        <w:ind w:firstLine="720"/>
      </w:pPr>
      <w:r>
        <w:t xml:space="preserve">         B. Radić 2</w:t>
      </w:r>
    </w:p>
    <w:p w:rsidRDefault="00AA2CE5" w:rsidP="00AA2CE5" w:rsidR="00AA2CE5">
      <w:pPr>
        <w:jc w:val="center"/>
        <w:rPr>
          <w:lang w:val="hr-HR"/>
        </w:rPr>
      </w:pPr>
    </w:p>
    <w:p w:rsidRDefault="00AA2CE5" w:rsidP="00AA2CE5" w:rsidR="00AA2CE5">
      <w:pPr>
        <w:jc w:val="center"/>
        <w:rPr>
          <w:lang w:val="hr-HR"/>
        </w:rPr>
      </w:pPr>
    </w:p>
    <w:p w:rsidRDefault="00AA2CE5" w:rsidP="00AA2CE5" w:rsidR="00AA2CE5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MPGM j</w:t>
      </w:r>
      <w:r w:rsidR="007200A4">
        <w:t>.</w:t>
      </w:r>
      <w:r>
        <w:t>d.o.o. OIB: 65398892067 sa sjedištem u Turčišće 50, 40318 Turčišće, dana 18. siječnja 2016. godine, temeljem čl. 430. Stečajnog zakona ("Narodne novine" 71/15, u daljnjem tekstu SZ) objavljuje slijedeći</w:t>
      </w:r>
    </w:p>
    <w:p w:rsidRDefault="00AA2CE5" w:rsidP="00AA2CE5" w:rsidR="00AA2CE5">
      <w:pPr>
        <w:jc w:val="both"/>
      </w:pPr>
    </w:p>
    <w:p w:rsidRDefault="00AA2CE5" w:rsidP="00AA2CE5" w:rsidR="00AA2CE5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AA2CE5" w:rsidP="00AA2CE5" w:rsidR="00AA2CE5">
      <w:pPr>
        <w:jc w:val="both"/>
        <w:rPr>
          <w:lang w:val="hr-HR"/>
        </w:rPr>
      </w:pPr>
    </w:p>
    <w:p w:rsidRDefault="00AA2CE5" w:rsidP="00AA2CE5" w:rsidR="00AA2CE5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MPGM j</w:t>
      </w:r>
      <w:r w:rsidR="007200A4">
        <w:t>.</w:t>
      </w:r>
      <w:r>
        <w:t>d.o.o. OIB: 65398892067 sa sjedištem u Turčišće 50, 40318 Turčišće, iznosi 34.547,29 kn.</w:t>
      </w:r>
    </w:p>
    <w:p w:rsidRDefault="00AA2CE5" w:rsidP="00AA2CE5" w:rsidR="00AA2CE5">
      <w:pPr>
        <w:jc w:val="both"/>
      </w:pPr>
    </w:p>
    <w:p w:rsidRDefault="00AA2CE5" w:rsidP="00AA2CE5" w:rsidR="00AA2CE5">
      <w:pPr>
        <w:jc w:val="both"/>
      </w:pPr>
      <w:r>
        <w:tab/>
        <w:t>II/ Poziva se direktor dužnika Branka Šalamon, OIB: 99732733083, 40000 Čakovec, Ivana plemenitog Zajca 14,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AA2CE5" w:rsidP="00AA2CE5" w:rsidR="00AA2CE5">
      <w:pPr>
        <w:jc w:val="both"/>
      </w:pPr>
    </w:p>
    <w:p w:rsidRDefault="00AA2CE5" w:rsidP="00AA2CE5" w:rsidR="00AA2CE5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AA2CE5" w:rsidP="00AA2CE5" w:rsidR="00AA2CE5">
      <w:pPr>
        <w:jc w:val="both"/>
      </w:pPr>
    </w:p>
    <w:p w:rsidRDefault="00AA2CE5" w:rsidP="00AA2CE5" w:rsidR="00AA2CE5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A2CE5" w:rsidP="00AA2CE5" w:rsidR="00AA2CE5">
      <w:pPr>
        <w:ind w:firstLine="720"/>
        <w:jc w:val="both"/>
      </w:pPr>
    </w:p>
    <w:p w:rsidRDefault="00AA2CE5" w:rsidP="00AA2CE5" w:rsidR="00AA2CE5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AA2CE5" w:rsidP="00AA2CE5" w:rsidR="00AA2CE5">
      <w:pPr>
        <w:outlineLvl w:val="0"/>
        <w:rPr>
          <w:lang w:val="hr-HR"/>
        </w:rPr>
      </w:pPr>
    </w:p>
    <w:p w:rsidRDefault="00AA2CE5" w:rsidP="00AA2CE5" w:rsidR="00AA2CE5">
      <w:pPr>
        <w:jc w:val="center"/>
        <w:outlineLvl w:val="0"/>
        <w:rPr>
          <w:lang w:val="hr-HR"/>
        </w:rPr>
      </w:pPr>
    </w:p>
    <w:p w:rsidRDefault="00AA2CE5" w:rsidP="00AA2CE5" w:rsidR="00AA2CE5">
      <w:pPr>
        <w:jc w:val="center"/>
        <w:outlineLvl w:val="0"/>
        <w:rPr>
          <w:lang w:val="hr-HR"/>
        </w:rPr>
      </w:pPr>
    </w:p>
    <w:p w:rsidRDefault="00AA2CE5" w:rsidP="00AA2CE5" w:rsidR="00AA2CE5">
      <w:pPr>
        <w:jc w:val="center"/>
        <w:outlineLvl w:val="0"/>
        <w:rPr>
          <w:lang w:val="hr-HR"/>
        </w:rPr>
      </w:pPr>
    </w:p>
    <w:p w:rsidRDefault="00AA2CE5" w:rsidP="00AA2CE5" w:rsidR="00AA2CE5">
      <w:pPr>
        <w:jc w:val="center"/>
        <w:outlineLvl w:val="0"/>
        <w:rPr>
          <w:lang w:val="hr-HR"/>
        </w:rPr>
      </w:pPr>
    </w:p>
    <w:p w:rsidRDefault="00AA2CE5" w:rsidP="00AA2CE5" w:rsidR="00AA2CE5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AA2CE5" w:rsidP="00AA2CE5" w:rsidR="00AA2CE5">
      <w:pPr>
        <w:outlineLvl w:val="0"/>
        <w:rPr>
          <w:lang w:val="hr-HR"/>
        </w:rPr>
      </w:pPr>
    </w:p>
    <w:p w:rsidRDefault="00AA2CE5" w:rsidP="00AA2CE5" w:rsidR="00AA2CE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8. prosinca 2015.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MPGM j</w:t>
      </w:r>
      <w:r w:rsidR="007200A4">
        <w:t>.</w:t>
      </w:r>
      <w:r>
        <w:t>d.o.o. OIB: 65398892067 sa sjedištem u Turčišće 50, 40318 Turčišće, navodeći da dužnik na dan 1. rujna 2015. u Očevidniku redoslijeda osnova za plaćanje ima evidentirane neizvršene osnove za plaćanje u ukupnom iznosu od 34.547,29 kn te da dužnik nema zaposlenih.</w:t>
      </w:r>
    </w:p>
    <w:p w:rsidRDefault="00AA2CE5" w:rsidP="00AA2CE5" w:rsidR="00AA2CE5">
      <w:pPr>
        <w:jc w:val="both"/>
        <w:outlineLvl w:val="0"/>
        <w:rPr>
          <w:lang w:val="hr-HR"/>
        </w:rPr>
      </w:pPr>
    </w:p>
    <w:p w:rsidRDefault="00AA2CE5" w:rsidP="00AA2CE5" w:rsidR="00AA2CE5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AA2CE5" w:rsidP="00AA2CE5" w:rsidR="00AA2CE5">
      <w:pPr>
        <w:jc w:val="both"/>
        <w:outlineLvl w:val="0"/>
        <w:rPr>
          <w:lang w:val="hr-HR"/>
        </w:rPr>
      </w:pPr>
    </w:p>
    <w:p w:rsidRDefault="00AA2CE5" w:rsidP="00AA2CE5" w:rsidR="00AA2CE5">
      <w:pPr>
        <w:jc w:val="center"/>
        <w:outlineLvl w:val="0"/>
        <w:rPr>
          <w:lang w:val="hr-HR"/>
        </w:rPr>
      </w:pPr>
    </w:p>
    <w:p w:rsidRDefault="00AA2CE5" w:rsidP="00AA2CE5" w:rsidR="00AA2CE5">
      <w:pPr>
        <w:jc w:val="center"/>
        <w:outlineLvl w:val="0"/>
        <w:rPr>
          <w:lang w:val="hr-HR"/>
        </w:rPr>
      </w:pPr>
      <w:r>
        <w:rPr>
          <w:lang w:val="hr-HR"/>
        </w:rPr>
        <w:t>U Varaždinu, 18. siječnja 2016. godine.</w:t>
      </w:r>
    </w:p>
    <w:p w:rsidRDefault="00AA2CE5" w:rsidP="00AA2CE5" w:rsidR="00AA2CE5">
      <w:pPr>
        <w:jc w:val="center"/>
        <w:outlineLvl w:val="0"/>
        <w:rPr>
          <w:lang w:val="hr-HR"/>
        </w:rPr>
      </w:pPr>
    </w:p>
    <w:p w:rsidRDefault="00AA2CE5" w:rsidP="00AA2CE5" w:rsidR="00AA2CE5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AA2CE5" w:rsidP="00AA2CE5" w:rsidR="00AA2CE5">
      <w:pPr>
        <w:jc w:val="center"/>
        <w:outlineLvl w:val="0"/>
        <w:rPr>
          <w:lang w:val="hr-HR"/>
        </w:rPr>
      </w:pPr>
    </w:p>
    <w:p w:rsidRDefault="00AA2CE5" w:rsidP="00AA2CE5" w:rsidR="00AA2CE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AA2CE5" w:rsidP="00AA2CE5" w:rsidR="00AA2CE5">
      <w:pPr>
        <w:ind w:firstLine="720" w:left="3600"/>
        <w:jc w:val="center"/>
        <w:outlineLvl w:val="0"/>
        <w:rPr>
          <w:lang w:val="hr-HR"/>
        </w:rPr>
      </w:pPr>
    </w:p>
    <w:p w:rsidRDefault="00AA2CE5" w:rsidP="00AA2CE5" w:rsidR="00AA2CE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AA2CE5" w:rsidP="00AA2CE5" w:rsidR="00AA2CE5">
      <w:pPr>
        <w:ind w:firstLine="720" w:left="3600"/>
        <w:jc w:val="center"/>
        <w:outlineLvl w:val="0"/>
        <w:rPr>
          <w:lang w:val="hr-HR"/>
        </w:rPr>
      </w:pPr>
    </w:p>
    <w:p w:rsidRDefault="00AA2CE5" w:rsidP="00AA2CE5" w:rsidR="00AA2CE5">
      <w:pPr>
        <w:outlineLvl w:val="0"/>
        <w:rPr>
          <w:lang w:val="hr-HR"/>
        </w:rPr>
      </w:pPr>
    </w:p>
    <w:p w:rsidRDefault="00AA2CE5" w:rsidP="00AA2CE5" w:rsidR="00AA2CE5">
      <w:pPr>
        <w:outlineLvl w:val="0"/>
        <w:rPr>
          <w:lang w:val="hr-HR"/>
        </w:rPr>
      </w:pPr>
    </w:p>
    <w:p w:rsidRDefault="00AA2CE5" w:rsidP="00AA2CE5" w:rsidR="00AA2CE5">
      <w:pPr>
        <w:outlineLvl w:val="0"/>
        <w:rPr>
          <w:lang w:val="hr-HR"/>
        </w:rPr>
      </w:pPr>
    </w:p>
    <w:p w:rsidRDefault="00AA2CE5" w:rsidP="00AA2CE5" w:rsidR="00AA2CE5">
      <w:pPr>
        <w:outlineLvl w:val="0"/>
        <w:rPr>
          <w:lang w:val="hr-HR"/>
        </w:rPr>
      </w:pPr>
    </w:p>
    <w:p w:rsidRDefault="00AA2CE5" w:rsidP="00AA2CE5" w:rsidR="00AA2CE5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AA2CE5" w:rsidP="00AA2CE5" w:rsidR="00AA2CE5">
      <w:r>
        <w:t>- e-Oglasna ploča suda</w:t>
      </w:r>
    </w:p>
    <w:p w:rsidRDefault="00A061E6" w:rsidR="00A061E6"/>
    <w:sectPr w:rsidR="00A061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2CE5"/>
    <w:rsid w:val="007200A4"/>
    <w:rsid w:val="00A061E6"/>
    <w:rsid w:val="00AA2CE5"/>
    <w:rsid w:val="00BA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2CE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A2C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2CE5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A03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03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3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3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3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2CE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A2C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2CE5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A03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03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3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3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3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099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St-1025/2015</izvorni_sadrzaj>
    <derivirana_varijabla naziv="DomainObject.Predmet.OznakaBroj_1">St-1025/2015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MPGM jednostavno društvo s ograničenom odgovornošću za iznajmljivanje i rekreativno jahanje</izvorni_sadrzaj>
    <derivirana_varijabla naziv="DomainObject.Predmet.ProtustrankaFormated_1">  MPGM jednostavno društvo s ograničenom odgovornošću za iznajmljivanje i rekreativno jahanje</derivirana_varijabla>
  </DomainObject.Predmet.ProtustrankaFormated>
  <DomainObject.Predmet.ProtustrankaFormatedOIB>
    <izvorni_sadrzaj>  MPGM jednostavno društvo s ograničenom odgovornošću za iznajmljivanje i rekreativno jahanje, OIB 65398892067</izvorni_sadrzaj>
    <derivirana_varijabla naziv="DomainObject.Predmet.ProtustrankaFormatedOIB_1">  MPGM jednostavno društvo s ograničenom odgovornošću za iznajmljivanje i rekreativno jahanje, OIB 65398892067</derivirana_varijabla>
  </DomainObject.Predmet.ProtustrankaFormatedOIB>
  <DomainObject.Predmet.ProtustrankaFormatedWithAdress>
    <izvorni_sadrzaj> MPGM jednostavno društvo s ograničenom odgovornošću za iznajmljivanje i rekreativno jahanje, Turčišće 50, 40000 Turčišće</izvorni_sadrzaj>
    <derivirana_varijabla naziv="DomainObject.Predmet.ProtustrankaFormatedWithAdress_1"> MPGM jednostavno društvo s ograničenom odgovornošću za iznajmljivanje i rekreativno jahanje, Turčišće 50, 40000 Turčišće</derivirana_varijabla>
  </DomainObject.Predmet.ProtustrankaFormatedWithAdress>
  <DomainObject.Predmet.ProtustrankaFormatedWithAdressOIB>
    <izvorni_sadrzaj> MPGM jednostavno društvo s ograničenom odgovornošću za iznajmljivanje i rekreativno jahanje, OIB 65398892067, Turčišće 50, 40000 Turčišće</izvorni_sadrzaj>
    <derivirana_varijabla naziv="DomainObject.Predmet.ProtustrankaFormatedWithAdressOIB_1"> MPGM jednostavno društvo s ograničenom odgovornošću za iznajmljivanje i rekreativno jahanje, OIB 65398892067, Turčišće 50, 40000 Turčišće</derivirana_varijabla>
  </DomainObject.Predmet.ProtustrankaFormatedWithAdressOIB>
  <DomainObject.Predmet.ProtustrankaWithAdress>
    <izvorni_sadrzaj>MPGM jednostavno društvo s ograničenom odgovornošću za iznajmljivanje i rekreativno jahanje Turčišće 50, 40000 Turčišće</izvorni_sadrzaj>
    <derivirana_varijabla naziv="DomainObject.Predmet.ProtustrankaWithAdress_1">MPGM jednostavno društvo s ograničenom odgovornošću za iznajmljivanje i rekreativno jahanje Turčišće 50, 40000 Turčišće</derivirana_varijabla>
  </DomainObject.Predmet.ProtustrankaWithAdress>
  <DomainObject.Predmet.ProtustrankaWithAdressOIB>
    <izvorni_sadrzaj>MPGM jednostavno društvo s ograničenom odgovornošću za iznajmljivanje i rekreativno jahanje, OIB 65398892067, Turčišće 50, 40000 Turčišće</izvorni_sadrzaj>
    <derivirana_varijabla naziv="DomainObject.Predmet.ProtustrankaWithAdressOIB_1">MPGM jednostavno društvo s ograničenom odgovornošću za iznajmljivanje i rekreativno jahanje, OIB 65398892067, Turčišće 50, 40000 Turčišće</derivirana_varijabla>
  </DomainObject.Predmet.ProtustrankaWithAdressOIB>
  <DomainObject.Predmet.ProtustrankaNazivFormated>
    <izvorni_sadrzaj>MPGM jednostavno društvo s ograničenom odgovornošću za iznajmljivanje i rekreativno jahanje</izvorni_sadrzaj>
    <derivirana_varijabla naziv="DomainObject.Predmet.ProtustrankaNazivFormated_1">MPGM jednostavno društvo s ograničenom odgovornošću za iznajmljivanje i rekreativno jahanje</derivirana_varijabla>
  </DomainObject.Predmet.ProtustrankaNazivFormated>
  <DomainObject.Predmet.ProtustrankaNazivFormatedOIB>
    <izvorni_sadrzaj>MPGM jednostavno društvo s ograničenom odgovornošću za iznajmljivanje i rekreativno jahanje, OIB 65398892067</izvorni_sadrzaj>
    <derivirana_varijabla naziv="DomainObject.Predmet.ProtustrankaNazivFormatedOIB_1">MPGM jednostavno društvo s ograničenom odgovornošću za iznajmljivanje i rekreativno jahanje, OIB 65398892067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34547.29</izvorni_sadrzaj>
    <derivirana_varijabla naziv="DomainObject.Predmet.TrenutnaVrijednost_1">34547.29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MPGM jednostavno društvo s ograničenom odgovornošću za iznajmljivanje i rekreativno jahanje</item>
    </izvorni_sadrzaj>
    <derivirana_varijabla naziv="DomainObject.Predmet.ProtuStrankaListFormated_1">
      <item>MPGM jednostavno društvo s ograničenom odgovornošću za iznajmljivanje i rekreativno jahanje</item>
    </derivirana_varijabla>
  </DomainObject.Predmet.ProtuStrankaListFormated>
  <DomainObject.Predmet.ProtuStrankaListFormatedOIB>
    <izvorni_sadrzaj>
      <item>MPGM jednostavno društvo s ograničenom odgovornošću za iznajmljivanje i rekreativno jahanje, OIB 65398892067</item>
    </izvorni_sadrzaj>
    <derivirana_varijabla naziv="DomainObject.Predmet.ProtuStrankaListFormatedOIB_1">
      <item>MPGM jednostavno društvo s ograničenom odgovornošću za iznajmljivanje i rekreativno jahanje, OIB 65398892067</item>
    </derivirana_varijabla>
  </DomainObject.Predmet.ProtuStrankaListFormatedOIB>
  <DomainObject.Predmet.ProtuStrankaListFormatedWithAdress>
    <izvorni_sadrzaj>
      <item>MPGM jednostavno društvo s ograničenom odgovornošću za iznajmljivanje i rekreativno jahanje, Turčišće 50, 40000 Turčišće</item>
    </izvorni_sadrzaj>
    <derivirana_varijabla naziv="DomainObject.Predmet.ProtuStrankaListFormatedWithAdress_1">
      <item>MPGM jednostavno društvo s ograničenom odgovornošću za iznajmljivanje i rekreativno jahanje, Turčišće 50, 40000 Turčišće</item>
    </derivirana_varijabla>
  </DomainObject.Predmet.ProtuStrankaListFormatedWithAdress>
  <DomainObject.Predmet.ProtuStrankaListFormatedWithAdressOIB>
    <izvorni_sadrzaj>
      <item>MPGM jednostavno društvo s ograničenom odgovornošću za iznajmljivanje i rekreativno jahanje, OIB 65398892067, Turčišće 50, 40000 Turčišće</item>
    </izvorni_sadrzaj>
    <derivirana_varijabla naziv="DomainObject.Predmet.ProtuStrankaListFormatedWithAdressOIB_1">
      <item>MPGM jednostavno društvo s ograničenom odgovornošću za iznajmljivanje i rekreativno jahanje, OIB 65398892067, Turčišće 50, 40000 Turčišće</item>
    </derivirana_varijabla>
  </DomainObject.Predmet.ProtuStrankaListFormatedWithAdressOIB>
  <DomainObject.Predmet.ProtuStrankaListNazivFormated>
    <izvorni_sadrzaj>
      <item>MPGM jednostavno društvo s ograničenom odgovornošću za iznajmljivanje i rekreativno jahanje</item>
    </izvorni_sadrzaj>
    <derivirana_varijabla naziv="DomainObject.Predmet.ProtuStrankaListNazivFormated_1">
      <item>MPGM jednostavno društvo s ograničenom odgovornošću za iznajmljivanje i rekreativno jahanje</item>
    </derivirana_varijabla>
  </DomainObject.Predmet.ProtuStrankaListNazivFormated>
  <DomainObject.Predmet.ProtuStrankaListNazivFormatedOIB>
    <izvorni_sadrzaj>
      <item>MPGM jednostavno društvo s ograničenom odgovornošću za iznajmljivanje i rekreativno jahanje, OIB 65398892067</item>
    </izvorni_sadrzaj>
    <derivirana_varijabla naziv="DomainObject.Predmet.ProtuStrankaListNazivFormatedOIB_1">
      <item>MPGM jednostavno društvo s ograničenom odgovornošću za iznajmljivanje i rekreativno jahanje, OIB 65398892067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MPGM jednostavno društvo s ograničenom odgovornošću za iznajmljivanje i rekreativno jahanje</izvorni_sadrzaj>
    <derivirana_varijabla naziv="DomainObject.Predmet.ProtustrankaIDrugi_1">MPGM jednostavno društvo s ograničenom odgovornošću za iznajmljivanje i rekreativno jahanje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MPGM jednostavno društvo s ograničenom odgovornošću za iznajmljivanje i rekreativno jahanje, OIB 65398892067, Turčišće 50, 40000 Turčišće</izvorni_sadrzaj>
    <derivirana_varijabla naziv="DomainObject.Predmet.ProtustrankaIDrugiAdressOIB_1">MPGM jednostavno društvo s ograničenom odgovornošću za iznajmljivanje i rekreativno jahanje, OIB 65398892067, Turčišće 50, 40000 Turčišće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MPGM jednostavno društvo s ograničenom odgovornošću za iznajmljivanje i rekreativno jahanje</item>
      <item>Sudski registar, Trgovački sud u Varaždinu</item>
      <item>E-oglasna ploča</item>
    </izvorni_sadrzaj>
    <derivirana_varijabla naziv="DomainObject.Predmet.SudioniciListNaziv_1">
      <item>Financijska agencija</item>
      <item>MPGM jednostavno društvo s ograničenom odgovornošću za iznajmljivanje i rekreativno jahanje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MPGM jednostavno društvo s ograničenom odgovornošću za iznajmljivanje i rekreativno jahanje, OIB 65398892067, Turčišće 50,40000 Turčišće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MPGM jednostavno društvo s ograničenom odgovornošću za iznajmljivanje i rekreativno jahanje, OIB 65398892067, Turčišće 50,40000 Turčišće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65398892067</item>
      <item>, OIB null</item>
      <item>, OIB null</item>
    </izvorni_sadrzaj>
    <derivirana_varijabla naziv="DomainObject.Predmet.SudioniciListNazivOIB_1">
      <item>, OIB 85821130368</item>
      <item>, OIB 65398892067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2522</properties:Characters>
  <properties:Lines>72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2016-01-18T09:27:00Z</dcterms:created>
  <dc:creator>Tea Meister</dc:creator>
  <cp:lastModifiedBy>Tea Meister</cp:lastModifiedBy>
  <cp:lastPrinted>2016-01-18T09:34:00Z</cp:lastPrinted>
  <dcterms:modified xmlns:xsi="http://www.w3.org/2001/XMLSchema-instance" xsi:type="dcterms:W3CDTF">2016-01-19T13:51:00Z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