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a39e" w14:paraId="111a39e" w:rsidRDefault="00C55047" w:rsidP="00C55047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047" w:rsidP="00C55047" w:rsidR="00C55047">
      <w:pPr>
        <w:jc w:val="both"/>
      </w:pPr>
    </w:p>
    <w:p w:rsidRDefault="00C55047" w:rsidP="00C55047" w:rsidR="00C55047">
      <w:pPr>
        <w:jc w:val="both"/>
      </w:pPr>
      <w:r>
        <w:rPr>
          <w:color w:val="000000"/>
        </w:rPr>
        <w:t xml:space="preserve"> </w:t>
      </w:r>
    </w:p>
    <w:p w:rsidRDefault="00C55047" w:rsidP="00C55047" w:rsidR="00C55047">
      <w:pPr>
        <w:jc w:val="both"/>
      </w:pPr>
      <w:r>
        <w:rPr>
          <w:color w:val="000000"/>
        </w:rPr>
        <w:t>REPUBLIKA HRVATSKA</w:t>
      </w:r>
    </w:p>
    <w:p w:rsidRDefault="00C55047" w:rsidP="00C55047" w:rsidR="00C55047">
      <w:pPr>
        <w:jc w:val="both"/>
      </w:pPr>
      <w:r>
        <w:rPr>
          <w:color w:val="000000"/>
        </w:rPr>
        <w:t>TRGOVAČKI SUD U OSIJEKU</w:t>
      </w:r>
    </w:p>
    <w:p w:rsidRDefault="00C55047" w:rsidP="00C55047" w:rsidR="00C55047">
      <w:pPr>
        <w:jc w:val="both"/>
      </w:pPr>
      <w:r>
        <w:rPr>
          <w:color w:val="000000"/>
        </w:rPr>
        <w:t>STALNA SLUŽBA U SLAVONSKOM BRODU</w:t>
      </w:r>
    </w:p>
    <w:p w:rsidRDefault="00C55047" w:rsidP="00C55047" w:rsidR="00C55047">
      <w:pPr>
        <w:jc w:val="both"/>
      </w:pPr>
      <w:r>
        <w:rPr>
          <w:color w:val="000000"/>
        </w:rPr>
        <w:t>Trg pobjede 13</w:t>
      </w:r>
    </w:p>
    <w:p w:rsidRDefault="00C55047" w:rsidP="00C55047" w:rsidR="00C55047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3/St-2846/2016-22</w:t>
      </w:r>
    </w:p>
    <w:p w:rsidRDefault="00C55047" w:rsidP="00C55047" w:rsidR="00C55047">
      <w:pPr>
        <w:jc w:val="both"/>
      </w:pPr>
      <w:r>
        <w:rPr>
          <w:color w:val="000000"/>
        </w:rPr>
        <w:t xml:space="preserve"> </w:t>
      </w:r>
    </w:p>
    <w:p w:rsidRDefault="00C55047" w:rsidP="00C55047" w:rsidR="00C55047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C55047" w:rsidP="00C55047" w:rsidR="00C55047" w:rsidRPr="00C55047">
      <w:pPr>
        <w:jc w:val="center"/>
        <w:rPr>
          <w:b/>
        </w:rPr>
      </w:pPr>
      <w:r w:rsidRPr="00C55047">
        <w:rPr>
          <w:b/>
          <w:color w:val="000000"/>
        </w:rPr>
        <w:t>U  I M E   R E P U B L I K E   H R V A T S K E</w:t>
      </w:r>
    </w:p>
    <w:p w:rsidRDefault="00C55047" w:rsidP="00C55047" w:rsidR="00C55047" w:rsidRPr="00C55047">
      <w:pPr>
        <w:jc w:val="center"/>
        <w:rPr>
          <w:b/>
        </w:rPr>
      </w:pPr>
    </w:p>
    <w:p w:rsidRDefault="00C55047" w:rsidP="00C55047" w:rsidR="00C55047" w:rsidRPr="00C55047">
      <w:pPr>
        <w:jc w:val="center"/>
        <w:rPr>
          <w:b/>
        </w:rPr>
      </w:pPr>
      <w:r w:rsidRPr="00C55047">
        <w:rPr>
          <w:b/>
          <w:color w:val="000000"/>
        </w:rPr>
        <w:t>R J E Š E N J E</w:t>
      </w:r>
    </w:p>
    <w:p w:rsidRDefault="00C55047" w:rsidP="00C55047" w:rsidR="00C55047">
      <w:pPr>
        <w:jc w:val="both"/>
      </w:pPr>
    </w:p>
    <w:p w:rsidRDefault="00C55047" w:rsidP="00C55047" w:rsidR="00C55047">
      <w:pPr>
        <w:ind w:firstLine="708"/>
        <w:jc w:val="both"/>
      </w:pPr>
      <w:r>
        <w:rPr>
          <w:color w:val="000000"/>
        </w:rPr>
        <w:t xml:space="preserve">TRGOVAČKI SUD U OSIJEKU, STALNA SLUŽBA U SLAVONSKOM BRODU, po sucu Danieli Martini Maoduš, povodom zahtjeva Financijske agencije Osijek, Podružnica Osijek, </w:t>
      </w:r>
      <w:proofErr w:type="spellStart"/>
      <w:r>
        <w:rPr>
          <w:color w:val="000000"/>
        </w:rPr>
        <w:t>L.Jagera</w:t>
      </w:r>
      <w:proofErr w:type="spellEnd"/>
      <w:r>
        <w:rPr>
          <w:color w:val="000000"/>
        </w:rPr>
        <w:t xml:space="preserve"> 3, 31000 Osijek, u stečajnom postupku nad dužnikom </w:t>
      </w:r>
      <w:r w:rsidRPr="00C55047">
        <w:rPr>
          <w:b/>
          <w:color w:val="000000"/>
        </w:rPr>
        <w:t xml:space="preserve">GABRIELI-SM j.d.o.o. za proizvodnju i usluge, Oriovac, </w:t>
      </w:r>
      <w:proofErr w:type="spellStart"/>
      <w:r w:rsidRPr="00C55047">
        <w:rPr>
          <w:b/>
          <w:color w:val="000000"/>
        </w:rPr>
        <w:t>Frankopanska</w:t>
      </w:r>
      <w:proofErr w:type="spellEnd"/>
      <w:r w:rsidRPr="00C55047">
        <w:rPr>
          <w:b/>
          <w:color w:val="000000"/>
        </w:rPr>
        <w:t xml:space="preserve"> 48, OIB: 94924390052</w:t>
      </w:r>
      <w:r>
        <w:rPr>
          <w:color w:val="000000"/>
        </w:rPr>
        <w:t xml:space="preserve">, koga zastupa stečajna upraviteljica </w:t>
      </w:r>
      <w:proofErr w:type="spellStart"/>
      <w:r>
        <w:rPr>
          <w:color w:val="000000"/>
        </w:rPr>
        <w:t>Julka</w:t>
      </w:r>
      <w:proofErr w:type="spellEnd"/>
      <w:r>
        <w:rPr>
          <w:color w:val="000000"/>
        </w:rPr>
        <w:t xml:space="preserve"> Bandić iz Osijeka, 5. travnja 2017.</w:t>
      </w:r>
    </w:p>
    <w:p w:rsidRDefault="00C55047" w:rsidP="00C55047" w:rsidR="00C55047">
      <w:pPr>
        <w:jc w:val="both"/>
      </w:pPr>
    </w:p>
    <w:p w:rsidRDefault="00C55047" w:rsidP="00C55047" w:rsidR="00C55047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C55047" w:rsidP="00C55047" w:rsidR="00C55047">
      <w:pPr>
        <w:jc w:val="center"/>
      </w:pPr>
      <w:r>
        <w:rPr>
          <w:color w:val="000000"/>
        </w:rPr>
        <w:t>r i j e š i o  j e</w:t>
      </w:r>
    </w:p>
    <w:p w:rsidRDefault="00C55047" w:rsidP="00C55047" w:rsidR="00C55047">
      <w:pPr>
        <w:jc w:val="both"/>
      </w:pPr>
    </w:p>
    <w:p w:rsidRDefault="00C55047" w:rsidP="001511DE" w:rsidR="001511DE">
      <w:pPr>
        <w:ind w:firstLine="708"/>
        <w:jc w:val="both"/>
      </w:pPr>
      <w:r>
        <w:rPr>
          <w:color w:val="000000"/>
        </w:rPr>
        <w:t xml:space="preserve"> </w:t>
      </w:r>
      <w:r w:rsidR="001511DE">
        <w:t xml:space="preserve">I.  Obustavlja se i zaključuje stečajni postupak nad dužnikom </w:t>
      </w:r>
      <w:r w:rsidR="001511DE" w:rsidRPr="00C55047">
        <w:rPr>
          <w:b/>
          <w:color w:val="000000"/>
        </w:rPr>
        <w:t xml:space="preserve">GABRIELI-SM j.d.o.o. za proizvodnju i usluge, Oriovac, </w:t>
      </w:r>
      <w:proofErr w:type="spellStart"/>
      <w:r w:rsidR="001511DE" w:rsidRPr="00C55047">
        <w:rPr>
          <w:b/>
          <w:color w:val="000000"/>
        </w:rPr>
        <w:t>Frankopanska</w:t>
      </w:r>
      <w:proofErr w:type="spellEnd"/>
      <w:r w:rsidR="001511DE" w:rsidRPr="00C55047">
        <w:rPr>
          <w:b/>
          <w:color w:val="000000"/>
        </w:rPr>
        <w:t xml:space="preserve"> 48, OIB: 94924390052</w:t>
      </w:r>
      <w:r w:rsidR="001511DE">
        <w:t>, jer stečajna masa nije dostatna ni za pokriće troškova stečajnog postupka.</w:t>
      </w:r>
    </w:p>
    <w:p w:rsidRDefault="001511DE" w:rsidP="001511DE" w:rsidR="001511DE">
      <w:pPr>
        <w:ind w:firstLine="708"/>
        <w:jc w:val="both"/>
      </w:pPr>
      <w:r>
        <w:t>II. Po pravomoćnosti ovog rješenja dužnik će se brisati iz sudskog registra.</w:t>
      </w:r>
    </w:p>
    <w:p w:rsidRDefault="001511DE" w:rsidP="001511DE" w:rsidR="001511DE">
      <w:pPr>
        <w:ind w:firstLine="708"/>
        <w:jc w:val="both"/>
      </w:pPr>
      <w:r>
        <w:t xml:space="preserve">III. Ovlašćuje se stečajni upravitelj Filip Babić u ime stečajnog dužnika, a za račun stečajne mase poduzeti  radnje radi unovčenja imovine dužnika primjenom čl. 203. st. 4. Stečajnog zakona, te se nalaže. stečajnom upravitelju kao upravitelju stečajne mase obavijestiti sud radi objave na E oglasnoj ploči ,  o rezultatu uložene izvanredne revizije radi </w:t>
      </w:r>
      <w:proofErr w:type="spellStart"/>
      <w:r>
        <w:t>evenutalne</w:t>
      </w:r>
      <w:proofErr w:type="spellEnd"/>
      <w:r>
        <w:t xml:space="preserve"> naknadne diobe. </w:t>
      </w:r>
    </w:p>
    <w:p w:rsidRDefault="001511DE" w:rsidP="001511DE" w:rsidR="001511DE">
      <w:pPr>
        <w:ind w:firstLine="708"/>
        <w:jc w:val="both"/>
      </w:pPr>
      <w:r>
        <w:t>IV. Ovo rješenje se ima objaviti na e Oglasnoj ploči.</w:t>
      </w:r>
    </w:p>
    <w:p w:rsidRDefault="001511DE" w:rsidP="001511DE" w:rsidR="001511DE">
      <w:pPr>
        <w:ind w:firstLine="708"/>
        <w:jc w:val="both"/>
      </w:pPr>
    </w:p>
    <w:p w:rsidRDefault="001511DE" w:rsidP="001511DE" w:rsidR="001511DE">
      <w:pPr>
        <w:jc w:val="center"/>
      </w:pPr>
      <w:r>
        <w:t>Obrazloženje</w:t>
      </w:r>
    </w:p>
    <w:p w:rsidRDefault="001511DE" w:rsidP="001511DE" w:rsidR="001511DE">
      <w:pPr>
        <w:jc w:val="center"/>
      </w:pPr>
    </w:p>
    <w:p w:rsidRDefault="001511DE" w:rsidP="001511DE" w:rsidR="001511DE">
      <w:pPr>
        <w:ind w:firstLine="708"/>
        <w:jc w:val="both"/>
      </w:pPr>
      <w:r>
        <w:t xml:space="preserve">Rješenjem ovog suda od  23. studenog 2016. otvoren je stečajni postupak nad </w:t>
      </w:r>
      <w:r w:rsidRPr="00C55047">
        <w:rPr>
          <w:b/>
          <w:color w:val="000000"/>
        </w:rPr>
        <w:t xml:space="preserve">GABRIELI-SM j.d.o.o. za proizvodnju i usluge, Oriovac, </w:t>
      </w:r>
      <w:proofErr w:type="spellStart"/>
      <w:r w:rsidRPr="00C55047">
        <w:rPr>
          <w:b/>
          <w:color w:val="000000"/>
        </w:rPr>
        <w:t>Frankopanska</w:t>
      </w:r>
      <w:proofErr w:type="spellEnd"/>
      <w:r w:rsidRPr="00C55047">
        <w:rPr>
          <w:b/>
          <w:color w:val="000000"/>
        </w:rPr>
        <w:t xml:space="preserve"> 48, OIB: 94924390052</w:t>
      </w:r>
      <w:r>
        <w:rPr>
          <w:b/>
        </w:rPr>
        <w:t>.</w:t>
      </w:r>
    </w:p>
    <w:p w:rsidRDefault="001511DE" w:rsidP="001511DE" w:rsidR="001511DE">
      <w:pPr>
        <w:jc w:val="both"/>
      </w:pPr>
      <w:r>
        <w:t xml:space="preserve">            Stečajni upravitelj je prijavio nedostatnost stečajne mase za namirenje troškova stečajnog postupka u iznosu od </w:t>
      </w:r>
      <w:r w:rsidRPr="001511DE">
        <w:rPr>
          <w:b/>
        </w:rPr>
        <w:t>60.</w:t>
      </w:r>
      <w:r>
        <w:rPr>
          <w:b/>
        </w:rPr>
        <w:t>000,00 kn</w:t>
      </w:r>
      <w:r>
        <w:t xml:space="preserve"> te je na izvještajnom ročištu donesena odluka da se stečajni postupak obustavi nakon poziva vjerovnicima i zainteresiranim osobama, da uplate predujam za vođenje stečaja u tom iznosu.</w:t>
      </w:r>
    </w:p>
    <w:p w:rsidRDefault="001511DE" w:rsidP="001511DE" w:rsidR="001511DE">
      <w:pPr>
        <w:ind w:firstLine="708"/>
        <w:jc w:val="both"/>
      </w:pPr>
      <w:r>
        <w:t xml:space="preserve">Sud zaključkom koji je bio objavljen na </w:t>
      </w:r>
      <w:proofErr w:type="spellStart"/>
      <w:r>
        <w:t>eOglasnoj</w:t>
      </w:r>
      <w:proofErr w:type="spellEnd"/>
      <w:r>
        <w:t xml:space="preserve"> ploči od 21. veljače 2017. obavijestio vjerovnike o prijavi nedostatnosti stečajne mase te su pozvani vjerovnici koji se protive obustavi postupka zbog nedostatnosti stečajne mase u roku od 8 dana od isteka osmog dana od objave zaključka uplatiti predujam od 60.000,00 kn za daljnje vođenje stečaja, </w:t>
      </w:r>
    </w:p>
    <w:p w:rsidRDefault="001511DE" w:rsidP="001511DE" w:rsidR="001511DE">
      <w:pPr>
        <w:ind w:firstLine="708" w:left="6372"/>
        <w:jc w:val="both"/>
      </w:pPr>
      <w:r>
        <w:rPr>
          <w:color w:val="000000"/>
        </w:rPr>
        <w:lastRenderedPageBreak/>
        <w:t>3/St-2846/2016-22</w:t>
      </w:r>
    </w:p>
    <w:p w:rsidRDefault="001511DE" w:rsidP="001511DE" w:rsidR="001511DE">
      <w:pPr>
        <w:ind w:firstLine="708"/>
        <w:jc w:val="both"/>
      </w:pPr>
    </w:p>
    <w:p w:rsidRDefault="001511DE" w:rsidP="001511DE" w:rsidR="001511DE">
      <w:pPr>
        <w:ind w:firstLine="708"/>
        <w:jc w:val="both"/>
      </w:pPr>
    </w:p>
    <w:p w:rsidRDefault="001511DE" w:rsidP="001511DE" w:rsidR="001511DE">
      <w:pPr>
        <w:ind w:firstLine="708"/>
        <w:jc w:val="both"/>
      </w:pPr>
      <w:r>
        <w:t xml:space="preserve">vjerovnici su obaviješteni da će se u slučaju neplaćanja predujma donijeti rješenje o obustavi stečajnog postupka. </w:t>
      </w:r>
    </w:p>
    <w:p w:rsidRDefault="001511DE" w:rsidP="001511DE" w:rsidR="001511DE">
      <w:pPr>
        <w:jc w:val="both"/>
      </w:pPr>
      <w:r>
        <w:t xml:space="preserve">            Uvidom u spis utvrđeno je da nitko nije uplatio određeni predujam u roku.</w:t>
      </w:r>
    </w:p>
    <w:p w:rsidRDefault="001511DE" w:rsidP="001511DE" w:rsidR="001511DE">
      <w:pPr>
        <w:ind w:firstLine="708"/>
        <w:jc w:val="both"/>
      </w:pPr>
      <w:r>
        <w:t>Iz  izvješća stečajnog upravitelja proizlazi da je isti postupio po odluci skupštine radi reguliranja odnosa s RH vezano za jedinu nekretninu stečajnog dužnika.</w:t>
      </w:r>
    </w:p>
    <w:p w:rsidRDefault="001511DE" w:rsidP="001511DE" w:rsidR="001511DE">
      <w:pPr>
        <w:jc w:val="both"/>
      </w:pPr>
      <w:r>
        <w:t xml:space="preserve">            Stečajni upravitelj je  stoga ovlašten poduzeti radnje radi unovčenja jedine preostale imovine dužnika vozila, te je stečajnom upravitelju kao upravitelju stečajne mase naloženo obavijestiti sud o rezultatu unovčenja pokretnine.</w:t>
      </w:r>
    </w:p>
    <w:p w:rsidRDefault="001511DE" w:rsidP="001511DE" w:rsidR="001511DE">
      <w:pPr>
        <w:ind w:firstLine="708"/>
        <w:jc w:val="both"/>
      </w:pPr>
      <w:r>
        <w:t xml:space="preserve">Stoga je odlučeno kao u izreci po čl. 293. Stečajnog zakona NN 71/15.     </w:t>
      </w:r>
    </w:p>
    <w:p w:rsidRDefault="001511DE" w:rsidP="001511DE" w:rsidR="001511DE">
      <w:pPr>
        <w:ind w:firstLine="708"/>
        <w:jc w:val="both"/>
      </w:pPr>
    </w:p>
    <w:p w:rsidRDefault="001511DE" w:rsidP="001511DE" w:rsidR="001511DE">
      <w:pPr>
        <w:ind w:firstLine="708"/>
        <w:jc w:val="both"/>
      </w:pPr>
      <w:r>
        <w:t>U Slavonskom Brodu 5. travnja 2017.</w:t>
      </w: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1511DE" w:rsidP="001511DE" w:rsidR="001511DE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1511DE" w:rsidP="001511DE" w:rsidR="001511DE">
      <w:pPr>
        <w:jc w:val="both"/>
        <w:rPr>
          <w:sz w:val="20"/>
          <w:szCs w:val="20"/>
        </w:rPr>
      </w:pP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1511DE" w:rsidP="001511DE" w:rsidR="001511DE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</w:pPr>
    </w:p>
    <w:p w:rsidRDefault="001511DE" w:rsidP="001511DE" w:rsidR="001511DE">
      <w:pPr>
        <w:jc w:val="both"/>
      </w:pPr>
    </w:p>
    <w:p w:rsidRDefault="00C55047" w:rsidP="001511DE" w:rsidR="00C55047" w:rsidRPr="006C0965">
      <w:pPr>
        <w:jc w:val="both"/>
      </w:pPr>
    </w:p>
    <w:sectPr w:rsidR="00C55047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511DE"/>
    <w:rsid w:val="001A6D3B"/>
    <w:rsid w:val="00265A16"/>
    <w:rsid w:val="00323158"/>
    <w:rsid w:val="003560A3"/>
    <w:rsid w:val="003B002D"/>
    <w:rsid w:val="00480C95"/>
    <w:rsid w:val="004D26EB"/>
    <w:rsid w:val="00554082"/>
    <w:rsid w:val="006C0965"/>
    <w:rsid w:val="00747E1E"/>
    <w:rsid w:val="007E1D69"/>
    <w:rsid w:val="0089514C"/>
    <w:rsid w:val="009130E7"/>
    <w:rsid w:val="009D2E8B"/>
    <w:rsid w:val="00AD74EB"/>
    <w:rsid w:val="00AE1B76"/>
    <w:rsid w:val="00C55047"/>
    <w:rsid w:val="00C95E10"/>
    <w:rsid w:val="00D40969"/>
    <w:rsid w:val="00D757D6"/>
    <w:rsid w:val="00DB1B04"/>
    <w:rsid w:val="00E73F26"/>
    <w:rsid w:val="00EA36A8"/>
    <w:rsid w:val="00F44600"/>
    <w:rsid w:val="00F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4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1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94924390052</item>
    </izvorni_sadrzaj>
    <derivirana_varijabla naziv="DomainObject.Predmet.SudioniciListNazivOIB_1">
      <item>, OIB 85821130368</item>
      <item>, OIB 94924390052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492</properties:Words>
  <properties:Characters>2673</properties:Characters>
  <properties:Lines>77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2017-04-05T07:26:00Z</dcterms:created>
  <dc:creator>mjankovic3</dc:creator>
  <cp:lastModifiedBy>wsadmin</cp:lastModifiedBy>
  <cp:lastPrinted>2017-04-05T07:25:00Z</cp:lastPrinted>
  <dcterms:modified xmlns:xsi="http://www.w3.org/2001/XMLSchema-instance" xsi:type="dcterms:W3CDTF">2017-04-05T07:28:00Z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