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c4bc" w14:paraId="6d7c4b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6E23B2">
        <w:t>300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6E23B2">
        <w:t>KRVAVAC d.o.o. Zemunik Gornji, Zemunik Gornji bb, Zemunik Gornji, OIB: 92410605693</w:t>
      </w:r>
      <w:r w:rsidR="009C7AE7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6E23B2">
        <w:t>KRVAVAC d.o.o. Zemunik Gornji, Zemunik Gornji bb, Zemunik Gornji, OIB: 92410605693</w:t>
      </w:r>
      <w:r w:rsidR="002B17A7">
        <w:t>,</w:t>
      </w:r>
      <w:r w:rsidR="008019F8">
        <w:t xml:space="preserve"> </w:t>
      </w:r>
      <w:r>
        <w:t xml:space="preserve">na temelju neizvršenih osnova za plaćanje iznosi </w:t>
      </w:r>
      <w:r w:rsidR="006E23B2">
        <w:t>2.222.464,66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6E23B2">
        <w:t>Stjepan Gnječ, Krvavac, Bana Josipa Jelačića 14,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6E23B2">
        <w:t>300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D3A2E">
      <w:rPr>
        <w:noProof/>
      </w:rPr>
      <w:t>2</w:t>
    </w:r>
    <w:r>
      <w:fldChar w:fldCharType="end"/>
    </w:r>
  </w:p>
  <w:p w:rsidRDefault="006D3A2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D3A2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6E23B2">
      <w:t>300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D3A2E"/>
    <w:rsid w:val="006E23B2"/>
    <w:rsid w:val="006F6E1E"/>
    <w:rsid w:val="007465D2"/>
    <w:rsid w:val="00755B97"/>
    <w:rsid w:val="008019F8"/>
    <w:rsid w:val="00876A8D"/>
    <w:rsid w:val="0091410E"/>
    <w:rsid w:val="00934D02"/>
    <w:rsid w:val="009B7A6B"/>
    <w:rsid w:val="009C7AE7"/>
    <w:rsid w:val="00A30CC8"/>
    <w:rsid w:val="00A54C72"/>
    <w:rsid w:val="00B3549A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3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St-300/2015</izvorni_sadrzaj>
    <derivirana_varijabla naziv="DomainObject.Predmet.OznakaBroj_1">St-300/2015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KRVAVAC, društvo s ograničenom odgovornošću za proizvodnju, trgovinu i usluge</izvorni_sadrzaj>
    <derivirana_varijabla naziv="DomainObject.Predmet.ProtustrankaFormated_1">  KRVAVAC, društvo s ograničenom odgovornošću za proizvodnju, trgovinu i usluge</derivirana_varijabla>
  </DomainObject.Predmet.ProtustrankaFormated>
  <DomainObject.Predmet.ProtustrankaFormatedOIB>
    <izvorni_sadrzaj>  KRVAVAC, društvo s ograničenom odgovornošću za proizvodnju, trgovinu i usluge, OIB 92410605693</izvorni_sadrzaj>
    <derivirana_varijabla naziv="DomainObject.Predmet.ProtustrankaFormatedOIB_1">  KRVAVAC, društvo s ograničenom odgovornošću za proizvodnju, trgovinu i usluge, OIB 92410605693</derivirana_varijabla>
  </DomainObject.Predmet.ProtustrankaFormatedOIB>
  <DomainObject.Predmet.ProtustrankaFormatedWithAdress>
    <izvorni_sadrzaj> KRVAVAC, društvo s ograničenom odgovornošću za proizvodnju, trgovinu i usluge, Zemunik Gornji/bb, 23222 Zemunik Gornji</izvorni_sadrzaj>
    <derivirana_varijabla naziv="DomainObject.Predmet.ProtustrankaFormatedWithAdress_1"> KRVAVAC, društvo s ograničenom odgovornošću za proizvodnju, trgovinu i usluge, Zemunik Gornji/bb, 23222 Zemunik Gornji</derivirana_varijabla>
  </DomainObject.Predmet.ProtustrankaFormatedWithAdress>
  <DomainObject.Predmet.ProtustrankaFormatedWithAdressOIB>
    <izvorni_sadrzaj> KRVAVAC, društvo s ograničenom odgovornošću za proizvodnju, trgovinu i usluge, OIB 92410605693, Zemunik Gornji/bb, 23222 Zemunik Gornji</izvorni_sadrzaj>
    <derivirana_varijabla naziv="DomainObject.Predmet.ProtustrankaFormatedWithAdressOIB_1"> KRVAVAC, društvo s ograničenom odgovornošću za proizvodnju, trgovinu i usluge, OIB 92410605693, Zemunik Gornji/bb, 23222 Zemunik Gornji</derivirana_varijabla>
  </DomainObject.Predmet.ProtustrankaFormatedWithAdressOIB>
  <DomainObject.Predmet.ProtustrankaWithAdress>
    <izvorni_sadrzaj>KRVAVAC, društvo s ograničenom odgovornošću za proizvodnju, trgovinu i usluge Zemunik Gornji/bb, 23222 Zemunik Gornji</izvorni_sadrzaj>
    <derivirana_varijabla naziv="DomainObject.Predmet.ProtustrankaWithAdress_1">KRVAVAC, društvo s ograničenom odgovornošću za proizvodnju, trgovinu i usluge Zemunik Gornji/bb, 23222 Zemunik Gornji</derivirana_varijabla>
  </DomainObject.Predmet.ProtustrankaWithAdress>
  <DomainObject.Predmet.ProtustrankaWithAdressOIB>
    <izvorni_sadrzaj>KRVAVAC, društvo s ograničenom odgovornošću za proizvodnju, trgovinu i usluge, OIB 92410605693, Zemunik Gornji/bb, 23222 Zemunik Gornji</izvorni_sadrzaj>
    <derivirana_varijabla naziv="DomainObject.Predmet.ProtustrankaWithAdressOIB_1">KRVAVAC, društvo s ograničenom odgovornošću za proizvodnju, trgovinu i usluge, OIB 92410605693, Zemunik Gornji/bb, 23222 Zemunik Gornji</derivirana_varijabla>
  </DomainObject.Predmet.ProtustrankaWithAdressOIB>
  <DomainObject.Predmet.ProtustrankaNazivFormated>
    <izvorni_sadrzaj>KRVAVAC, društvo s ograničenom odgovornošću za proizvodnju, trgovinu i usluge</izvorni_sadrzaj>
    <derivirana_varijabla naziv="DomainObject.Predmet.ProtustrankaNazivFormated_1">KRVAVAC, društvo s ograničenom odgovornošću za proizvodnju, trgovinu i usluge</derivirana_varijabla>
  </DomainObject.Predmet.ProtustrankaNazivFormated>
  <DomainObject.Predmet.ProtustrankaNazivFormatedOIB>
    <izvorni_sadrzaj>KRVAVAC, društvo s ograničenom odgovornošću za proizvodnju, trgovinu i usluge, OIB 92410605693</izvorni_sadrzaj>
    <derivirana_varijabla naziv="DomainObject.Predmet.ProtustrankaNazivFormatedOIB_1">KRVAVAC, društvo s ograničenom odgovornošću za proizvodnju, trgovinu i usluge, OIB 92410605693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2222464.66</izvorni_sadrzaj>
    <derivirana_varijabla naziv="DomainObject.Predmet.TrenutnaVrijednost_1">2222464.66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KRVAVAC, društvo s ograničenom odgovornošću za proizvodnju, trgovinu i usluge</item>
    </izvorni_sadrzaj>
    <derivirana_varijabla naziv="DomainObject.Predmet.ProtuStrankaListFormated_1">
      <item>KRVAVAC, društvo s ograničenom odgovornošću za proizvodnju, trgovinu i usluge</item>
    </derivirana_varijabla>
  </DomainObject.Predmet.ProtuStrankaListFormated>
  <DomainObject.Predmet.ProtuStrankaListFormatedOIB>
    <izvorni_sadrzaj>
      <item>KRVAVAC, društvo s ograničenom odgovornošću za proizvodnju, trgovinu i usluge, OIB 92410605693</item>
    </izvorni_sadrzaj>
    <derivirana_varijabla naziv="DomainObject.Predmet.ProtuStrankaListFormatedOIB_1">
      <item>KRVAVAC, društvo s ograničenom odgovornošću za proizvodnju, trgovinu i usluge, OIB 92410605693</item>
    </derivirana_varijabla>
  </DomainObject.Predmet.ProtuStrankaListFormatedOIB>
  <DomainObject.Predmet.ProtuStrankaListFormatedWithAdress>
    <izvorni_sadrzaj>
      <item>KRVAVAC, društvo s ograničenom odgovornošću za proizvodnju, trgovinu i usluge, Zemunik Gornji/bb, 23222 Zemunik Gornji</item>
    </izvorni_sadrzaj>
    <derivirana_varijabla naziv="DomainObject.Predmet.ProtuStrankaListFormatedWithAdress_1">
      <item>KRVAVAC, društvo s ograničenom odgovornošću za proizvodnju, trgovinu i usluge, Zemunik Gornji/bb, 23222 Zemunik Gornji</item>
    </derivirana_varijabla>
  </DomainObject.Predmet.ProtuStrankaListFormatedWithAdress>
  <DomainObject.Predmet.ProtuStrankaListFormatedWithAdressOIB>
    <izvorni_sadrzaj>
      <item>KRVAVAC, društvo s ograničenom odgovornošću za proizvodnju, trgovinu i usluge, OIB 92410605693, Zemunik Gornji/bb, 23222 Zemunik Gornji</item>
    </izvorni_sadrzaj>
    <derivirana_varijabla naziv="DomainObject.Predmet.ProtuStrankaListFormatedWithAdressOIB_1">
      <item>KRVAVAC, društvo s ograničenom odgovornošću za proizvodnju, trgovinu i usluge, OIB 92410605693, Zemunik Gornji/bb, 23222 Zemunik Gornji</item>
    </derivirana_varijabla>
  </DomainObject.Predmet.ProtuStrankaListFormatedWithAdressOIB>
  <DomainObject.Predmet.ProtuStrankaListNazivFormated>
    <izvorni_sadrzaj>
      <item>KRVAVAC, društvo s ograničenom odgovornošću za proizvodnju, trgovinu i usluge</item>
    </izvorni_sadrzaj>
    <derivirana_varijabla naziv="DomainObject.Predmet.ProtuStrankaListNazivFormated_1">
      <item>KRVAVAC, društvo s ograničenom odgovornošću za proizvodnju, trgovinu i usluge</item>
    </derivirana_varijabla>
  </DomainObject.Predmet.ProtuStrankaListNazivFormated>
  <DomainObject.Predmet.ProtuStrankaListNazivFormatedOIB>
    <izvorni_sadrzaj>
      <item>KRVAVAC, društvo s ograničenom odgovornošću za proizvodnju, trgovinu i usluge, OIB 92410605693</item>
    </izvorni_sadrzaj>
    <derivirana_varijabla naziv="DomainObject.Predmet.ProtuStrankaListNazivFormatedOIB_1">
      <item>KRVAVAC, društvo s ograničenom odgovornošću za proizvodnju, trgovinu i usluge, OIB 92410605693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KRVAVAC, društvo s ograničenom odgovornošću za proizvodnju, trgovinu i usluge</izvorni_sadrzaj>
    <derivirana_varijabla naziv="DomainObject.Predmet.ProtustrankaIDrugi_1">KRVAVAC,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KRVAVAC, društvo s ograničenom odgovornošću za proizvodnju, trgovinu i usluge, OIB 92410605693, Zemunik Gornji/bb, 23222 Zemunik Gornji</izvorni_sadrzaj>
    <derivirana_varijabla naziv="DomainObject.Predmet.ProtustrankaIDrugiAdressOIB_1">KRVAVAC, društvo s ograničenom odgovornošću za proizvodnju, trgovinu i usluge, OIB 92410605693, Zemunik Gornji/bb, 23222 Zemunik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KRVAVAC, društvo s ograničenom odgovornošću za proizvodnju, trgovinu i usluge</item>
    </izvorni_sadrzaj>
    <derivirana_varijabla naziv="DomainObject.Predmet.SudioniciListNaziv_1">
      <item>FINA</item>
      <item>KRVAVAC, društvo s ograničenom odgovornošću za proizvodnju, trgovinu i usluge</item>
    </derivirana_varijabla>
  </DomainObject.Predmet.SudioniciListNaziv>
  <DomainObject.Predmet.SudioniciListAdressOIB>
    <izvorni_sadrzaj>
      <item>FINA, OIB 85821130368</item>
      <item>KRVAVAC, društvo s ograničenom odgovornošću za proizvodnju, trgovinu i usluge, OIB 92410605693, Zemunik Gornji/bb,23222 Zemunik Gornji</item>
    </izvorni_sadrzaj>
    <derivirana_varijabla naziv="DomainObject.Predmet.SudioniciListAdressOIB_1">
      <item>FINA, OIB 85821130368</item>
      <item>KRVAVAC, društvo s ograničenom odgovornošću za proizvodnju, trgovinu i usluge, OIB 92410605693, Zemunik Gornji/bb,23222 Zemunik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92410605693</item>
    </izvorni_sadrzaj>
    <derivirana_varijabla naziv="DomainObject.Predmet.SudioniciListNazivOIB_1">
      <item>, OIB 85821130368</item>
      <item>, OIB 92410605693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2078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2016-01-19T08:30:00Z</dcterms:created>
  <dc:creator>Tina Grgas</dc:creator>
  <cp:lastModifiedBy>Nena Mužanović</cp:lastModifiedBy>
  <cp:lastPrinted>2016-01-19T08:19:00Z</cp:lastPrinted>
  <dcterms:modified xmlns:xsi="http://www.w3.org/2001/XMLSchema-instance" xsi:type="dcterms:W3CDTF">2016-01-19T08:33:00Z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