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4c80" w14:paraId="cf04c8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1E6F53">
        <w:t>364/2018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r w:rsidR="001E6F53" w:rsidRPr="001E6F53">
        <w:t>KARLOVAČKE SIRENE, udruga za unapređenje kvalitete života</w:t>
      </w:r>
      <w:r w:rsidR="001E6F53">
        <w:t xml:space="preserve"> Karlovac, Bartola Kašića 18, </w:t>
      </w:r>
      <w:proofErr w:type="spellStart"/>
      <w:r w:rsidR="00C21769">
        <w:t>OIB</w:t>
      </w:r>
      <w:proofErr w:type="spellEnd"/>
      <w:r w:rsidR="00C21769">
        <w:t xml:space="preserve">: 97097249382, </w:t>
      </w:r>
      <w:proofErr w:type="spellStart"/>
      <w:r w:rsidR="00C21769">
        <w:t>reg.broj</w:t>
      </w:r>
      <w:proofErr w:type="spellEnd"/>
      <w:r w:rsidR="00C21769">
        <w:t xml:space="preserve">: 04001471, </w:t>
      </w:r>
      <w:r>
        <w:t xml:space="preserve">temeljem članka 430. Stečajnog zakona (Narodne novine 71/15), dana </w:t>
      </w:r>
      <w:r w:rsidR="00C21769">
        <w:t>7. svibnja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21769">
        <w:rPr>
          <w:bCs/>
        </w:rPr>
        <w:t xml:space="preserve"> </w:t>
      </w:r>
      <w:r w:rsidR="00C21769" w:rsidRPr="001E6F53">
        <w:t>KARLOVAČKE SIRENE, udruga za unapređenje kvalitete života</w:t>
      </w:r>
      <w:r w:rsidR="00C21769">
        <w:t xml:space="preserve"> Karlovac, Bartola Kašića 18, </w:t>
      </w:r>
      <w:proofErr w:type="spellStart"/>
      <w:r w:rsidR="00C21769">
        <w:t>OIB</w:t>
      </w:r>
      <w:proofErr w:type="spellEnd"/>
      <w:r w:rsidR="00C21769">
        <w:t xml:space="preserve">: 97097249382, </w:t>
      </w:r>
      <w:proofErr w:type="spellStart"/>
      <w:r w:rsidR="00C21769">
        <w:t>reg.broj</w:t>
      </w:r>
      <w:proofErr w:type="spellEnd"/>
      <w:r w:rsidR="00C21769">
        <w:t xml:space="preserve">: 04001471, iznosi 9.753,37 kn.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C21769">
        <w:t xml:space="preserve">Ratko </w:t>
      </w:r>
      <w:proofErr w:type="spellStart"/>
      <w:r w:rsidR="00C21769">
        <w:t>Žarković</w:t>
      </w:r>
      <w:proofErr w:type="spellEnd"/>
      <w:r w:rsidR="00F5429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C21769">
        <w:t>364-18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C21769">
        <w:t>7. svibnja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C21769" w:rsidP="00F53A16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6F53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21769"/>
    <w:rsid w:val="00C50A22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0A2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0A2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A2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A2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0A2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0A2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A2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A2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KARLOVAČKE SIRENE, udruga za unapređenje kvalitete života</izvorni_sadrzaj>
    <derivirana_varijabla naziv="DomainObject.Predmet.ProtustrankaFormated_1">  KARLOVAČKE SIRENE, udruga za unapređenje kvalitete života</derivirana_varijabla>
  </DomainObject.Predmet.ProtustrankaFormated>
  <DomainObject.Predmet.ProtustrankaFormatedOIB>
    <izvorni_sadrzaj>  KARLOVAČKE SIRENE, udruga za unapređenje kvalitete života, OIB 97097249382</izvorni_sadrzaj>
    <derivirana_varijabla naziv="DomainObject.Predmet.ProtustrankaFormatedOIB_1">  KARLOVAČKE SIRENE, udruga za unapređenje kvalitete života, OIB 97097249382</derivirana_varijabla>
  </DomainObject.Predmet.ProtustrankaFormatedOIB>
  <DomainObject.Predmet.ProtustrankaFormatedWithAdress>
    <izvorni_sadrzaj> KARLOVAČKE SIRENE, udruga za unapređenje kvalitete života, Bartola Kašića 18, 47000 Karlovac</izvorni_sadrzaj>
    <derivirana_varijabla naziv="DomainObject.Predmet.ProtustrankaFormatedWithAdress_1"> KARLOVAČKE SIRENE, udruga za unapređenje kvalitete života, Bartola Kašića 18, 47000 Karlovac</derivirana_varijabla>
  </DomainObject.Predmet.ProtustrankaFormatedWithAdress>
  <DomainObject.Predmet.ProtustrankaFormatedWithAdressOIB>
    <izvorni_sadrzaj> KARLOVAČKE SIRENE, udruga za unapređenje kvalitete života, OIB 97097249382, Bartola Kašića 18, 47000 Karlovac</izvorni_sadrzaj>
    <derivirana_varijabla naziv="DomainObject.Predmet.ProtustrankaFormatedWithAdressOIB_1"> KARLOVAČKE SIRENE, udruga za unapređenje kvalitete života, OIB 97097249382, Bartola Kašića 18, 47000 Karlovac</derivirana_varijabla>
  </DomainObject.Predmet.ProtustrankaFormatedWithAdressOIB>
  <DomainObject.Predmet.ProtustrankaWithAdress>
    <izvorni_sadrzaj>KARLOVAČKE SIRENE, udruga za unapređenje kvalitete života Bartola Kašića 18, 47000 Karlovac</izvorni_sadrzaj>
    <derivirana_varijabla naziv="DomainObject.Predmet.ProtustrankaWithAdress_1">KARLOVAČKE SIRENE, udruga za unapređenje kvalitete života Bartola Kašića 18, 47000 Karlovac</derivirana_varijabla>
  </DomainObject.Predmet.ProtustrankaWithAdress>
  <DomainObject.Predmet.ProtustrankaWithAdressOIB>
    <izvorni_sadrzaj>KARLOVAČKE SIRENE, udruga za unapređenje kvalitete života, OIB 97097249382, Bartola Kašića 18, 47000 Karlovac</izvorni_sadrzaj>
    <derivirana_varijabla naziv="DomainObject.Predmet.ProtustrankaWithAdressOIB_1">KARLOVAČKE SIRENE, udruga za unapređenje kvalitete života, OIB 97097249382, Bartola Kašića 18, 47000 Karlovac</derivirana_varijabla>
  </DomainObject.Predmet.ProtustrankaWithAdressOIB>
  <DomainObject.Predmet.ProtustrankaNazivFormated>
    <izvorni_sadrzaj>KARLOVAČKE SIRENE, udruga za unapređenje kvalitete života</izvorni_sadrzaj>
    <derivirana_varijabla naziv="DomainObject.Predmet.ProtustrankaNazivFormated_1">KARLOVAČKE SIRENE, udruga za unapređenje kvalitete života</derivirana_varijabla>
  </DomainObject.Predmet.ProtustrankaNazivFormated>
  <DomainObject.Predmet.ProtustrankaNazivFormatedOIB>
    <izvorni_sadrzaj>KARLOVAČKE SIRENE, udruga za unapređenje kvalitete života, OIB 97097249382</izvorni_sadrzaj>
    <derivirana_varijabla naziv="DomainObject.Predmet.ProtustrankaNazivFormatedOIB_1">KARLOVAČKE SIRENE, udruga za unapređenje kvalitete života, OIB 97097249382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KARLOVAČKE SIRENE, udruga za unapređenje kvalitete života</item>
    </izvorni_sadrzaj>
    <derivirana_varijabla naziv="DomainObject.Predmet.ProtuStrankaListFormated_1">
      <item>KARLOVAČKE SIRENE, udruga za unapređenje kvalitete života</item>
    </derivirana_varijabla>
  </DomainObject.Predmet.ProtuStrankaListFormated>
  <DomainObject.Predmet.ProtuStrankaListFormatedOIB>
    <izvorni_sadrzaj>
      <item>KARLOVAČKE SIRENE, udruga za unapređenje kvalitete života, OIB 97097249382</item>
    </izvorni_sadrzaj>
    <derivirana_varijabla naziv="DomainObject.Predmet.ProtuStrankaListFormatedOIB_1">
      <item>KARLOVAČKE SIRENE, udruga za unapređenje kvalitete života, OIB 97097249382</item>
    </derivirana_varijabla>
  </DomainObject.Predmet.ProtuStrankaListFormatedOIB>
  <DomainObject.Predmet.ProtuStrankaListFormatedWithAdress>
    <izvorni_sadrzaj>
      <item>KARLOVAČKE SIRENE, udruga za unapređenje kvalitete života, Bartola Kašića 18, 47000 Karlovac</item>
    </izvorni_sadrzaj>
    <derivirana_varijabla naziv="DomainObject.Predmet.ProtuStrankaListFormatedWithAdress_1">
      <item>KARLOVAČKE SIRENE, udruga za unapređenje kvalitete života, Bartola Kašića 18, 47000 Karlovac</item>
    </derivirana_varijabla>
  </DomainObject.Predmet.ProtuStrankaListFormatedWithAdress>
  <DomainObject.Predmet.ProtuStrankaListFormatedWithAdressOIB>
    <izvorni_sadrzaj>
      <item>KARLOVAČKE SIRENE, udruga za unapređenje kvalitete života, OIB 97097249382, Bartola Kašića 18, 47000 Karlovac</item>
    </izvorni_sadrzaj>
    <derivirana_varijabla naziv="DomainObject.Predmet.ProtuStrankaListFormatedWithAdressOIB_1">
      <item>KARLOVAČKE SIRENE, udruga za unapređenje kvalitete života, OIB 97097249382, Bartola Kašića 18, 47000 Karlovac</item>
    </derivirana_varijabla>
  </DomainObject.Predmet.ProtuStrankaListFormatedWithAdressOIB>
  <DomainObject.Predmet.ProtuStrankaListNazivFormated>
    <izvorni_sadrzaj>
      <item>KARLOVAČKE SIRENE, udruga za unapređenje kvalitete života</item>
    </izvorni_sadrzaj>
    <derivirana_varijabla naziv="DomainObject.Predmet.ProtuStrankaListNazivFormated_1">
      <item>KARLOVAČKE SIRENE, udruga za unapređenje kvalitete života</item>
    </derivirana_varijabla>
  </DomainObject.Predmet.ProtuStrankaListNazivFormated>
  <DomainObject.Predmet.ProtuStrankaListNazivFormatedOIB>
    <izvorni_sadrzaj>
      <item>KARLOVAČKE SIRENE, udruga za unapređenje kvalitete života, OIB 97097249382</item>
    </izvorni_sadrzaj>
    <derivirana_varijabla naziv="DomainObject.Predmet.ProtuStrankaListNazivFormatedOIB_1">
      <item>KARLOVAČKE SIRENE, udruga za unapređenje kvalitete života, OIB 97097249382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KARLOVAČKE SIRENE, udruga za unapređenje kvalitete života</izvorni_sadrzaj>
    <derivirana_varijabla naziv="DomainObject.Predmet.ProtustrankaIDrugi_1">KARLOVAČKE SIRENE, udruga za unapređenje kvalitete života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KARLOVAČKE SIRENE, udruga za unapređenje kvalitete života, OIB 97097249382, Bartola Kašića 18, 47000 Karlovac</izvorni_sadrzaj>
    <derivirana_varijabla naziv="DomainObject.Predmet.ProtustrankaIDrugiAdressOIB_1">KARLOVAČKE SIRENE, udruga za unapređenje kvalitete života, OIB 97097249382, Bartola Kašića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KARLOVAČKE SIRENE, udruga za unapređenje kvalitete života</item>
      <item>FINA regionalni centar Zagreb, podružnica Karlovac</item>
    </izvorni_sadrzaj>
    <derivirana_varijabla naziv="DomainObject.Predmet.SudioniciListNaziv_1">
      <item>KARLOVAČKE SIRENE, udruga za unapređenje kvalitete života</item>
      <item>FINA regionalni centar Zagreb, podružnica Karlovac</item>
    </derivirana_varijabla>
  </DomainObject.Predmet.SudioniciListNaziv>
  <DomainObject.Predmet.SudioniciListAdressOIB>
    <izvorni_sadrzaj>
      <item>KARLOVAČKE SIRENE, udruga za unapređenje kvalitete života, OIB 97097249382, Bartola Kašića 18,47000 Karlovac</item>
      <item>FINA regionalni centar Zagreb, podružnica Karlovac, OIB 85821130368, Vitezovićeva 1,47000 Karlovac</item>
    </izvorni_sadrzaj>
    <derivirana_varijabla naziv="DomainObject.Predmet.SudioniciListAdressOIB_1">
      <item>KARLOVAČKE SIRENE, udruga za unapređenje kvalitete života, OIB 97097249382, Bartola Kašića 18,47000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97097249382</item>
      <item>, OIB 85821130368</item>
    </izvorni_sadrzaj>
    <derivirana_varijabla naziv="DomainObject.Predmet.SudioniciListNazivOIB_1">
      <item>, OIB 97097249382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1978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2018-05-07T06:27:00Z</dcterms:created>
  <dc:creator>korisnik</dc:creator>
  <cp:lastModifiedBy>Ljiljana Floršić</cp:lastModifiedBy>
  <cp:lastPrinted>2018-05-07T06:30:00Z</cp:lastPrinted>
  <dcterms:modified xmlns:xsi="http://www.w3.org/2001/XMLSchema-instance" xsi:type="dcterms:W3CDTF">2018-05-07T06:33:00Z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Karlovac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