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ba354" w14:paraId="eaba354" w:rsidRDefault="00152DAA" w:rsidP="00152DAA" w:rsidR="008E4144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</w:p>
    <w:p w:rsidRDefault="00152DAA" w:rsidP="00152DAA" w:rsidR="00152DAA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152DAA" w:rsidP="00152DAA" w:rsidR="00152DAA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152DAA" w:rsidP="00152DAA" w:rsidR="00152DAA">
      <w:pPr>
        <w:rPr>
          <w:b/>
        </w:rPr>
      </w:pPr>
      <w:r>
        <w:rPr>
          <w:b/>
        </w:rPr>
        <w:t>TRGOVAČKI SUD U OSIJEKU</w:t>
      </w:r>
    </w:p>
    <w:p w:rsidRDefault="00152DAA" w:rsidP="00152DAA" w:rsidR="00152DAA">
      <w:pPr>
        <w:rPr>
          <w:b/>
        </w:rPr>
      </w:pPr>
      <w:r>
        <w:rPr>
          <w:b/>
        </w:rPr>
        <w:t xml:space="preserve">STALNA SLUŽBA U SLAVONSKOM BRODU                                                                  </w:t>
      </w:r>
    </w:p>
    <w:p w:rsidRDefault="00152DAA" w:rsidP="00152DAA" w:rsidR="00152DAA">
      <w:pPr>
        <w:rPr>
          <w:b/>
        </w:rPr>
      </w:pPr>
      <w:r>
        <w:rPr>
          <w:b/>
        </w:rPr>
        <w:t>Trg pobjede 13</w:t>
      </w:r>
    </w:p>
    <w:p w:rsidRDefault="00152DAA" w:rsidP="00152DAA" w:rsidR="00152DAA">
      <w:pPr>
        <w:rPr>
          <w:b/>
        </w:rPr>
      </w:pPr>
      <w:r>
        <w:rPr>
          <w:b/>
        </w:rPr>
        <w:t>SLAVONSKI BROD</w:t>
      </w:r>
    </w:p>
    <w:p w:rsidRDefault="00152DAA" w:rsidP="00152DAA" w:rsidR="00152DAA">
      <w:pPr>
        <w:rPr>
          <w:b/>
        </w:rPr>
      </w:pPr>
    </w:p>
    <w:p w:rsidRDefault="00152DAA" w:rsidP="00152DAA" w:rsidR="00152DAA">
      <w:pPr>
        <w:rPr>
          <w:b/>
        </w:rPr>
      </w:pPr>
    </w:p>
    <w:p w:rsidRDefault="00152DAA" w:rsidP="00152DAA" w:rsidR="00152DAA">
      <w:pPr>
        <w:jc w:val="center"/>
        <w:rPr>
          <w:b/>
        </w:rPr>
      </w:pPr>
      <w:r>
        <w:rPr>
          <w:b/>
        </w:rPr>
        <w:t>Z A K LJ U Č A K</w:t>
      </w:r>
    </w:p>
    <w:p w:rsidRDefault="00152DAA" w:rsidP="00152DAA" w:rsidR="00152DAA"/>
    <w:p w:rsidRDefault="00152DAA" w:rsidP="006F2253" w:rsidR="00152DAA">
      <w:pPr>
        <w:jc w:val="both"/>
      </w:pPr>
      <w:r>
        <w:t xml:space="preserve">                  </w:t>
      </w:r>
      <w:r>
        <w:tab/>
      </w:r>
      <w:r>
        <w:rPr>
          <w:b/>
        </w:rPr>
        <w:t>TRGOVAČKI SUD U OSIJEKU, STALNA SLUŽBA U SLAVONSKOM BRODU</w:t>
      </w:r>
      <w:r>
        <w:t>, po ste</w:t>
      </w:r>
      <w:r w:rsidR="00F61808">
        <w:t xml:space="preserve">čajnoj sutkinji Mirni Vujčić, </w:t>
      </w:r>
      <w:r w:rsidR="00DC0C7B">
        <w:t xml:space="preserve">u stečajnom postupku nad </w:t>
      </w:r>
      <w:r>
        <w:t>stečajn</w:t>
      </w:r>
      <w:r w:rsidR="00DC0C7B">
        <w:t>im</w:t>
      </w:r>
      <w:r>
        <w:t xml:space="preserve"> dužnik</w:t>
      </w:r>
      <w:r w:rsidR="00DC0C7B">
        <w:t>om</w:t>
      </w:r>
      <w:r w:rsidR="00F61808">
        <w:t xml:space="preserve"> </w:t>
      </w:r>
      <w:r w:rsidR="00213705">
        <w:t>SLAVONIJA TOURS d.o.o. za prijevoz i turizam "u stečaju", skraćena tvrtka: SLAVONIJA TOURS d.o.o. "u stečaju", Slavonski Brod, Primorska bb, OIB 22283234419</w:t>
      </w:r>
      <w:r w:rsidR="006154A9" w:rsidRPr="006154A9">
        <w:t xml:space="preserve">, dana </w:t>
      </w:r>
      <w:r w:rsidR="00F61808">
        <w:t>1</w:t>
      </w:r>
      <w:r w:rsidR="00213705">
        <w:t>9</w:t>
      </w:r>
      <w:r w:rsidR="00453E9E">
        <w:t xml:space="preserve">. </w:t>
      </w:r>
      <w:r w:rsidR="00F61808">
        <w:t>rujna</w:t>
      </w:r>
      <w:r w:rsidR="006154A9" w:rsidRPr="006154A9">
        <w:t xml:space="preserve"> 2018. godine</w:t>
      </w:r>
    </w:p>
    <w:p w:rsidRDefault="002E0DC2" w:rsidP="006F2253" w:rsidR="002E0DC2">
      <w:pPr>
        <w:jc w:val="both"/>
      </w:pPr>
    </w:p>
    <w:p w:rsidRDefault="002E0DC2" w:rsidP="002E0DC2" w:rsidR="002E0DC2">
      <w:pPr>
        <w:jc w:val="center"/>
      </w:pPr>
      <w:r>
        <w:t>z a k l j u č i o    j e</w:t>
      </w:r>
    </w:p>
    <w:p w:rsidRDefault="008E4144" w:rsidP="002E0DC2" w:rsidR="008E4144">
      <w:pPr>
        <w:jc w:val="center"/>
      </w:pPr>
    </w:p>
    <w:p w:rsidRDefault="002E0DC2" w:rsidP="002E0DC2" w:rsidR="002E0DC2">
      <w:pPr>
        <w:jc w:val="both"/>
      </w:pPr>
    </w:p>
    <w:p w:rsidRDefault="007906E0" w:rsidP="002E0DC2" w:rsidR="002E0DC2">
      <w:pPr>
        <w:jc w:val="both"/>
      </w:pPr>
      <w:r>
        <w:t xml:space="preserve"> </w:t>
      </w:r>
      <w:r>
        <w:tab/>
      </w:r>
      <w:r>
        <w:tab/>
      </w:r>
      <w:r w:rsidR="002E0DC2">
        <w:t xml:space="preserve">I Ročište za </w:t>
      </w:r>
      <w:r w:rsidR="00213705">
        <w:t>otvaranje ponuda</w:t>
      </w:r>
      <w:r w:rsidR="002E0DC2">
        <w:t xml:space="preserve"> </w:t>
      </w:r>
      <w:r w:rsidR="008A0F95">
        <w:t xml:space="preserve">nakon provedenog javnog oglašavanja prikupljanjem najpovoljnijih ponuda </w:t>
      </w:r>
      <w:r w:rsidR="003F399E">
        <w:t>radi prodaje nekretnina</w:t>
      </w:r>
      <w:r w:rsidR="003F399E" w:rsidRPr="003F399E">
        <w:t xml:space="preserve"> </w:t>
      </w:r>
      <w:r w:rsidR="003F399E">
        <w:t xml:space="preserve">upisanih u zk. ul. br. 1328 k.o. Sibinj  </w:t>
      </w:r>
      <w:r w:rsidR="002E0DC2">
        <w:t>u ovom stečajnom predmetu zakazuje se za</w:t>
      </w:r>
    </w:p>
    <w:p w:rsidRDefault="002E0DC2" w:rsidP="002E0DC2" w:rsidR="002E0DC2">
      <w:pPr>
        <w:jc w:val="both"/>
      </w:pPr>
    </w:p>
    <w:p w:rsidRDefault="00B97041" w:rsidP="00B97041" w:rsidR="00B97041" w:rsidRPr="00B97041">
      <w:pPr>
        <w:jc w:val="center"/>
        <w:rPr>
          <w:b/>
        </w:rPr>
      </w:pPr>
      <w:r w:rsidRPr="00B97041">
        <w:rPr>
          <w:b/>
        </w:rPr>
        <w:t>dan</w:t>
      </w:r>
      <w:r w:rsidR="005E666E">
        <w:rPr>
          <w:b/>
        </w:rPr>
        <w:t xml:space="preserve"> </w:t>
      </w:r>
      <w:r w:rsidR="004779F5">
        <w:rPr>
          <w:b/>
        </w:rPr>
        <w:t>04.</w:t>
      </w:r>
      <w:r w:rsidR="005E666E">
        <w:rPr>
          <w:b/>
        </w:rPr>
        <w:t xml:space="preserve"> listopada</w:t>
      </w:r>
      <w:r w:rsidRPr="00B97041">
        <w:rPr>
          <w:b/>
        </w:rPr>
        <w:t xml:space="preserve"> 2018. godine u </w:t>
      </w:r>
      <w:r w:rsidR="008E4144">
        <w:rPr>
          <w:b/>
        </w:rPr>
        <w:t>0</w:t>
      </w:r>
      <w:r w:rsidR="004779F5">
        <w:rPr>
          <w:b/>
        </w:rPr>
        <w:t>8</w:t>
      </w:r>
      <w:r w:rsidRPr="00B97041">
        <w:rPr>
          <w:b/>
        </w:rPr>
        <w:t>,</w:t>
      </w:r>
      <w:r w:rsidR="004779F5">
        <w:rPr>
          <w:b/>
        </w:rPr>
        <w:t>3</w:t>
      </w:r>
      <w:r w:rsidRPr="00B97041">
        <w:rPr>
          <w:b/>
        </w:rPr>
        <w:t>0 sati u  sudnici 78/III ovoga suda,</w:t>
      </w:r>
    </w:p>
    <w:p w:rsidRDefault="00B97041" w:rsidP="00B97041" w:rsidR="00B97041" w:rsidRPr="00B97041">
      <w:pPr>
        <w:jc w:val="center"/>
        <w:rPr>
          <w:b/>
        </w:rPr>
      </w:pPr>
      <w:r w:rsidRPr="00B97041">
        <w:rPr>
          <w:b/>
        </w:rPr>
        <w:t>Trg pobjede 13, Slavonski Brod</w:t>
      </w:r>
    </w:p>
    <w:p w:rsidRDefault="007906E0" w:rsidP="002E0DC2" w:rsidR="007906E0">
      <w:pPr>
        <w:jc w:val="both"/>
      </w:pPr>
    </w:p>
    <w:p w:rsidRDefault="007906E0" w:rsidP="002E0DC2" w:rsidR="002E0DC2">
      <w:pPr>
        <w:jc w:val="both"/>
      </w:pPr>
      <w:r>
        <w:t xml:space="preserve"> </w:t>
      </w:r>
      <w:r>
        <w:tab/>
      </w:r>
      <w:r>
        <w:tab/>
      </w:r>
      <w:r w:rsidR="002E0DC2">
        <w:t xml:space="preserve">II Na ročište se pozivaju stečajni upravitelj, </w:t>
      </w:r>
      <w:r w:rsidR="00213705">
        <w:t>stečajn</w:t>
      </w:r>
      <w:r w:rsidR="002E0DC2">
        <w:t>i v</w:t>
      </w:r>
      <w:r w:rsidR="00213705">
        <w:t>jerovnici, razlučni vjerovnici, ponuditelji i druge zainteresirane osobe.</w:t>
      </w:r>
    </w:p>
    <w:p w:rsidRDefault="002E0DC2" w:rsidP="002E0DC2" w:rsidR="002E0DC2">
      <w:pPr>
        <w:jc w:val="both"/>
      </w:pPr>
    </w:p>
    <w:p w:rsidRDefault="007906E0" w:rsidP="002E0DC2" w:rsidR="008E4144">
      <w:pPr>
        <w:jc w:val="both"/>
      </w:pPr>
      <w:r>
        <w:t xml:space="preserve"> </w:t>
      </w:r>
      <w:r>
        <w:tab/>
      </w:r>
      <w:r>
        <w:tab/>
      </w:r>
    </w:p>
    <w:p w:rsidRDefault="002E0DC2" w:rsidP="008E4144" w:rsidR="00B10266">
      <w:pPr>
        <w:jc w:val="center"/>
      </w:pPr>
      <w:r>
        <w:t>Obrazloženje</w:t>
      </w:r>
    </w:p>
    <w:p w:rsidRDefault="008E4144" w:rsidP="008E4144" w:rsidR="008E4144">
      <w:pPr>
        <w:jc w:val="center"/>
      </w:pPr>
    </w:p>
    <w:p w:rsidRDefault="009545A2" w:rsidP="002E0DC2" w:rsidR="00B10266">
      <w:pPr>
        <w:jc w:val="both"/>
      </w:pPr>
      <w:r>
        <w:t xml:space="preserve"> </w:t>
      </w:r>
      <w:r>
        <w:tab/>
      </w:r>
      <w:r>
        <w:tab/>
        <w:t xml:space="preserve">Stečajni upravitelj predložio je zakazati </w:t>
      </w:r>
      <w:r w:rsidR="00BB6CC6">
        <w:t>ročište</w:t>
      </w:r>
      <w:r>
        <w:t xml:space="preserve"> </w:t>
      </w:r>
      <w:r w:rsidR="007D7575">
        <w:t xml:space="preserve">za otvaranje ponuda </w:t>
      </w:r>
      <w:r w:rsidR="000B4837">
        <w:t xml:space="preserve">nakon </w:t>
      </w:r>
      <w:r w:rsidR="000C2710">
        <w:t>provedenog javnog oglašavanja</w:t>
      </w:r>
      <w:r w:rsidR="000B4837">
        <w:t xml:space="preserve"> prodaj</w:t>
      </w:r>
      <w:r w:rsidR="006D3BE3">
        <w:t>e</w:t>
      </w:r>
      <w:r w:rsidR="000B4837">
        <w:t xml:space="preserve"> nekretnina </w:t>
      </w:r>
      <w:r w:rsidR="007D7575">
        <w:t>upisanih</w:t>
      </w:r>
      <w:r w:rsidR="00BB6CC6">
        <w:t xml:space="preserve"> u zk. ul. br. 1328 k.o. Sibinj, a koje je kao slobodnu imovinu ovlašten i dužan prodati stečajni upravitelj sukladno skupštinskoj odluci o načinu unovčenja ove imovine. </w:t>
      </w:r>
    </w:p>
    <w:p w:rsidRDefault="00EB4910" w:rsidP="002E0DC2" w:rsidR="002E0DC2">
      <w:pPr>
        <w:jc w:val="both"/>
      </w:pPr>
      <w:r>
        <w:t xml:space="preserve"> </w:t>
      </w:r>
      <w:r>
        <w:tab/>
      </w:r>
      <w:r>
        <w:tab/>
        <w:t>Kako iz oglasa o prodaji ove imovine</w:t>
      </w:r>
      <w:r w:rsidR="00927B21">
        <w:t xml:space="preserve"> koji je dostavio stečajni upravitelj</w:t>
      </w:r>
      <w:r>
        <w:t xml:space="preserve"> proizlazi da će ponude biti otvorene na sudu, to je valjalo zakazati ročište za otvaranje prikupljenih ponuda </w:t>
      </w:r>
      <w:r w:rsidR="00984501">
        <w:t xml:space="preserve">sukladno odredbi čl. 11. </w:t>
      </w:r>
      <w:r w:rsidR="009427DA">
        <w:t>Stečajnog zakona ( NN 75/15 i 104/17 ).</w:t>
      </w:r>
      <w:r w:rsidR="00B10266">
        <w:t xml:space="preserve"> </w:t>
      </w:r>
      <w:r w:rsidR="00B10266">
        <w:tab/>
      </w:r>
      <w:r w:rsidR="002E0DC2">
        <w:t xml:space="preserve"> </w:t>
      </w:r>
    </w:p>
    <w:p w:rsidRDefault="009D2EDA" w:rsidP="006F2253" w:rsidR="009D2EDA">
      <w:pPr>
        <w:jc w:val="both"/>
      </w:pPr>
    </w:p>
    <w:p w:rsidRDefault="009D2EDA" w:rsidP="00C61741" w:rsidR="008E4144">
      <w:pPr>
        <w:jc w:val="both"/>
        <w:rPr>
          <w:lang w:eastAsia="en-US"/>
        </w:rPr>
      </w:pPr>
      <w:r>
        <w:t xml:space="preserve"> </w:t>
      </w:r>
      <w:r>
        <w:tab/>
      </w:r>
      <w:r>
        <w:tab/>
      </w:r>
      <w:r w:rsidR="002E0DC2">
        <w:t xml:space="preserve">U Slavonskom Brodu </w:t>
      </w:r>
      <w:r w:rsidR="008E4144">
        <w:t>1</w:t>
      </w:r>
      <w:r w:rsidR="009545A2">
        <w:t>9</w:t>
      </w:r>
      <w:r w:rsidR="008E4144">
        <w:t>. rujna 2018</w:t>
      </w:r>
      <w:r w:rsidR="002E0DC2">
        <w:t>. godine</w:t>
      </w:r>
      <w:r w:rsidR="00152DAA">
        <w:rPr>
          <w:lang w:eastAsia="en-US"/>
        </w:rPr>
        <w:tab/>
      </w:r>
      <w:r w:rsidR="00152DAA">
        <w:rPr>
          <w:lang w:eastAsia="en-US"/>
        </w:rPr>
        <w:tab/>
      </w:r>
      <w:r w:rsidR="00152DAA">
        <w:rPr>
          <w:lang w:eastAsia="en-US"/>
        </w:rPr>
        <w:tab/>
      </w:r>
      <w:r w:rsidR="00152DAA">
        <w:rPr>
          <w:lang w:eastAsia="en-US"/>
        </w:rPr>
        <w:tab/>
      </w:r>
      <w:r w:rsidR="00152DAA">
        <w:rPr>
          <w:lang w:eastAsia="en-US"/>
        </w:rPr>
        <w:tab/>
        <w:t xml:space="preserve">   </w:t>
      </w:r>
      <w:r w:rsidR="006F2253">
        <w:rPr>
          <w:lang w:eastAsia="en-US"/>
        </w:rPr>
        <w:t xml:space="preserve">    </w:t>
      </w:r>
    </w:p>
    <w:p w:rsidRDefault="00290796" w:rsidP="00DC6B92" w:rsidR="00DC6B92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</w:t>
      </w:r>
      <w:r w:rsidR="00382D15">
        <w:rPr>
          <w:b/>
          <w:sz w:val="20"/>
          <w:szCs w:val="20"/>
        </w:rPr>
        <w:t xml:space="preserve"> </w:t>
      </w:r>
      <w:r w:rsidR="00DC6B92">
        <w:rPr>
          <w:b/>
          <w:sz w:val="20"/>
          <w:szCs w:val="20"/>
        </w:rPr>
        <w:t>Naputak o pravnom lijeku:</w:t>
      </w:r>
      <w:r w:rsidR="00DC6B92">
        <w:rPr>
          <w:b/>
          <w:sz w:val="20"/>
          <w:szCs w:val="20"/>
        </w:rPr>
        <w:tab/>
      </w:r>
      <w:r w:rsidR="00DC6B92">
        <w:rPr>
          <w:b/>
          <w:sz w:val="20"/>
          <w:szCs w:val="20"/>
        </w:rPr>
        <w:tab/>
      </w:r>
      <w:r w:rsidR="00DC6B92">
        <w:rPr>
          <w:b/>
          <w:sz w:val="20"/>
          <w:szCs w:val="20"/>
        </w:rPr>
        <w:tab/>
      </w:r>
      <w:r w:rsidR="00DC6B92">
        <w:rPr>
          <w:b/>
          <w:sz w:val="20"/>
          <w:szCs w:val="20"/>
        </w:rPr>
        <w:tab/>
      </w:r>
      <w:r w:rsidR="00DC6B92">
        <w:rPr>
          <w:b/>
          <w:sz w:val="20"/>
          <w:szCs w:val="20"/>
        </w:rPr>
        <w:tab/>
      </w:r>
      <w:r w:rsidR="00DC6B92" w:rsidRPr="00DC6B92">
        <w:rPr>
          <w:b/>
          <w:sz w:val="20"/>
          <w:szCs w:val="20"/>
        </w:rPr>
        <w:t xml:space="preserve">  </w:t>
      </w:r>
      <w:r w:rsidR="00DC6B92" w:rsidRPr="00DC6B92">
        <w:t>Stečajna sutkinja</w:t>
      </w:r>
      <w:r w:rsidR="00DC6B92" w:rsidRPr="00DC6B92">
        <w:rPr>
          <w:b/>
          <w:sz w:val="20"/>
          <w:szCs w:val="20"/>
        </w:rPr>
        <w:t xml:space="preserve">         </w:t>
      </w:r>
    </w:p>
    <w:p w:rsidRDefault="006F2253" w:rsidP="00964F8A" w:rsidR="00B96A1C">
      <w:pPr>
        <w:rPr>
          <w:lang w:eastAsia="en-US"/>
        </w:rPr>
      </w:pPr>
      <w:r>
        <w:rPr>
          <w:lang w:eastAsia="en-US"/>
        </w:rPr>
        <w:t xml:space="preserve">    </w:t>
      </w:r>
      <w:r w:rsidR="00DC6B92">
        <w:rPr>
          <w:sz w:val="20"/>
          <w:szCs w:val="20"/>
        </w:rPr>
        <w:t>Protiv ovog zaključka žalba nije dopuštena.</w:t>
      </w:r>
      <w:r>
        <w:rPr>
          <w:lang w:eastAsia="en-US"/>
        </w:rPr>
        <w:t xml:space="preserve">  </w:t>
      </w:r>
      <w:r w:rsidR="00DC6B92">
        <w:rPr>
          <w:lang w:eastAsia="en-US"/>
        </w:rPr>
        <w:t xml:space="preserve"> </w:t>
      </w:r>
      <w:r w:rsidR="00DC6B92">
        <w:rPr>
          <w:lang w:eastAsia="en-US"/>
        </w:rPr>
        <w:tab/>
      </w:r>
      <w:r w:rsidR="00DC6B92">
        <w:rPr>
          <w:lang w:eastAsia="en-US"/>
        </w:rPr>
        <w:tab/>
        <w:t xml:space="preserve">               Mirna Vujčić</w:t>
      </w:r>
    </w:p>
    <w:p w:rsidRDefault="00453E9E" w:rsidP="00453E9E" w:rsidR="00453E9E">
      <w:pPr>
        <w:rPr>
          <w:lang w:eastAsia="en-US"/>
        </w:rPr>
      </w:pPr>
    </w:p>
    <w:p w:rsidRDefault="008E4144" w:rsidP="00152DAA" w:rsidR="008E4144"/>
    <w:p w:rsidRDefault="008E4144" w:rsidP="00152DAA" w:rsidR="008E4144"/>
    <w:p w:rsidRDefault="008E4144" w:rsidP="00152DAA" w:rsidR="008E4144"/>
    <w:p w:rsidRDefault="00152DAA" w:rsidP="00152DAA" w:rsidR="00152DAA">
      <w:r>
        <w:t>DNA:</w:t>
      </w:r>
    </w:p>
    <w:p w:rsidRDefault="00152DAA" w:rsidP="00152DAA" w:rsidR="00152DAA">
      <w:r>
        <w:t>1. Rješenje nepravomoćno</w:t>
      </w:r>
    </w:p>
    <w:p w:rsidRDefault="00152DAA" w:rsidP="00152DAA" w:rsidR="00152DAA">
      <w:r>
        <w:t>2. Objaviti na mrežnoj stranici e-Oglasna ploča sudova</w:t>
      </w:r>
    </w:p>
    <w:p w:rsidRDefault="00152DAA" w:rsidP="00152DAA" w:rsidR="00152DAA">
      <w:r>
        <w:t>3. Dostaviti radi obavijesti:</w:t>
      </w:r>
    </w:p>
    <w:p w:rsidRDefault="001A7592" w:rsidP="00152DAA" w:rsidR="00152DAA">
      <w:r>
        <w:t>- stečajnom</w:t>
      </w:r>
      <w:r w:rsidR="00152DAA">
        <w:t xml:space="preserve"> upravitelj</w:t>
      </w:r>
      <w:r>
        <w:t>u</w:t>
      </w:r>
    </w:p>
    <w:p w:rsidRDefault="00152DAA" w:rsidP="00152DAA" w:rsidR="00152DAA">
      <w:r>
        <w:t>4. kalendar 15 dana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152DAA" w:rsidP="00152DAA" w:rsidR="00152DAA">
      <w:pPr>
        <w:rPr>
          <w:b/>
        </w:rPr>
      </w:pPr>
    </w:p>
    <w:p w:rsidRDefault="00152DAA" w:rsidP="00152DAA" w:rsidR="00152DAA">
      <w:r>
        <w:t xml:space="preserve">  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A97" w:rsidP="00D7422D" w:rsidR="008A7A97">
      <w:r>
        <w:separator/>
      </w:r>
    </w:p>
  </w:endnote>
  <w:endnote w:id="0" w:type="continuationSeparator">
    <w:p w:rsidRDefault="008A7A97" w:rsidP="00D7422D" w:rsidR="008A7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A97" w:rsidP="00D7422D" w:rsidR="008A7A97">
      <w:r>
        <w:separator/>
      </w:r>
    </w:p>
  </w:footnote>
  <w:footnote w:id="0" w:type="continuationSeparator">
    <w:p w:rsidRDefault="008A7A97" w:rsidP="00D7422D" w:rsidR="008A7A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E9E" w:rsidP="006F2253" w:rsidR="00D7422D">
    <w:pPr>
      <w:jc w:val="right"/>
    </w:pPr>
    <w:r>
      <w:rPr>
        <w:b/>
      </w:rPr>
      <w:t>Broj:7/ St-</w:t>
    </w:r>
    <w:r w:rsidR="006421C2">
      <w:rPr>
        <w:b/>
      </w:rPr>
      <w:t>1966/2016</w:t>
    </w:r>
    <w:r w:rsidR="00D7422D">
      <w:rPr>
        <w:b/>
      </w:rPr>
      <w:t>-</w:t>
    </w:r>
    <w:r w:rsidR="006421C2">
      <w:rPr>
        <w:b/>
      </w:rPr>
      <w:t>39</w:t>
    </w:r>
  </w:p>
  <w:p w:rsidRDefault="00D7422D" w:rsidR="00D7422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0B9"/>
    <w:rsid w:val="00034C9E"/>
    <w:rsid w:val="00056F28"/>
    <w:rsid w:val="00081E77"/>
    <w:rsid w:val="000B4837"/>
    <w:rsid w:val="000C2710"/>
    <w:rsid w:val="000F77F0"/>
    <w:rsid w:val="001130B9"/>
    <w:rsid w:val="00152DAA"/>
    <w:rsid w:val="00162715"/>
    <w:rsid w:val="001A7592"/>
    <w:rsid w:val="00213705"/>
    <w:rsid w:val="00231212"/>
    <w:rsid w:val="00277751"/>
    <w:rsid w:val="00290796"/>
    <w:rsid w:val="002E0DC2"/>
    <w:rsid w:val="00327C8C"/>
    <w:rsid w:val="0038186B"/>
    <w:rsid w:val="00382D15"/>
    <w:rsid w:val="00383E70"/>
    <w:rsid w:val="003F344B"/>
    <w:rsid w:val="003F399E"/>
    <w:rsid w:val="00427CD9"/>
    <w:rsid w:val="00453E9E"/>
    <w:rsid w:val="00473557"/>
    <w:rsid w:val="004775B1"/>
    <w:rsid w:val="004779F5"/>
    <w:rsid w:val="004A0A68"/>
    <w:rsid w:val="004A57BF"/>
    <w:rsid w:val="0051076D"/>
    <w:rsid w:val="00537E74"/>
    <w:rsid w:val="00561B44"/>
    <w:rsid w:val="00594529"/>
    <w:rsid w:val="005B0368"/>
    <w:rsid w:val="005E666E"/>
    <w:rsid w:val="00613E10"/>
    <w:rsid w:val="00614871"/>
    <w:rsid w:val="006154A9"/>
    <w:rsid w:val="006421C2"/>
    <w:rsid w:val="00656630"/>
    <w:rsid w:val="00695C43"/>
    <w:rsid w:val="006C209E"/>
    <w:rsid w:val="006D3BE3"/>
    <w:rsid w:val="006F2253"/>
    <w:rsid w:val="00764181"/>
    <w:rsid w:val="00785CF5"/>
    <w:rsid w:val="007906E0"/>
    <w:rsid w:val="007A5E80"/>
    <w:rsid w:val="007D7575"/>
    <w:rsid w:val="00801387"/>
    <w:rsid w:val="008508A9"/>
    <w:rsid w:val="00897075"/>
    <w:rsid w:val="008A0F95"/>
    <w:rsid w:val="008A7A97"/>
    <w:rsid w:val="008D19F6"/>
    <w:rsid w:val="008E3ACD"/>
    <w:rsid w:val="008E4144"/>
    <w:rsid w:val="00927B21"/>
    <w:rsid w:val="009427DA"/>
    <w:rsid w:val="009545A2"/>
    <w:rsid w:val="00964F8A"/>
    <w:rsid w:val="00984501"/>
    <w:rsid w:val="009D2EDA"/>
    <w:rsid w:val="00A211C3"/>
    <w:rsid w:val="00A42C71"/>
    <w:rsid w:val="00A55CA4"/>
    <w:rsid w:val="00A91392"/>
    <w:rsid w:val="00AB6206"/>
    <w:rsid w:val="00AD28C3"/>
    <w:rsid w:val="00B10266"/>
    <w:rsid w:val="00B50F5B"/>
    <w:rsid w:val="00B96A1C"/>
    <w:rsid w:val="00B97041"/>
    <w:rsid w:val="00BB6CC6"/>
    <w:rsid w:val="00BC556A"/>
    <w:rsid w:val="00C043C1"/>
    <w:rsid w:val="00C4424A"/>
    <w:rsid w:val="00C61741"/>
    <w:rsid w:val="00CD4A03"/>
    <w:rsid w:val="00D155FD"/>
    <w:rsid w:val="00D7422D"/>
    <w:rsid w:val="00DB052E"/>
    <w:rsid w:val="00DC0C7B"/>
    <w:rsid w:val="00DC6B92"/>
    <w:rsid w:val="00E20184"/>
    <w:rsid w:val="00E26296"/>
    <w:rsid w:val="00EA3475"/>
    <w:rsid w:val="00EB4910"/>
    <w:rsid w:val="00EC1B7E"/>
    <w:rsid w:val="00F01BFC"/>
    <w:rsid w:val="00F12872"/>
    <w:rsid w:val="00F61808"/>
    <w:rsid w:val="00F738B9"/>
    <w:rsid w:val="00FB068C"/>
    <w:rsid w:val="00FF1088"/>
    <w:rsid w:val="00FF5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D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2D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DA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742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422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42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7422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4F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F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F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F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F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D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2D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DA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742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422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42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7422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4F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F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F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F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F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773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St-1966/2016-39</izvorni_sadrzaj>
    <derivirana_varijabla naziv="DomainObject.Oznaka_1">St-1966/2016-39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1966</izvorni_sadrzaj>
    <derivirana_varijabla naziv="DomainObject.Predmet.Broj_1">1966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</izvorni_sadrzaj>
    <derivirana_varijabla naziv="DomainObject.Predmet.Opis_1">čl.110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St-1966/2016</izvorni_sadrzaj>
    <derivirana_varijabla naziv="DomainObject.Predmet.OznakaBroj_1">St-1966/2016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TOURS d.o.o. za prijevoz i turizam</izvorni_sadrzaj>
    <derivirana_varijabla naziv="DomainObject.Predmet.ProtustrankaFormated_1">  SLAVONIJA TOURS d.o.o. za prijevoz i turizam</derivirana_varijabla>
  </DomainObject.Predmet.ProtustrankaFormated>
  <DomainObject.Predmet.ProtustrankaFormatedOIB>
    <izvorni_sadrzaj>  SLAVONIJA TOURS d.o.o. za prijevoz i turizam, OIB 22283234419</izvorni_sadrzaj>
    <derivirana_varijabla naziv="DomainObject.Predmet.ProtustrankaFormatedOIB_1">  SLAVONIJA TOURS d.o.o. za prijevoz i turizam, OIB 22283234419</derivirana_varijabla>
  </DomainObject.Predmet.ProtustrankaFormatedOIB>
  <DomainObject.Predmet.ProtustrankaFormatedWithAdress>
    <izvorni_sadrzaj> SLAVONIJA TOURS d.o.o. za prijevoz i turizam, Primorska/bb, 35000 Slavonski Brod</izvorni_sadrzaj>
    <derivirana_varijabla naziv="DomainObject.Predmet.ProtustrankaFormatedWithAdress_1"> SLAVONIJA TOURS d.o.o. za prijevoz i turizam, Primorska/bb, 35000 Slavonski Brod</derivirana_varijabla>
  </DomainObject.Predmet.ProtustrankaFormatedWithAdress>
  <DomainObject.Predmet.ProtustrankaFormatedWithAdressOIB>
    <izvorni_sadrzaj> SLAVONIJA TOURS d.o.o. za prijevoz i turizam, OIB 22283234419, Primorska/bb, 35000 Slavonski Brod</izvorni_sadrzaj>
    <derivirana_varijabla naziv="DomainObject.Predmet.ProtustrankaFormatedWithAdressOIB_1"> SLAVONIJA TOURS d.o.o. za prijevoz i turizam, OIB 22283234419, Primorska/bb, 35000 Slavonski Brod</derivirana_varijabla>
  </DomainObject.Predmet.ProtustrankaFormatedWithAdressOIB>
  <DomainObject.Predmet.ProtustrankaWithAdress>
    <izvorni_sadrzaj>SLAVONIJA TOURS d.o.o. za prijevoz i turizam Primorska/bb, 35000 Slavonski Brod</izvorni_sadrzaj>
    <derivirana_varijabla naziv="DomainObject.Predmet.ProtustrankaWithAdress_1">SLAVONIJA TOURS d.o.o. za prijevoz i turizam Primorska/bb, 35000 Slavonski Brod</derivirana_varijabla>
  </DomainObject.Predmet.ProtustrankaWithAdress>
  <DomainObject.Predmet.ProtustrankaWithAdressOIB>
    <izvorni_sadrzaj>SLAVONIJA TOURS d.o.o. za prijevoz i turizam, OIB 22283234419, Primorska/bb, 35000 Slavonski Brod</izvorni_sadrzaj>
    <derivirana_varijabla naziv="DomainObject.Predmet.ProtustrankaWithAdressOIB_1">SLAVONIJA TOURS d.o.o. za prijevoz i turizam, OIB 22283234419, Primorska/bb, 35000 Slavonski Brod</derivirana_varijabla>
  </DomainObject.Predmet.ProtustrankaWithAdressOIB>
  <DomainObject.Predmet.ProtustrankaNazivFormated>
    <izvorni_sadrzaj>SLAVONIJA TOURS d.o.o. za prijevoz i turizam</izvorni_sadrzaj>
    <derivirana_varijabla naziv="DomainObject.Predmet.ProtustrankaNazivFormated_1">SLAVONIJA TOURS d.o.o. za prijevoz i turizam</derivirana_varijabla>
  </DomainObject.Predmet.ProtustrankaNazivFormated>
  <DomainObject.Predmet.ProtustrankaNazivFormatedOIB>
    <izvorni_sadrzaj>SLAVONIJA TOURS d.o.o. za prijevoz i turizam, OIB 22283234419</izvorni_sadrzaj>
    <derivirana_varijabla naziv="DomainObject.Predmet.ProtustrankaNazivFormatedOIB_1">SLAVONIJA TOURS d.o.o. za prijevoz i turizam, OIB 22283234419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77060.33</izvorni_sadrzaj>
    <derivirana_varijabla naziv="DomainObject.Predmet.TrenutnaVrijednost_1">77060.33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SLAVONIJA TOURS d.o.o. za prijevoz i turizam</item>
    </izvorni_sadrzaj>
    <derivirana_varijabla naziv="DomainObject.Predmet.ProtuStrankaListFormated_1">
      <item>SLAVONIJA TOURS d.o.o. za prijevoz i turizam</item>
    </derivirana_varijabla>
  </DomainObject.Predmet.ProtuStrankaListFormated>
  <DomainObject.Predmet.ProtuStrankaListFormatedOIB>
    <izvorni_sadrzaj>
      <item>SLAVONIJA TOURS d.o.o. za prijevoz i turizam, OIB 22283234419</item>
    </izvorni_sadrzaj>
    <derivirana_varijabla naziv="DomainObject.Predmet.ProtuStrankaListFormatedOIB_1">
      <item>SLAVONIJA TOURS d.o.o. za prijevoz i turizam, OIB 22283234419</item>
    </derivirana_varijabla>
  </DomainObject.Predmet.ProtuStrankaListFormatedOIB>
  <DomainObject.Predmet.ProtuStrankaListFormatedWithAdress>
    <izvorni_sadrzaj>
      <item>SLAVONIJA TOURS d.o.o. za prijevoz i turizam, Primorska/bb, 35000 Slavonski Brod</item>
    </izvorni_sadrzaj>
    <derivirana_varijabla naziv="DomainObject.Predmet.ProtuStrankaListFormatedWithAdress_1">
      <item>SLAVONIJA TOURS d.o.o. za prijevoz i turizam, Primorska/bb, 35000 Slavonski Brod</item>
    </derivirana_varijabla>
  </DomainObject.Predmet.ProtuStrankaListFormatedWithAdress>
  <DomainObject.Predmet.ProtuStrankaListFormatedWithAdressOIB>
    <izvorni_sadrzaj>
      <item>SLAVONIJA TOURS d.o.o. za prijevoz i turizam, OIB 22283234419, Primorska/bb, 35000 Slavonski Brod</item>
    </izvorni_sadrzaj>
    <derivirana_varijabla naziv="DomainObject.Predmet.ProtuStrankaListFormatedWithAdressOIB_1">
      <item>SLAVONIJA TOURS d.o.o. za prijevoz i turizam, OIB 22283234419, Primorska/bb, 35000 Slavonski Brod</item>
    </derivirana_varijabla>
  </DomainObject.Predmet.ProtuStrankaListFormatedWithAdressOIB>
  <DomainObject.Predmet.ProtuStrankaListNazivFormated>
    <izvorni_sadrzaj>
      <item>SLAVONIJA TOURS d.o.o. za prijevoz i turizam</item>
    </izvorni_sadrzaj>
    <derivirana_varijabla naziv="DomainObject.Predmet.ProtuStrankaListNazivFormated_1">
      <item>SLAVONIJA TOURS d.o.o. za prijevoz i turizam</item>
    </derivirana_varijabla>
  </DomainObject.Predmet.ProtuStrankaListNazivFormated>
  <DomainObject.Predmet.ProtuStrankaListNazivFormatedOIB>
    <izvorni_sadrzaj>
      <item>SLAVONIJA TOURS d.o.o. za prijevoz i turizam, OIB 22283234419</item>
    </izvorni_sadrzaj>
    <derivirana_varijabla naziv="DomainObject.Predmet.ProtuStrankaListNazivFormatedOIB_1">
      <item>SLAVONIJA TOURS d.o.o. za prijevoz i turizam, OIB 22283234419</item>
    </derivirana_varijabla>
  </DomainObject.Predmet.ProtuStrankaListNazivFormatedOIB>
  <DomainObject.Predmet.OstaliListFormated>
    <izvorni_sadrzaj>
      <item>Stjepan Furlan</item>
      <item>Gabriel Zovak</item>
      <item>Ivica Magić</item>
      <item>ŠIMO BOŠNJAK</item>
    </izvorni_sadrzaj>
    <derivirana_varijabla naziv="DomainObject.Predmet.OstaliListFormated_1">
      <item>Stjepan Furlan</item>
      <item>Gabriel Zovak</item>
      <item>Ivica Magić</item>
      <item>ŠIMO BOŠNJAK</item>
    </derivirana_varijabla>
  </DomainObject.Predmet.OstaliListFormated>
  <DomainObject.Predmet.OstaliListFormatedOIB>
    <izvorni_sadrzaj>
      <item>Stjepan Furlan, OIB 16950557561</item>
      <item>Gabriel Zovak</item>
      <item>Ivica Magić</item>
      <item>ŠIMO BOŠNJAK</item>
    </izvorni_sadrzaj>
    <derivirana_varijabla naziv="DomainObject.Predmet.OstaliListFormatedOIB_1">
      <item>Stjepan Furlan, OIB 16950557561</item>
      <item>Gabriel Zovak</item>
      <item>Ivica Magić</item>
      <item>ŠIMO BOŠNJAK</item>
    </derivirana_varijabla>
  </DomainObject.Predmet.OstaliListFormatedOIB>
  <DomainObject.Predmet.OstaliListFormatedWithAdress>
    <izvorni_sadrzaj>
      <item>Stjepan Furlan, Trg Svetog Antuna 5, 35000 Slavonski Brod</item>
      <item>Gabriel Zovak</item>
      <item>Ivica Magić</item>
      <item>ŠIMO BOŠNJAK</item>
    </izvorni_sadrzaj>
    <derivirana_varijabla naziv="DomainObject.Predmet.OstaliListFormatedWithAdress_1">
      <item>Stjepan Furlan, Trg Svetog Antuna 5, 35000 Slavonski Brod</item>
      <item>Gabriel Zovak</item>
      <item>Ivica Magić</item>
      <item>ŠIMO BOŠNJAK</item>
    </derivirana_varijabla>
  </DomainObject.Predmet.OstaliListFormatedWithAdress>
  <DomainObject.Predmet.OstaliListFormatedWithAdressOIB>
    <izvorni_sadrzaj>
      <item>Stjepan Furlan, OIB 16950557561, Trg Svetog Antuna 5, 35000 Slavonski Brod</item>
      <item>Gabriel Zovak</item>
      <item>Ivica Magić</item>
      <item>ŠIMO BOŠNJAK</item>
    </izvorni_sadrzaj>
    <derivirana_varijabla naziv="DomainObject.Predmet.OstaliListFormatedWithAdressOIB_1">
      <item>Stjepan Furlan, OIB 16950557561, Trg Svetog Antuna 5, 35000 Slavonski Brod</item>
      <item>Gabriel Zovak</item>
      <item>Ivica Magić</item>
      <item>ŠIMO BOŠNJAK</item>
    </derivirana_varijabla>
  </DomainObject.Predmet.OstaliListFormatedWithAdressOIB>
  <DomainObject.Predmet.OstaliListNazivFormated>
    <izvorni_sadrzaj>
      <item>Stjepan Furlan</item>
      <item>Gabriel Zovak</item>
      <item>Ivica Magić</item>
      <item>ŠIMO BOŠNJAK</item>
    </izvorni_sadrzaj>
    <derivirana_varijabla naziv="DomainObject.Predmet.OstaliListNazivFormated_1">
      <item>Stjepan Furlan</item>
      <item>Gabriel Zovak</item>
      <item>Ivica Magić</item>
      <item>ŠIMO BOŠNJAK</item>
    </derivirana_varijabla>
  </DomainObject.Predmet.OstaliListNazivFormated>
  <DomainObject.Predmet.OstaliListNazivFormatedOIB>
    <izvorni_sadrzaj>
      <item>Stjepan Furlan, OIB 16950557561</item>
      <item>Gabriel Zovak</item>
      <item>Ivica Magić</item>
      <item>ŠIMO BOŠNJAK</item>
    </izvorni_sadrzaj>
    <derivirana_varijabla naziv="DomainObject.Predmet.OstaliListNazivFormatedOIB_1">
      <item>Stjepan Furlan, OIB 16950557561</item>
      <item>Gabriel Zovak</item>
      <item>Ivica Magić</item>
      <item>ŠIMO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St-1966/2016-39</izvorni_sadrzaj>
    <derivirana_varijabla naziv="DomainObject.PoslovniBrojDokumenta_1">St-1966/2016-39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SLAVONIJA TOURS d.o.o. za prijevoz i turizam</izvorni_sadrzaj>
    <derivirana_varijabla naziv="DomainObject.Predmet.ProtustrankaIDrugi_1">SLAVONIJA TOURS d.o.o. za prijevoz i turizam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SLAVONIJA TOURS d.o.o. za prijevoz i turizam, OIB 22283234419, Primorska/bb, 35000 Slavonski Brod</izvorni_sadrzaj>
    <derivirana_varijabla naziv="DomainObject.Predmet.ProtustrankaIDrugiAdressOIB_1">SLAVONIJA TOURS d.o.o. za prijevoz i turizam, OIB 22283234419, Primorska/bb,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SLAVONIJA TOURS d.o.o. za prijevoz i turizam</item>
      <item>Stjepan Furlan</item>
      <item>Gabriel Zovak</item>
      <item>Ivica Magić</item>
      <item>ŠIMO BOŠNJAK</item>
    </izvorni_sadrzaj>
    <derivirana_varijabla naziv="DomainObject.Predmet.SudioniciListNaziv_1">
      <item>Financijska agencija</item>
      <item>SLAVONIJA TOURS d.o.o. za prijevoz i turizam</item>
      <item>Stjepan Furlan</item>
      <item>Gabriel Zovak</item>
      <item>Ivica Magić</item>
      <item>ŠIMO BOŠNJAK</item>
    </derivirana_varijabla>
  </DomainObject.Predmet.SudioniciListNaziv>
  <DomainObject.Predmet.SudioniciListAdressOIB>
    <izvorni_sadrzaj>
      <item>Financijska agencija, OIB 85821130368, Ulica grada Vukovara 70,Zagreb</item>
      <item>SLAVONIJA TOURS d.o.o. za prijevoz i turizam, OIB 22283234419, Primorska/bb,35000 Slavonski Brod</item>
      <item>Stjepan Furlan, OIB 16950557561, Trg Svetog Antuna 5,35000 Slavonski Brod</item>
      <item>Gabriel Zovak</item>
      <item>Ivica Magić</item>
      <item>ŠIMO BOŠNJAK</item>
    </izvorni_sadrzaj>
    <derivirana_varijabla naziv="DomainObject.Predmet.SudioniciListAdressOIB_1">
      <item>Financijska agencija, OIB 85821130368, Ulica grada Vukovara 70,Zagreb</item>
      <item>SLAVONIJA TOURS d.o.o. za prijevoz i turizam, OIB 22283234419, Primorska/bb,35000 Slavonski Brod</item>
      <item>Stjepan Furlan, OIB 16950557561, Trg Svetog Antuna 5,35000 Slavonski Brod</item>
      <item>Gabriel Zovak</item>
      <item>Ivica Magić</item>
      <item>ŠIMO BOŠNJAK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22283234419</item>
      <item>, OIB 16950557561</item>
      <item>, OIB null</item>
      <item>, OIB null</item>
      <item>, OIB null</item>
    </izvorni_sadrzaj>
    <derivirana_varijabla naziv="DomainObject.Predmet.SudioniciListNazivOIB_1">
      <item>, OIB 85821130368</item>
      <item>, OIB 22283234419</item>
      <item>, OIB 16950557561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275</properties:Words>
  <properties:Characters>1504</properties:Characters>
  <properties:Lines>63</properties:Lines>
  <properties:Paragraphs>24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2018-09-19T09:55:00Z</dcterms:created>
  <dc:creator>wsadmin</dc:creator>
  <cp:lastModifiedBy>wsadmin</cp:lastModifiedBy>
  <cp:lastPrinted>2018-09-19T10:44:00Z</cp:lastPrinted>
  <dcterms:modified xmlns:xsi="http://www.w3.org/2001/XMLSchema-instance" xsi:type="dcterms:W3CDTF">2018-09-19T11:13:00Z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St-1966/2016-39 / Odluka - Zaključak (ST-1966-2016-19.09.18.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