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875c62" w14:paraId="f875c62" w:rsidRDefault="001B2E63" w:rsidR="001B2E63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1B2E63" w:rsidP="002D60CE" w:rsidR="001B2E63">
      <w:pPr>
        <w:jc w:val="both"/>
      </w:pP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2D60CE" w:rsidR="002D60CE" w:rsidRPr="00B9015B">
      <w:pPr>
        <w:jc w:val="both"/>
      </w:pPr>
      <w:r w:rsidRPr="00B9015B">
        <w:t xml:space="preserve">TRGOVAČKI SUD U ZAGREBU                                                                </w:t>
      </w:r>
      <w:smartTag w:element="metricconverter" w:uri="urn:schemas-microsoft-com:office:smarttags">
        <w:smartTagPr>
          <w:attr w:val="67. St" w:name="ProductID"/>
        </w:smartTagPr>
        <w:r w:rsidRPr="00B9015B">
          <w:t>67. St</w:t>
        </w:r>
      </w:smartTag>
      <w:r w:rsidR="0062522C">
        <w:t>-8830/15</w:t>
      </w:r>
      <w:r w:rsidR="00743D82">
        <w:t>-19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1B2E63" w:rsidP="00C40A44" w:rsidR="001B2E63">
      <w:pPr>
        <w:jc w:val="center"/>
      </w:pP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F324F6" w:rsidP="00C40A44" w:rsidR="000B22E7" w:rsidRPr="00B9015B">
      <w:pPr>
        <w:ind w:firstLine="708"/>
        <w:jc w:val="both"/>
      </w:pPr>
      <w:r w:rsidRPr="00F53100">
        <w:t>Trgovački sud u Zag</w:t>
      </w:r>
      <w:r w:rsidR="00591F57">
        <w:t>rebu, po sucu Gordanu Zubaku, u</w:t>
      </w:r>
      <w:r w:rsidRPr="00F53100">
        <w:rPr>
          <w:lang w:val="pt-BR"/>
        </w:rPr>
        <w:t xml:space="preserve"> stečajnom p</w:t>
      </w:r>
      <w:r w:rsidR="00C63030">
        <w:rPr>
          <w:lang w:val="pt-BR"/>
        </w:rPr>
        <w:t>ostupku</w:t>
      </w:r>
      <w:r w:rsidRPr="00F53100">
        <w:rPr>
          <w:lang w:val="pt-BR"/>
        </w:rPr>
        <w:t xml:space="preserve"> u povodu prijedloga predlagatelja </w:t>
      </w:r>
      <w:r w:rsidR="00C63030" w:rsidRPr="00C63030">
        <w:rPr>
          <w:lang w:val="pt-BR"/>
        </w:rPr>
        <w:t xml:space="preserve">FINANCIJSKE AGENCIJE, Zagreb, Ulica grada Vukovara 70, OIB: </w:t>
      </w:r>
      <w:r w:rsidR="00C63030" w:rsidRPr="00C63030">
        <w:t>85821130368</w:t>
      </w:r>
      <w:r w:rsidR="00C63030" w:rsidRPr="00C63030">
        <w:rPr>
          <w:lang w:val="pt-BR"/>
        </w:rPr>
        <w:t xml:space="preserve">, za otvaranje stečajnog postupka nad dužnikom </w:t>
      </w:r>
      <w:r w:rsidR="0062522C" w:rsidRPr="0062522C">
        <w:rPr>
          <w:lang w:val="pt-BR"/>
        </w:rPr>
        <w:t>MARTINA NADJI j.d.o.o., Rakov Potok, Okićka 2, OIB: 81441184848</w:t>
      </w:r>
      <w:r w:rsidR="002D60CE" w:rsidRPr="00B9015B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1B2E63">
        <w:rPr>
          <w:lang w:val="pt-BR"/>
        </w:rPr>
        <w:t>19. rujna</w:t>
      </w:r>
      <w:r>
        <w:rPr>
          <w:lang w:val="pt-BR"/>
        </w:rPr>
        <w:t xml:space="preserve"> 2016</w:t>
      </w:r>
      <w:r w:rsidR="000B22E7" w:rsidRPr="00B9015B">
        <w:t>.,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postupaka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62522C" w:rsidRPr="0062522C">
        <w:rPr>
          <w:lang w:val="pt-BR"/>
        </w:rPr>
        <w:t>MARTINA NADJI j.d.o.o., Rakov Potok, Okićka 2, OIB: 81441184848</w:t>
      </w:r>
      <w:r w:rsidR="005543BD" w:rsidRPr="005543BD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591F57">
        <w:t>20</w:t>
      </w:r>
      <w:r w:rsidR="00134F3A" w:rsidRPr="00134F3A">
        <w:t xml:space="preserve">.000,00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62522C">
        <w:t>8830</w:t>
      </w:r>
      <w:r w:rsidR="00535D8E" w:rsidRPr="00B9015B">
        <w:t>-</w:t>
      </w:r>
      <w:r w:rsidR="0062522C">
        <w:t>15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62522C" w:rsidP="0062522C" w:rsidR="0062522C" w:rsidRPr="0062522C">
      <w:pPr>
        <w:pStyle w:val="Tijeloteksta"/>
        <w:ind w:firstLine="708"/>
        <w:rPr>
          <w:lang w:val="pt-BR"/>
        </w:rPr>
      </w:pPr>
      <w:r w:rsidRPr="0062522C">
        <w:t xml:space="preserve">Financijska agencija, Regionalni centar Zagreb, podnijela je ovom sudu prijedlog za otvaranje stečajnog postupka nad dužnikom </w:t>
      </w:r>
      <w:r w:rsidRPr="0062522C">
        <w:rPr>
          <w:lang w:val="pt-BR"/>
        </w:rPr>
        <w:t>MARTINA NADJI j.d.o.o., Rakov Potok, Okićka 2.</w:t>
      </w:r>
    </w:p>
    <w:p w:rsidRDefault="0062522C" w:rsidP="0062522C" w:rsidR="0062522C" w:rsidRPr="0062522C">
      <w:pPr>
        <w:pStyle w:val="Tijeloteksta"/>
        <w:rPr>
          <w:lang w:val="pt-BR"/>
        </w:rPr>
      </w:pPr>
    </w:p>
    <w:p w:rsidRDefault="0062522C" w:rsidP="0062522C" w:rsidR="0062522C" w:rsidRPr="0062522C">
      <w:pPr>
        <w:pStyle w:val="Tijeloteksta"/>
        <w:ind w:firstLine="708"/>
      </w:pPr>
      <w:r w:rsidRPr="0062522C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62522C" w:rsidP="0062522C" w:rsidR="0062522C" w:rsidRPr="0062522C">
      <w:pPr>
        <w:pStyle w:val="Tijeloteksta"/>
      </w:pPr>
    </w:p>
    <w:p w:rsidRDefault="0062522C" w:rsidP="0062522C" w:rsidR="0062522C" w:rsidRPr="0062522C">
      <w:pPr>
        <w:pStyle w:val="Tijeloteksta"/>
        <w:ind w:firstLine="708"/>
        <w:rPr>
          <w:lang w:val="en-GB"/>
        </w:rPr>
      </w:pPr>
      <w:r w:rsidRPr="0062522C">
        <w:t xml:space="preserve">Financijska agencija, kao predlagatelj, navela je u prijedlogu za otvaranje stečajnog postupka kako dužnik na dan 18. prosinca 2015. u Očevidniku redoslijeda osnova za plaćanje ima evidentirane neizvršene osnove za plaćanje u neprekinutom razdoblju od 120 dana, u ukupnom iznosu od 2.934,64 kn, kao i da dužnik ima 1 zaposlenog. </w:t>
      </w:r>
      <w:r w:rsidRPr="0062522C"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5356ED" w:rsidP="00D346E6" w:rsidR="005356ED">
      <w:pPr>
        <w:pStyle w:val="Tijeloteksta"/>
      </w:pPr>
    </w:p>
    <w:p w:rsidRDefault="0059075B" w:rsidP="005356ED" w:rsidR="009B1748">
      <w:pPr>
        <w:pStyle w:val="Tijeloteksta"/>
        <w:ind w:firstLine="708"/>
      </w:pPr>
      <w:r>
        <w:lastRenderedPageBreak/>
        <w:t xml:space="preserve">Sud je rješenjem </w:t>
      </w:r>
      <w:r w:rsidR="00901CFD">
        <w:t>pokrenuo prethodni postupak nad dužnikom</w:t>
      </w:r>
      <w:r w:rsidR="005356ED">
        <w:t xml:space="preserve">. </w:t>
      </w:r>
      <w:r w:rsidR="00973C2C">
        <w:t>Zastupnik po zakonu dužnika</w:t>
      </w:r>
      <w:r w:rsidR="005356ED">
        <w:t xml:space="preserve"> uredno je primio navedeno rješenje</w:t>
      </w:r>
      <w:r w:rsidR="00D346E6">
        <w:t xml:space="preserve"> i zaključak od 12. srpnja 2016., kom je pozvan na ročište od 12. rujna 2016.,</w:t>
      </w:r>
      <w:r w:rsidR="005356ED">
        <w:t xml:space="preserve"> u</w:t>
      </w:r>
      <w:r w:rsidR="00D346E6">
        <w:t xml:space="preserve"> skladu s čl. 12. st. 1. SZ-a, te</w:t>
      </w:r>
      <w:r w:rsidR="005356ED">
        <w:t xml:space="preserve"> nije osporio predlagateljeve tvrdnje o postojanju stečajnog razloga nesposobnosti za plaćanje</w:t>
      </w:r>
      <w:r w:rsidR="00D346E6">
        <w:t xml:space="preserve">, kao i navode Ministarstva financija, </w:t>
      </w:r>
      <w:r w:rsidR="0062522C">
        <w:t>Porezne uprave iz podneska 1</w:t>
      </w:r>
      <w:r w:rsidR="00D346E6">
        <w:t xml:space="preserve">3. lipnja 2016. </w:t>
      </w:r>
      <w:r w:rsidR="0062522C">
        <w:t>prema koji</w:t>
      </w:r>
      <w:r w:rsidR="0062522C" w:rsidRPr="0062522C">
        <w:t>m</w:t>
      </w:r>
      <w:r w:rsidR="0062522C">
        <w:t>a u</w:t>
      </w:r>
      <w:r w:rsidR="0062522C" w:rsidRPr="0062522C">
        <w:t xml:space="preserve"> </w:t>
      </w:r>
      <w:r w:rsidR="0062522C">
        <w:t>informacijskom sustavu</w:t>
      </w:r>
      <w:r w:rsidR="0062522C" w:rsidRPr="0062522C">
        <w:t xml:space="preserve"> Porezne uprave nisu evidentirani podaci o nekretninama, pokretninama i motornim vozilima dužnika</w:t>
      </w:r>
      <w:r w:rsidR="00D346E6">
        <w:t>.</w:t>
      </w:r>
    </w:p>
    <w:p w:rsidRDefault="005356ED" w:rsidP="005356ED" w:rsidR="005356ED">
      <w:pPr>
        <w:pStyle w:val="Tijeloteksta"/>
        <w:ind w:firstLine="708"/>
      </w:pPr>
    </w:p>
    <w:p w:rsidRDefault="003D0115" w:rsidP="009B1748" w:rsidR="009B1748">
      <w:pPr>
        <w:pStyle w:val="Tijeloteksta"/>
        <w:ind w:firstLine="708"/>
      </w:pPr>
      <w:r>
        <w:t xml:space="preserve">U konkretnom slučaju, </w:t>
      </w:r>
      <w:r w:rsidRPr="003D0115">
        <w:t>sud je prihvatio predlagateljeve tvrdnje o neprekinutom razdoblju evidentiranih neizvršenih osnova za plaćanje koji su zavedeni u Očevidniku  redoslijeda osnova za plaćanje.</w:t>
      </w:r>
      <w:r w:rsidR="00D346E6">
        <w:t xml:space="preserve"> </w:t>
      </w:r>
    </w:p>
    <w:p w:rsidRDefault="001013EE" w:rsidP="00B9015B" w:rsidR="001013EE" w:rsidRPr="00B9015B">
      <w:pPr>
        <w:jc w:val="both"/>
      </w:pPr>
    </w:p>
    <w:p w:rsidRDefault="001861A1" w:rsidP="001861A1" w:rsidR="001861A1">
      <w:pPr>
        <w:jc w:val="both"/>
      </w:pPr>
      <w:r w:rsidRPr="00B9015B">
        <w:t xml:space="preserve"> 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1013EE" w:rsidP="001013EE" w:rsidR="001013EE">
      <w:pPr>
        <w:jc w:val="both"/>
      </w:pPr>
    </w:p>
    <w:p w:rsidRDefault="00134F3A" w:rsidP="009B1748" w:rsidR="009B1748" w:rsidRPr="00134F3A">
      <w:pPr>
        <w:jc w:val="both"/>
      </w:pPr>
      <w:r>
        <w:tab/>
      </w:r>
      <w:r w:rsidR="009B1748" w:rsidRPr="00134F3A">
        <w:t xml:space="preserve">U smislu citirane odredbe čl. </w:t>
      </w:r>
      <w:r w:rsidR="009B1748">
        <w:t>132</w:t>
      </w:r>
      <w:r w:rsidR="009B1748" w:rsidRPr="00134F3A">
        <w:t>. st.</w:t>
      </w:r>
      <w:r w:rsidR="009B1748">
        <w:t xml:space="preserve"> 1. SZ-a pozvane su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predujmiti </w:t>
      </w:r>
      <w:r w:rsidR="009B1748" w:rsidRPr="00134F3A">
        <w:t>troškova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3D0115">
        <w:t>og postupka u ukupnom iznosu  20</w:t>
      </w:r>
      <w:r w:rsidR="009B1748" w:rsidRPr="00134F3A">
        <w:t xml:space="preserve">.000,00 kn i to za: nagradu stečajnom upravitelju </w:t>
      </w:r>
      <w:r w:rsidR="009B1748">
        <w:t>ukupno 5</w:t>
      </w:r>
      <w:r w:rsidR="009B1748" w:rsidRPr="00134F3A">
        <w:t>.000,00 kn, troško</w:t>
      </w:r>
      <w:r w:rsidR="009B1748">
        <w:t>ve knjigovodstva mjesečno 1</w:t>
      </w:r>
      <w:r w:rsidR="009B1748" w:rsidRPr="00134F3A">
        <w:t xml:space="preserve">.500,00 kn, </w:t>
      </w:r>
      <w:r w:rsidR="009B1748">
        <w:t>troškove platnog prometa, blagajne, telefona, uredske troškove i troškove ostalih admin</w:t>
      </w:r>
      <w:r w:rsidR="00591F57">
        <w:t>istrativnih poslova mjesečno 1.0</w:t>
      </w:r>
      <w:r w:rsidR="009B1748">
        <w:t>00,00 kn</w:t>
      </w:r>
      <w:r w:rsidR="009B1748" w:rsidRPr="00134F3A">
        <w:t xml:space="preserve">, a sve bazirano na </w:t>
      </w:r>
      <w:r w:rsidR="009B1748">
        <w:t>trajanju postupka u vremenu od 6 mjeseci</w:t>
      </w:r>
      <w:r w:rsidR="009B1748" w:rsidRPr="00134F3A">
        <w:t xml:space="preserve">. </w:t>
      </w:r>
    </w:p>
    <w:p w:rsidRDefault="009B1748" w:rsidP="009B1748" w:rsidR="009B1748">
      <w:pPr>
        <w:jc w:val="both"/>
      </w:pPr>
    </w:p>
    <w:p w:rsidRDefault="009B1748" w:rsidP="009B1748" w:rsidR="009B1748" w:rsidRPr="00B9015B">
      <w:pPr>
        <w:jc w:val="both"/>
      </w:pPr>
      <w:r>
        <w:tab/>
      </w:r>
      <w:r w:rsidR="005356ED">
        <w:t>Zbog navedenog, sud je na temelju odredbe čl. 132. st. 1. i 2. SZ-a riješio kao u izreci.</w:t>
      </w:r>
      <w:r w:rsidRPr="00B9015B">
        <w:t xml:space="preserve"> </w:t>
      </w:r>
    </w:p>
    <w:p w:rsidRDefault="00065B42" w:rsidP="00065B42" w:rsidR="00065B42" w:rsidRPr="00B9015B">
      <w:r w:rsidRPr="00B9015B">
        <w:t xml:space="preserve">        </w:t>
      </w:r>
    </w:p>
    <w:p w:rsidRDefault="001013EE" w:rsidP="002C3072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1B2E63">
        <w:t>19. rujna</w:t>
      </w:r>
      <w:r w:rsidR="002C3072">
        <w:t xml:space="preserve"> 2016</w:t>
      </w:r>
      <w:r w:rsidR="00065B42" w:rsidRPr="00B9015B">
        <w:t>.</w:t>
      </w:r>
    </w:p>
    <w:p w:rsidRDefault="00065B42" w:rsidP="001B2E63" w:rsidR="00065B42" w:rsidRPr="00B9015B">
      <w:pPr>
        <w:jc w:val="right"/>
      </w:pPr>
      <w:r w:rsidRPr="00B9015B">
        <w:t xml:space="preserve">                     </w:t>
      </w:r>
    </w:p>
    <w:p w:rsidRDefault="001013EE" w:rsidP="001B2E63" w:rsidR="00065B42" w:rsidRPr="00B9015B">
      <w:pPr>
        <w:jc w:val="right"/>
      </w:pPr>
      <w:r w:rsidRPr="00B9015B">
        <w:t xml:space="preserve">                                                                                                      </w:t>
      </w:r>
      <w:r w:rsidR="00065B42" w:rsidRPr="00B9015B">
        <w:t>Sudac:</w:t>
      </w:r>
    </w:p>
    <w:p w:rsidRDefault="001013EE" w:rsidP="001B2E63" w:rsidR="00065B42">
      <w:pPr>
        <w:jc w:val="right"/>
      </w:pPr>
      <w:r w:rsidRPr="00B9015B">
        <w:t>Gordan Zubak</w:t>
      </w:r>
      <w:r w:rsidR="00743D82">
        <w:t>, v.r.</w:t>
      </w:r>
      <w:r w:rsidR="001B2E63">
        <w:t xml:space="preserve"> </w:t>
      </w:r>
    </w:p>
    <w:p w:rsidRDefault="001B2E63" w:rsidP="001B2E63" w:rsidR="001B2E63">
      <w:pPr>
        <w:jc w:val="right"/>
      </w:pPr>
    </w:p>
    <w:p w:rsidRDefault="001B2E63" w:rsidP="001B2E63" w:rsidR="001B2E63" w:rsidRPr="00B9015B">
      <w:pPr>
        <w:jc w:val="right"/>
      </w:pP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743D82" w:rsidP="002D60CE" w:rsidR="00743D82" w:rsidRPr="00B9015B">
      <w:pPr>
        <w:jc w:val="both"/>
      </w:pPr>
    </w:p>
    <w:p w:rsidRDefault="001B2E63" w:rsidP="00065B42" w:rsidR="001B2E63"/>
    <w:p w:rsidRDefault="00743D82" w:rsidP="001745C1" w:rsidR="00743D82" w:rsidRPr="007546E0">
      <w:pPr>
        <w:jc w:val="right"/>
      </w:pPr>
      <w:r>
        <w:t>Za točnost otpravka-ovlašteni službenik:</w:t>
      </w:r>
      <w:r>
        <w:br/>
        <w:t>Ivana Rogić</w:t>
      </w:r>
    </w:p>
    <w:p w:rsidRDefault="00065B42" w:rsidP="00743D82" w:rsidR="00065B42" w:rsidRPr="00B9015B">
      <w:pPr>
        <w:pStyle w:val="Odlomakpopisa"/>
      </w:pPr>
    </w:p>
    <w:sectPr w:rsidSect="001B2E63" w:rsidR="00065B42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2E63" w:rsidP="001B2E63" w:rsidR="001B2E63">
      <w:r>
        <w:separator/>
      </w:r>
    </w:p>
  </w:endnote>
  <w:endnote w:id="0" w:type="continuationSeparator">
    <w:p w:rsidRDefault="001B2E63" w:rsidP="001B2E63" w:rsidR="001B2E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2E63" w:rsidP="001B2E63" w:rsidR="001B2E63">
      <w:r>
        <w:separator/>
      </w:r>
    </w:p>
  </w:footnote>
  <w:footnote w:id="0" w:type="continuationSeparator">
    <w:p w:rsidRDefault="001B2E63" w:rsidP="001B2E63" w:rsidR="001B2E6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461001696"/>
      <w:docPartObj>
        <w:docPartGallery w:val="Page Numbers (Top of Page)"/>
        <w:docPartUnique/>
      </w:docPartObj>
    </w:sdtPr>
    <w:sdtEndPr>
      <w:rPr>
        <w:sz w:val="24"/>
      </w:rPr>
    </w:sdtEndPr>
    <w:sdtContent>
      <w:p w:rsidRDefault="001B2E63" w:rsidP="001B2E63" w:rsidR="001B2E63" w:rsidRPr="001B2E63">
        <w:pPr>
          <w:pStyle w:val="Zaglavlje"/>
          <w:ind w:firstLine="4536"/>
          <w:jc w:val="center"/>
          <w:rPr>
            <w:sz w:val="24"/>
          </w:rPr>
        </w:pPr>
        <w:r w:rsidRPr="001B2E63">
          <w:rPr>
            <w:sz w:val="24"/>
          </w:rPr>
          <w:fldChar w:fldCharType="begin"/>
        </w:r>
        <w:r w:rsidRPr="001B2E63">
          <w:rPr>
            <w:sz w:val="24"/>
          </w:rPr>
          <w:instrText>PAGE   \* MERGEFORMAT</w:instrText>
        </w:r>
        <w:r w:rsidRPr="001B2E63">
          <w:rPr>
            <w:sz w:val="24"/>
          </w:rPr>
          <w:fldChar w:fldCharType="separate"/>
        </w:r>
        <w:r w:rsidR="00743D82">
          <w:rPr>
            <w:noProof/>
            <w:sz w:val="24"/>
          </w:rPr>
          <w:t>2</w:t>
        </w:r>
        <w:r w:rsidRPr="001B2E63">
          <w:rPr>
            <w:sz w:val="24"/>
          </w:rPr>
          <w:fldChar w:fldCharType="end"/>
        </w:r>
        <w:r w:rsidRPr="001B2E63">
          <w:rPr>
            <w:sz w:val="24"/>
          </w:rPr>
          <w:tab/>
          <w:t>67. St-8830/15</w:t>
        </w:r>
        <w:r w:rsidR="00743D82">
          <w:rPr>
            <w:sz w:val="24"/>
          </w:rPr>
          <w:t>-19</w:t>
        </w:r>
      </w:p>
    </w:sdtContent>
  </w:sdt>
  <w:p w:rsidRDefault="001B2E63" w:rsidR="001B2E6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5307D"/>
    <w:rsid w:val="00065B42"/>
    <w:rsid w:val="000B22E7"/>
    <w:rsid w:val="000C1F96"/>
    <w:rsid w:val="000E335E"/>
    <w:rsid w:val="001013EE"/>
    <w:rsid w:val="00134F3A"/>
    <w:rsid w:val="001861A1"/>
    <w:rsid w:val="001A762F"/>
    <w:rsid w:val="001B2E63"/>
    <w:rsid w:val="0021298E"/>
    <w:rsid w:val="00260C00"/>
    <w:rsid w:val="002817DE"/>
    <w:rsid w:val="002C3072"/>
    <w:rsid w:val="002D5087"/>
    <w:rsid w:val="002D60CE"/>
    <w:rsid w:val="003D0115"/>
    <w:rsid w:val="003F3702"/>
    <w:rsid w:val="00412D47"/>
    <w:rsid w:val="0046518B"/>
    <w:rsid w:val="004C428C"/>
    <w:rsid w:val="00501EBB"/>
    <w:rsid w:val="005356ED"/>
    <w:rsid w:val="00535D8E"/>
    <w:rsid w:val="005543BD"/>
    <w:rsid w:val="0059075B"/>
    <w:rsid w:val="00591F57"/>
    <w:rsid w:val="0062522C"/>
    <w:rsid w:val="00662884"/>
    <w:rsid w:val="00704DD0"/>
    <w:rsid w:val="007150E9"/>
    <w:rsid w:val="00743D82"/>
    <w:rsid w:val="00754CF2"/>
    <w:rsid w:val="007B068E"/>
    <w:rsid w:val="007E6A6F"/>
    <w:rsid w:val="008204DE"/>
    <w:rsid w:val="008B669A"/>
    <w:rsid w:val="00901CFD"/>
    <w:rsid w:val="00947BCF"/>
    <w:rsid w:val="00973C2C"/>
    <w:rsid w:val="009B1748"/>
    <w:rsid w:val="009B3D51"/>
    <w:rsid w:val="00A0793E"/>
    <w:rsid w:val="00A446AE"/>
    <w:rsid w:val="00A6064D"/>
    <w:rsid w:val="00A75EA1"/>
    <w:rsid w:val="00A75F17"/>
    <w:rsid w:val="00A851A3"/>
    <w:rsid w:val="00B62E90"/>
    <w:rsid w:val="00B9015B"/>
    <w:rsid w:val="00BC67EF"/>
    <w:rsid w:val="00BE5577"/>
    <w:rsid w:val="00BF01D0"/>
    <w:rsid w:val="00BF0DDB"/>
    <w:rsid w:val="00C23ADD"/>
    <w:rsid w:val="00C40A44"/>
    <w:rsid w:val="00C63030"/>
    <w:rsid w:val="00C90682"/>
    <w:rsid w:val="00D24310"/>
    <w:rsid w:val="00D346E6"/>
    <w:rsid w:val="00D677F7"/>
    <w:rsid w:val="00D803A5"/>
    <w:rsid w:val="00DE0F86"/>
    <w:rsid w:val="00E0682D"/>
    <w:rsid w:val="00E24B5E"/>
    <w:rsid w:val="00EF3D26"/>
    <w:rsid w:val="00F324F6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1B2E6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1B2E6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43D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43D8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43D8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43D8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43D8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1B2E6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1B2E63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43D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43D8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43D8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43D8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43D8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rujna 2016.</izvorni_sadrzaj>
    <derivirana_varijabla naziv="DomainObject.DatumDonosenjaOdluke_1">19.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8830</izvorni_sadrzaj>
    <derivirana_varijabla naziv="DomainObject.Predmet.Broj_1">8830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St-8830/2015</izvorni_sadrzaj>
    <derivirana_varijabla naziv="DomainObject.Predmet.OznakaBroj_1">St-8830/2015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MARTINA NADJI j.d.o.o. zastupanog po punomoćniku Martina Nadji</izvorni_sadrzaj>
    <derivirana_varijabla naziv="DomainObject.Predmet.ProtustrankaFormated_1">  MARTINA NADJI j.d.o.o. zastupanog po punomoćniku Martina Nadji</derivirana_varijabla>
  </DomainObject.Predmet.ProtustrankaFormated>
  <DomainObject.Predmet.ProtustrankaFormatedOIB>
    <izvorni_sadrzaj>  MARTINA NADJI j.d.o.o., OIB 81441184848 zastupanog po punomoćniku Martina Nadji</izvorni_sadrzaj>
    <derivirana_varijabla naziv="DomainObject.Predmet.ProtustrankaFormatedOIB_1">  MARTINA NADJI j.d.o.o., OIB 81441184848 zastupanog po punomoćniku Martina Nadji</derivirana_varijabla>
  </DomainObject.Predmet.ProtustrankaFormatedOIB>
  <DomainObject.Predmet.ProtustrankaFormatedWithAdress>
    <izvorni_sadrzaj> MARTINA NADJI j.d.o.o., Okićka 2, 10436 Rakov Potok zastupanog po punomoćniku Martina Nadji</izvorni_sadrzaj>
    <derivirana_varijabla naziv="DomainObject.Predmet.ProtustrankaFormatedWithAdress_1"> MARTINA NADJI j.d.o.o., Okićka 2, 10436 Rakov Potok zastupanog po punomoćniku Martina Nadji</derivirana_varijabla>
  </DomainObject.Predmet.ProtustrankaFormatedWithAdress>
  <DomainObject.Predmet.ProtustrankaFormatedWithAdressOIB>
    <izvorni_sadrzaj> MARTINA NADJI j.d.o.o., OIB 81441184848, Okićka 2, 10436 Rakov Potok zastupanog po punomoćniku Martina Nadji</izvorni_sadrzaj>
    <derivirana_varijabla naziv="DomainObject.Predmet.ProtustrankaFormatedWithAdressOIB_1"> MARTINA NADJI j.d.o.o., OIB 81441184848, Okićka 2, 10436 Rakov Potok zastupanog po punomoćniku Martina Nadji</derivirana_varijabla>
  </DomainObject.Predmet.ProtustrankaFormatedWithAdressOIB>
  <DomainObject.Predmet.ProtustrankaWithAdress>
    <izvorni_sadrzaj>MARTINA NADJI j.d.o.o. Okićka 2, 10436 Rakov Potok</izvorni_sadrzaj>
    <derivirana_varijabla naziv="DomainObject.Predmet.ProtustrankaWithAdress_1">MARTINA NADJI j.d.o.o. Okićka 2, 10436 Rakov Potok</derivirana_varijabla>
  </DomainObject.Predmet.ProtustrankaWithAdress>
  <DomainObject.Predmet.ProtustrankaWithAdressOIB>
    <izvorni_sadrzaj>MARTINA NADJI j.d.o.o., OIB 81441184848, Okićka 2, 10436 Rakov Potok</izvorni_sadrzaj>
    <derivirana_varijabla naziv="DomainObject.Predmet.ProtustrankaWithAdressOIB_1">MARTINA NADJI j.d.o.o., OIB 81441184848, Okićka 2, 10436 Rakov Potok</derivirana_varijabla>
  </DomainObject.Predmet.ProtustrankaWithAdressOIB>
  <DomainObject.Predmet.ProtustrankaNazivFormated>
    <izvorni_sadrzaj>MARTINA NADJI j.d.o.o.</izvorni_sadrzaj>
    <derivirana_varijabla naziv="DomainObject.Predmet.ProtustrankaNazivFormated_1">MARTINA NADJI j.d.o.o.</derivirana_varijabla>
  </DomainObject.Predmet.ProtustrankaNazivFormated>
  <DomainObject.Predmet.ProtustrankaNazivFormatedOIB>
    <izvorni_sadrzaj>MARTINA NADJI j.d.o.o., OIB 81441184848</izvorni_sadrzaj>
    <derivirana_varijabla naziv="DomainObject.Predmet.ProtustrankaNazivFormatedOIB_1">MARTINA NADJI j.d.o.o., OIB 81441184848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Martina Nadji</izvorni_sadrzaj>
    <derivirana_varijabla naziv="DomainObject.Predmet.StrankaFormated_1">  FINA Regionalni centar Zagreb; Martina Nadji</derivirana_varijabla>
  </DomainObject.Predmet.StrankaFormated>
  <DomainObject.Predmet.StrankaFormatedOIB>
    <izvorni_sadrzaj>  FINA Regionalni centar Zagreb, OIB 85821130368; Martina Nadji, OIB 75954586464</izvorni_sadrzaj>
    <derivirana_varijabla naziv="DomainObject.Predmet.StrankaFormatedOIB_1">  FINA Regionalni centar Zagreb, OIB 85821130368; Martina Nadji, OIB 75954586464</derivirana_varijabla>
  </DomainObject.Predmet.StrankaFormatedOIB>
  <DomainObject.Predmet.StrankaFormatedWithAdress>
    <izvorni_sadrzaj> FINA Regionalni centar Zagreb, Trg svibanjskih žrtava 1995. 1, 10000 Zagreb; Martina Nadji, Ulica Vlatka Mačeka 41, 10431 Mala Gorica</izvorni_sadrzaj>
    <derivirana_varijabla naziv="DomainObject.Predmet.StrankaFormatedWithAdress_1"> FINA Regionalni centar Zagreb, Trg svibanjskih žrtava 1995. 1, 10000 Zagreb; Martina Nadji, Ulica Vlatka Mačeka 41, 10431 Mala Gorica</derivirana_varijabla>
  </DomainObject.Predmet.StrankaFormatedWithAdress>
  <DomainObject.Predmet.StrankaFormatedWithAdressOIB>
    <izvorni_sadrzaj> FINA Regionalni centar Zagreb, OIB 85821130368, Trg svibanjskih žrtava 1995. 1, 10000 Zagreb; Martina Nadji, OIB 75954586464, Ulica Vlatka Mačeka 41, 10431 Mala Gorica</izvorni_sadrzaj>
    <derivirana_varijabla naziv="DomainObject.Predmet.StrankaFormatedWithAdressOIB_1"> FINA Regionalni centar Zagreb, OIB 85821130368, Trg svibanjskih žrtava 1995. 1, 10000 Zagreb; Martina Nadji, OIB 75954586464, Ulica Vlatka Mačeka 41, 10431 Mala Gorica</derivirana_varijabla>
  </DomainObject.Predmet.StrankaFormatedWithAdressOIB>
  <DomainObject.Predmet.StrankaWithAdress>
    <izvorni_sadrzaj>FINA Regionalni centar Zagreb Trg svibanjskih žrtava 1995. 1,10000 Zagreb,Martina Nadji Ulica Vlatka Mačeka 41,10431 Mala Gorica</izvorni_sadrzaj>
    <derivirana_varijabla naziv="DomainObject.Predmet.StrankaWithAdress_1">FINA Regionalni centar Zagreb Trg svibanjskih žrtava 1995. 1,10000 Zagreb,Martina Nadji Ulica Vlatka Mačeka 41,10431 Mala Gorica</derivirana_varijabla>
  </DomainObject.Predmet.StrankaWithAdress>
  <DomainObject.Predmet.StrankaWithAdressOIB>
    <izvorni_sadrzaj>FINA Regionalni centar Zagreb, OIB 85821130368, Trg svibanjskih žrtava 1995. 1,10000 Zagreb,Martina Nadji, OIB 75954586464, Ulica Vlatka Mačeka 41,10431 Mala Gorica</izvorni_sadrzaj>
    <derivirana_varijabla naziv="DomainObject.Predmet.StrankaWithAdressOIB_1">FINA Regionalni centar Zagreb, OIB 85821130368, Trg svibanjskih žrtava 1995. 1,10000 Zagreb,Martina Nadji, OIB 75954586464, Ulica Vlatka Mačeka 41,10431 Mala Gorica</derivirana_varijabla>
  </DomainObject.Predmet.StrankaWithAdressOIB>
  <DomainObject.Predmet.StrankaNazivFormated>
    <izvorni_sadrzaj>FINA Regionalni centar Zagreb,Martina Nadji</izvorni_sadrzaj>
    <derivirana_varijabla naziv="DomainObject.Predmet.StrankaNazivFormated_1">FINA Regionalni centar Zagreb,Martina Nadji</derivirana_varijabla>
  </DomainObject.Predmet.StrankaNazivFormated>
  <DomainObject.Predmet.StrankaNazivFormatedOIB>
    <izvorni_sadrzaj>FINA Regionalni centar Zagreb, OIB 85821130368,Martina Nadji, OIB 75954586464</izvorni_sadrzaj>
    <derivirana_varijabla naziv="DomainObject.Predmet.StrankaNazivFormatedOIB_1">FINA Regionalni centar Zagreb, OIB 85821130368,Martina Nadji, OIB 75954586464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Rogić</izvorni_sadrzaj>
    <derivirana_varijabla naziv="DomainObject.Predmet.Zapisnicar_1">Ivana Rogić</derivirana_varijabla>
  </DomainObject.Predmet.Zapisnicar>
  <DomainObject.Predmet.StrankaListFormated>
    <izvorni_sadrzaj>
      <item>FINA Regionalni centar Zagreb</item>
      <item>Martina Nadji</item>
    </izvorni_sadrzaj>
    <derivirana_varijabla naziv="DomainObject.Predmet.StrankaListFormated_1">
      <item>FINA Regionalni centar Zagreb</item>
      <item>Martina Nadji</item>
    </derivirana_varijabla>
  </DomainObject.Predmet.StrankaListFormated>
  <DomainObject.Predmet.StrankaListFormatedOIB>
    <izvorni_sadrzaj>
      <item>FINA Regionalni centar Zagreb, OIB 85821130368</item>
      <item>Martina Nadji, OIB 75954586464</item>
    </izvorni_sadrzaj>
    <derivirana_varijabla naziv="DomainObject.Predmet.StrankaListFormatedOIB_1">
      <item>FINA Regionalni centar Zagreb, OIB 85821130368</item>
      <item>Martina Nadji, OIB 75954586464</item>
    </derivirana_varijabla>
  </DomainObject.Predmet.StrankaListFormatedOIB>
  <DomainObject.Predmet.StrankaListFormatedWithAdress>
    <izvorni_sadrzaj>
      <item>FINA Regionalni centar Zagreb, Trg svibanjskih žrtava 1995. 1, 10000 Zagreb</item>
      <item>Martina Nadji, Ulica Vlatka Mačeka 41, 10431 Mala Gorica</item>
    </izvorni_sadrzaj>
    <derivirana_varijabla naziv="DomainObject.Predmet.StrankaListFormatedWithAdress_1">
      <item>FINA Regionalni centar Zagreb, Trg svibanjskih žrtava 1995. 1, 10000 Zagreb</item>
      <item>Martina Nadji, Ulica Vlatka Mačeka 41, 10431 Mala Gorica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Martina Nadji, OIB 75954586464, Ulica Vlatka Mačeka 41, 10431 Mala Gorica</item>
    </izvorni_sadrzaj>
    <derivirana_varijabla naziv="DomainObject.Predmet.StrankaListFormatedWithAdressOIB_1">
      <item>FINA Regionalni centar Zagreb, OIB 85821130368, Trg svibanjskih žrtava 1995. 1, 10000 Zagreb</item>
      <item>Martina Nadji, OIB 75954586464, Ulica Vlatka Mačeka 41, 10431 Mala Gorica</item>
    </derivirana_varijabla>
  </DomainObject.Predmet.StrankaListFormatedWithAdressOIB>
  <DomainObject.Predmet.StrankaListNazivFormated>
    <izvorni_sadrzaj>
      <item>FINA Regionalni centar Zagreb</item>
      <item>Martina Nadji</item>
    </izvorni_sadrzaj>
    <derivirana_varijabla naziv="DomainObject.Predmet.StrankaListNazivFormated_1">
      <item>FINA Regionalni centar Zagreb</item>
      <item>Martina Nadji</item>
    </derivirana_varijabla>
  </DomainObject.Predmet.StrankaListNazivFormated>
  <DomainObject.Predmet.StrankaListNazivFormatedOIB>
    <izvorni_sadrzaj>
      <item>FINA Regionalni centar Zagreb, OIB 85821130368</item>
      <item>Martina Nadji, OIB 75954586464</item>
    </izvorni_sadrzaj>
    <derivirana_varijabla naziv="DomainObject.Predmet.StrankaListNazivFormatedOIB_1">
      <item>FINA Regionalni centar Zagreb, OIB 85821130368</item>
      <item>Martina Nadji, OIB 75954586464</item>
    </derivirana_varijabla>
  </DomainObject.Predmet.StrankaListNazivFormatedOIB>
  <DomainObject.Predmet.ProtuStrankaListFormated>
    <izvorni_sadrzaj>
      <item>MARTINA NADJI j.d.o.o. zastupanog po punomoćniku Martina Nadji</item>
    </izvorni_sadrzaj>
    <derivirana_varijabla naziv="DomainObject.Predmet.ProtuStrankaListFormated_1">
      <item>MARTINA NADJI j.d.o.o. zastupanog po punomoćniku Martina Nadji</item>
    </derivirana_varijabla>
  </DomainObject.Predmet.ProtuStrankaListFormated>
  <DomainObject.Predmet.ProtuStrankaListFormatedOIB>
    <izvorni_sadrzaj>
      <item>MARTINA NADJI j.d.o.o., OIB 81441184848 zastupanog po punomoćniku Martina Nadji</item>
    </izvorni_sadrzaj>
    <derivirana_varijabla naziv="DomainObject.Predmet.ProtuStrankaListFormatedOIB_1">
      <item>MARTINA NADJI j.d.o.o., OIB 81441184848 zastupanog po punomoćniku Martina Nadji</item>
    </derivirana_varijabla>
  </DomainObject.Predmet.ProtuStrankaListFormatedOIB>
  <DomainObject.Predmet.ProtuStrankaListFormatedWithAdress>
    <izvorni_sadrzaj>
      <item>MARTINA NADJI j.d.o.o., Okićka 2, 10436 Rakov Potok zastupanog po punomoćniku Martina Nadji</item>
    </izvorni_sadrzaj>
    <derivirana_varijabla naziv="DomainObject.Predmet.ProtuStrankaListFormatedWithAdress_1">
      <item>MARTINA NADJI j.d.o.o., Okićka 2, 10436 Rakov Potok zastupanog po punomoćniku Martina Nadji</item>
    </derivirana_varijabla>
  </DomainObject.Predmet.ProtuStrankaListFormatedWithAdress>
  <DomainObject.Predmet.ProtuStrankaListFormatedWithAdressOIB>
    <izvorni_sadrzaj>
      <item>MARTINA NADJI j.d.o.o., OIB 81441184848, Okićka 2, 10436 Rakov Potok zastupanog po punomoćniku Martina Nadji</item>
    </izvorni_sadrzaj>
    <derivirana_varijabla naziv="DomainObject.Predmet.ProtuStrankaListFormatedWithAdressOIB_1">
      <item>MARTINA NADJI j.d.o.o., OIB 81441184848, Okićka 2, 10436 Rakov Potok zastupanog po punomoćniku Martina Nadji</item>
    </derivirana_varijabla>
  </DomainObject.Predmet.ProtuStrankaListFormatedWithAdressOIB>
  <DomainObject.Predmet.ProtuStrankaListNazivFormated>
    <izvorni_sadrzaj>
      <item>MARTINA NADJI j.d.o.o.</item>
    </izvorni_sadrzaj>
    <derivirana_varijabla naziv="DomainObject.Predmet.ProtuStrankaListNazivFormated_1">
      <item>MARTINA NADJI j.d.o.o.</item>
    </derivirana_varijabla>
  </DomainObject.Predmet.ProtuStrankaListNazivFormated>
  <DomainObject.Predmet.ProtuStrankaListNazivFormatedOIB>
    <izvorni_sadrzaj>
      <item>MARTINA NADJI j.d.o.o., OIB 81441184848</item>
    </izvorni_sadrzaj>
    <derivirana_varijabla naziv="DomainObject.Predmet.ProtuStrankaListNazivFormatedOIB_1">
      <item>MARTINA NADJI j.d.o.o., OIB 81441184848</item>
    </derivirana_varijabla>
  </DomainObject.Predmet.ProtuStrankaListNazivFormatedOIB>
  <DomainObject.Predmet.OstaliListFormated>
    <izvorni_sadrzaj>
      <item>Martina Nadji punomoćnik sudionika u postupku MARTINA NADJI j.d.o.o.</item>
    </izvorni_sadrzaj>
    <derivirana_varijabla naziv="DomainObject.Predmet.OstaliListFormated_1">
      <item>Martina Nadji punomoćnik sudionika u postupku MARTINA NADJI j.d.o.o.</item>
    </derivirana_varijabla>
  </DomainObject.Predmet.OstaliListFormated>
  <DomainObject.Predmet.OstaliListFormatedOIB>
    <izvorni_sadrzaj>
      <item>Martina Nadji, OIB 75954586464 punomoćnik sudionika u postupku MARTINA NADJI j.d.o.o.</item>
    </izvorni_sadrzaj>
    <derivirana_varijabla naziv="DomainObject.Predmet.OstaliListFormatedOIB_1">
      <item>Martina Nadji, OIB 75954586464 punomoćnik sudionika u postupku MARTINA NADJI j.d.o.o.</item>
    </derivirana_varijabla>
  </DomainObject.Predmet.OstaliListFormatedOIB>
  <DomainObject.Predmet.OstaliListFormatedWithAdress>
    <izvorni_sadrzaj>
      <item>Martina Nadji, Ulica Vlatka Mačeka 41, 10431 Mala Gorica punomoćnik sudionika u postupku MARTINA NADJI j.d.o.o.</item>
    </izvorni_sadrzaj>
    <derivirana_varijabla naziv="DomainObject.Predmet.OstaliListFormatedWithAdress_1">
      <item>Martina Nadji, Ulica Vlatka Mačeka 41, 10431 Mala Gorica punomoćnik sudionika u postupku MARTINA NADJI j.d.o.o.</item>
    </derivirana_varijabla>
  </DomainObject.Predmet.OstaliListFormatedWithAdress>
  <DomainObject.Predmet.OstaliListFormatedWithAdressOIB>
    <izvorni_sadrzaj>
      <item>Martina Nadji, OIB 75954586464, Ulica Vlatka Mačeka 41, 10431 Mala Gorica punomoćnik sudionika u postupku MARTINA NADJI j.d.o.o.</item>
    </izvorni_sadrzaj>
    <derivirana_varijabla naziv="DomainObject.Predmet.OstaliListFormatedWithAdressOIB_1">
      <item>Martina Nadji, OIB 75954586464, Ulica Vlatka Mačeka 41, 10431 Mala Gorica punomoćnik sudionika u postupku MARTINA NADJI j.d.o.o.</item>
    </derivirana_varijabla>
  </DomainObject.Predmet.OstaliListFormatedWithAdressOIB>
  <DomainObject.Predmet.OstaliListNazivFormated>
    <izvorni_sadrzaj>
      <item>Martina Nadji</item>
    </izvorni_sadrzaj>
    <derivirana_varijabla naziv="DomainObject.Predmet.OstaliListNazivFormated_1">
      <item>Martina Nadji</item>
    </derivirana_varijabla>
  </DomainObject.Predmet.OstaliListNazivFormated>
  <DomainObject.Predmet.OstaliListNazivFormatedOIB>
    <izvorni_sadrzaj>
      <item>Martina Nadji, OIB 75954586464</item>
    </izvorni_sadrzaj>
    <derivirana_varijabla naziv="DomainObject.Predmet.OstaliListNazivFormatedOIB_1">
      <item>Martina Nadji, OIB 75954586464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2016.</izvorni_sadrzaj>
    <derivirana_varijabla naziv="DomainObject.Datum_1">19.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MARTINA NADJI j.d.o.o.</izvorni_sadrzaj>
    <derivirana_varijabla naziv="DomainObject.Predmet.ProtustrankaIDrugi_1">MARTINA NADJI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MARTINA NADJI j.d.o.o., OIB 81441184848, Okićka 2, 10436 Rakov Potok</izvorni_sadrzaj>
    <derivirana_varijabla naziv="DomainObject.Predmet.ProtustrankaIDrugiAdressOIB_1">MARTINA NADJI j.d.o.o., OIB 81441184848, Okićka 2, 10436 Rakov Potok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MARTINA NADJI j.d.o.o.</item>
      <item>Martina Nadji</item>
      <item>Martina Nadji</item>
    </izvorni_sadrzaj>
    <derivirana_varijabla naziv="DomainObject.Predmet.SudioniciListNaziv_1">
      <item>FINA Regionalni centar Zagreb</item>
      <item>MARTINA NADJI j.d.o.o.</item>
      <item>Martina Nadji</item>
      <item>Martina Nadji</item>
    </derivirana_varijabla>
  </DomainObject.Predmet.SudioniciListNaziv>
  <DomainObject.Predmet.SudioniciListAdressOIB>
    <izvorni_sadrzaj>
      <item>FINA Regionalni centar Zagreb, OIB 85821130368, Trg svibanjskih žrtava 1995. 1,10000 Zagreb</item>
      <item>MARTINA NADJI j.d.o.o., OIB 81441184848, Okićka 2,10436 Rakov Potok</item>
      <item>Martina Nadji, OIB 75954586464, Ulica Vlatka Mačeka 41,10431 Mala Gorica</item>
      <item>Martina Nadji, OIB 75954586464, Ulica Vlatka Mačeka 41,10431 Mala Gorica</item>
    </izvorni_sadrzaj>
    <derivirana_varijabla naziv="DomainObject.Predmet.SudioniciListAdressOIB_1">
      <item>FINA Regionalni centar Zagreb, OIB 85821130368, Trg svibanjskih žrtava 1995. 1,10000 Zagreb</item>
      <item>MARTINA NADJI j.d.o.o., OIB 81441184848, Okićka 2,10436 Rakov Potok</item>
      <item>Martina Nadji, OIB 75954586464, Ulica Vlatka Mačeka 41,10431 Mala Gorica</item>
      <item>Martina Nadji, OIB 75954586464, Ulica Vlatka Mačeka 41,10431 Mala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81441184848</item>
      <item>, OIB 75954586464</item>
      <item>, OIB 75954586464</item>
    </izvorni_sadrzaj>
    <derivirana_varijabla naziv="DomainObject.Predmet.SudioniciListNazivOIB_1">
      <item>, OIB 85821130368</item>
      <item>, OIB 81441184848</item>
      <item>, OIB 75954586464</item>
      <item>, OIB 75954586464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FDFAD8C-9A07-44D1-8126-712A0E23838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676</properties:Words>
  <properties:Characters>3736</properties:Characters>
  <properties:Lines>87</properties:Lines>
  <properties:Paragraphs>24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4615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2016-09-12T13:36:00Z</dcterms:created>
  <dc:creator>gzubak</dc:creator>
  <cp:lastModifiedBy>Ivana Rogić</cp:lastModifiedBy>
  <cp:lastPrinted>2016-09-19T08:45:00Z</cp:lastPrinted>
  <dcterms:modified xmlns:xsi="http://www.w3.org/2001/XMLSchema-instance" xsi:type="dcterms:W3CDTF">2016-09-19T08:47:00Z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