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49b4" w14:paraId="3e049b4" w:rsidRDefault="00CD15D4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15D4" w:rsidP="00301645" w:rsidR="00CD15D4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AA22F9">
        <w:t xml:space="preserve">                        </w:t>
      </w:r>
      <w:r w:rsidR="00827DD0" w:rsidRPr="00491880">
        <w:t xml:space="preserve">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253E92">
        <w:t>-1739</w:t>
      </w:r>
      <w:r w:rsidR="00A11B02">
        <w:t>/16</w:t>
      </w:r>
      <w:r w:rsidR="00AA22F9">
        <w:t>-13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>u stečajnom p</w:t>
      </w:r>
      <w:r w:rsidR="00253E92">
        <w:rPr>
          <w:lang w:val="pt-BR"/>
        </w:rPr>
        <w:t>ostupku</w:t>
      </w:r>
      <w:r w:rsidRPr="0019480E">
        <w:rPr>
          <w:lang w:val="pt-BR"/>
        </w:rPr>
        <w:t xml:space="preserve"> u povodu prijedloga predlagatelja </w:t>
      </w:r>
      <w:r w:rsidR="000B371A" w:rsidRPr="000B371A">
        <w:rPr>
          <w:lang w:val="pt-BR"/>
        </w:rPr>
        <w:t xml:space="preserve">FINANCIJSKE AGENCIJE, Zagreb, Ulica grada Vukovara 70, OIB: </w:t>
      </w:r>
      <w:r w:rsidR="000B371A" w:rsidRPr="000B371A">
        <w:t>85821130368</w:t>
      </w:r>
      <w:r w:rsidR="000B371A" w:rsidRPr="000B371A">
        <w:rPr>
          <w:lang w:val="pt-BR"/>
        </w:rPr>
        <w:t xml:space="preserve">, za otvaranje stečajnog postupka nad dužnikom </w:t>
      </w:r>
      <w:r w:rsidR="00253E92" w:rsidRPr="00253E92">
        <w:rPr>
          <w:lang w:val="pt-BR"/>
        </w:rPr>
        <w:t xml:space="preserve">AD VERBA j.d.o.o., Zagreb, Šestinski dol 86 i, OIB: </w:t>
      </w:r>
      <w:r w:rsidR="00253E92" w:rsidRPr="00253E92">
        <w:t>23993043769</w:t>
      </w:r>
      <w:r w:rsidR="00491880" w:rsidRPr="00A11B02">
        <w:t>,</w:t>
      </w:r>
      <w:r w:rsidR="00253E92">
        <w:t xml:space="preserve"> </w:t>
      </w:r>
      <w:r w:rsidR="00253E92">
        <w:rPr>
          <w:lang w:val="pt-BR"/>
        </w:rPr>
        <w:t>7. lipnja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253E92" w:rsidRPr="00253E92">
        <w:rPr>
          <w:lang w:val="pt-BR"/>
        </w:rPr>
        <w:t xml:space="preserve">AD VERBA j.d.o.o., Zagreb, Šestinski dol 86 i, OIB: </w:t>
      </w:r>
      <w:r w:rsidR="00253E92" w:rsidRPr="00253E92">
        <w:t>23993043769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F4619B">
        <w:t>29. veljače</w:t>
      </w:r>
      <w:r w:rsidR="00A11B02">
        <w:t xml:space="preserve">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253E92" w:rsidRPr="00253E92">
        <w:rPr>
          <w:lang w:val="pt-BR"/>
        </w:rPr>
        <w:t>AD VERBA j.d.o.o., Zagreb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253E92">
        <w:t xml:space="preserve"> 6. lipnja 2016. </w:t>
      </w:r>
      <w:r w:rsidR="00F4619B">
        <w:t>predao</w:t>
      </w:r>
      <w:r w:rsidR="00A11B02">
        <w:t xml:space="preserve"> potvrdu Financijske agencije od </w:t>
      </w:r>
      <w:r w:rsidR="00F4619B">
        <w:br/>
      </w:r>
      <w:r w:rsidR="00253E92">
        <w:t>6. lipnja</w:t>
      </w:r>
      <w:r w:rsidR="000B371A" w:rsidRPr="000B371A">
        <w:t xml:space="preserve"> 2016</w:t>
      </w:r>
      <w:r w:rsidR="00253E92">
        <w:t>. (list 16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1C40C7" w:rsidP="00834D8F" w:rsidR="001C40C7">
      <w:pPr>
        <w:pStyle w:val="Tijeloteksta"/>
        <w:ind w:firstLine="720"/>
      </w:pPr>
    </w:p>
    <w:p w:rsidRDefault="001C40C7" w:rsidP="00834D8F" w:rsidR="001C40C7">
      <w:pPr>
        <w:pStyle w:val="Tijeloteksta"/>
        <w:ind w:firstLine="720"/>
      </w:pPr>
    </w:p>
    <w:p w:rsidRDefault="001C40C7" w:rsidP="00834D8F" w:rsidR="001C40C7" w:rsidRPr="00491880">
      <w:pPr>
        <w:pStyle w:val="Tijeloteksta"/>
        <w:ind w:firstLine="720"/>
      </w:pP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253E92">
        <w:t>7. lipnja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CD15D4" w:rsidR="0009690D" w:rsidRPr="00491880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CD15D4" w:rsidR="00900561">
      <w:pPr>
        <w:pStyle w:val="Tijeloteksta"/>
        <w:ind w:left="5760"/>
        <w:jc w:val="right"/>
      </w:pPr>
      <w:r>
        <w:t xml:space="preserve">      Gordan Zubak</w:t>
      </w:r>
      <w:r w:rsidR="00AA22F9">
        <w:t>, v.r.</w:t>
      </w:r>
    </w:p>
    <w:p w:rsidRDefault="00CD15D4" w:rsidP="00CD15D4" w:rsidR="00CD15D4">
      <w:pPr>
        <w:pStyle w:val="Tijeloteksta"/>
        <w:ind w:left="5760"/>
        <w:jc w:val="right"/>
      </w:pPr>
    </w:p>
    <w:p w:rsidRDefault="00CD15D4" w:rsidP="00CD15D4" w:rsidR="00CD15D4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161E4E" w:rsidR="00900561">
      <w:pPr>
        <w:ind w:left="360"/>
        <w:jc w:val="both"/>
      </w:pPr>
    </w:p>
    <w:p w:rsidRDefault="00AA22F9" w:rsidP="001745C1" w:rsidR="00AA22F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AA22F9" w:rsidP="00161E4E" w:rsidR="00AA22F9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2F9">
          <w:rPr>
            <w:noProof/>
          </w:rPr>
          <w:t>2</w:t>
        </w:r>
        <w:r>
          <w:fldChar w:fldCharType="end"/>
        </w:r>
        <w:r w:rsidR="00253E92">
          <w:tab/>
          <w:t>67. St-1739</w:t>
        </w:r>
        <w:r>
          <w:t>/16</w:t>
        </w:r>
        <w:r w:rsidR="00AA22F9">
          <w:t>-13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22F9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15D4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St-1739/2016</izvorni_sadrzaj>
    <derivirana_varijabla naziv="DomainObject.Predmet.OznakaBroj_1">St-1739/2016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VERBA j.d.o.o.</izvorni_sadrzaj>
    <derivirana_varijabla naziv="DomainObject.Predmet.ProtustrankaFormated_1">  AD VERBA j.d.o.o.</derivirana_varijabla>
  </DomainObject.Predmet.ProtustrankaFormated>
  <DomainObject.Predmet.ProtustrankaFormatedOIB>
    <izvorni_sadrzaj>  AD VERBA j.d.o.o., OIB 23993043769</izvorni_sadrzaj>
    <derivirana_varijabla naziv="DomainObject.Predmet.ProtustrankaFormatedOIB_1">  AD VERBA j.d.o.o., OIB 23993043769</derivirana_varijabla>
  </DomainObject.Predmet.ProtustrankaFormatedOIB>
  <DomainObject.Predmet.ProtustrankaFormatedWithAdress>
    <izvorni_sadrzaj> AD VERBA j.d.o.o., Šestinski dol 86 i, 10000 Zagreb</izvorni_sadrzaj>
    <derivirana_varijabla naziv="DomainObject.Predmet.ProtustrankaFormatedWithAdress_1"> AD VERBA j.d.o.o., Šestinski dol 86 i, 10000 Zagreb</derivirana_varijabla>
  </DomainObject.Predmet.ProtustrankaFormatedWithAdress>
  <DomainObject.Predmet.ProtustrankaFormatedWithAdressOIB>
    <izvorni_sadrzaj> AD VERBA j.d.o.o., OIB 23993043769, Šestinski dol 86 i, 10000 Zagreb</izvorni_sadrzaj>
    <derivirana_varijabla naziv="DomainObject.Predmet.ProtustrankaFormatedWithAdressOIB_1"> AD VERBA j.d.o.o., OIB 23993043769, Šestinski dol 86 i, 10000 Zagreb</derivirana_varijabla>
  </DomainObject.Predmet.ProtustrankaFormatedWithAdressOIB>
  <DomainObject.Predmet.ProtustrankaWithAdress>
    <izvorni_sadrzaj>AD VERBA j.d.o.o. Šestinski dol 86 i, 10000 Zagreb</izvorni_sadrzaj>
    <derivirana_varijabla naziv="DomainObject.Predmet.ProtustrankaWithAdress_1">AD VERBA j.d.o.o. Šestinski dol 86 i, 10000 Zagreb</derivirana_varijabla>
  </DomainObject.Predmet.ProtustrankaWithAdress>
  <DomainObject.Predmet.ProtustrankaWithAdressOIB>
    <izvorni_sadrzaj>AD VERBA j.d.o.o., OIB 23993043769, Šestinski dol 86 i, 10000 Zagreb</izvorni_sadrzaj>
    <derivirana_varijabla naziv="DomainObject.Predmet.ProtustrankaWithAdressOIB_1">AD VERBA j.d.o.o., OIB 23993043769, Šestinski dol 86 i, 10000 Zagreb</derivirana_varijabla>
  </DomainObject.Predmet.ProtustrankaWithAdressOIB>
  <DomainObject.Predmet.ProtustrankaNazivFormated>
    <izvorni_sadrzaj>AD VERBA j.d.o.o.</izvorni_sadrzaj>
    <derivirana_varijabla naziv="DomainObject.Predmet.ProtustrankaNazivFormated_1">AD VERBA j.d.o.o.</derivirana_varijabla>
  </DomainObject.Predmet.ProtustrankaNazivFormated>
  <DomainObject.Predmet.ProtustrankaNazivFormatedOIB>
    <izvorni_sadrzaj>AD VERBA j.d.o.o., OIB 23993043769</izvorni_sadrzaj>
    <derivirana_varijabla naziv="DomainObject.Predmet.ProtustrankaNazivFormatedOIB_1">AD VERBA j.d.o.o., OIB 23993043769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Trg svibanjskih žrtava 1995. 1, 10000 Zagreb; Stjepan Blažanović, Zmajanska Ulica 15, 10000 Zagreb</izvorni_sadrzaj>
    <derivirana_varijabla naziv="DomainObject.Predmet.StrankaFormatedWithAdress_1"> FINA Regionalni centar Zagreb, Trg svibanjskih žrtava 1995. 1, 10000 Zagreb; Stjepan Blažanović, Zmajanska Ulica 15, 10000 Zagreb</derivirana_varijabla>
  </DomainObject.Predmet.StrankaFormatedWithAdress>
  <DomainObject.Predmet.StrankaFormatedWithAdressOIB>
    <izvorni_sadrzaj> FINA Regionalni centar Zagreb, OIB 85821130368, Trg svibanjskih žrtava 1995. 1, 10000 Zagreb; Stjepan Blažanović, OIB 15095112588, Zmajanska Ulica 15, 10000 Zagreb</izvorni_sadrzaj>
    <derivirana_varijabla naziv="DomainObject.Predmet.StrankaFormatedWithAdressOIB_1"> FINA Regionalni centar Zagreb, OIB 85821130368, Trg svibanjskih žrtava 1995. 1, 10000 Zagreb; Stjepan Blažanović, OIB 15095112588, Zmajanska Ulica 15, 10000 Zagreb</derivirana_varijabla>
  </DomainObject.Predmet.StrankaFormatedWithAdressOIB>
  <DomainObject.Predmet.StrankaWithAdress>
    <izvorni_sadrzaj>FINA Regionalni centar Zagreb Trg svibanjskih žrtava 1995. 1,10000 Zagreb,Stjepan Blažanović Zmajanska Ulica 15,10000 Zagreb</izvorni_sadrzaj>
    <derivirana_varijabla naziv="DomainObject.Predmet.StrankaWithAdress_1">FINA Regionalni centar Zagreb Trg svibanjskih žrtava 1995. 1,10000 Zagreb,Stjepan Blažanović Zmajanska Ulica 15,10000 Zagreb</derivirana_varijabla>
  </DomainObject.Predmet.StrankaWithAdress>
  <DomainObject.Predmet.StrankaWithAdressOIB>
    <izvorni_sadrzaj>FINA Regionalni centar Zagreb, OIB 85821130368, Trg svibanjskih žrtava 1995. 1,10000 Zagreb,Stjepan Blažanović, OIB 15095112588, Zmajanska Ulica 15,10000 Zagreb</izvorni_sadrzaj>
    <derivirana_varijabla naziv="DomainObject.Predmet.StrankaWithAdressOIB_1">FINA Regionalni centar Zagreb, OIB 85821130368, Trg svibanjskih žrtava 1995. 1,10000 Zagreb,Stjepan Blažanović, OIB 15095112588, Zmajanska Ulica 15,10000 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Trg svibanjskih žrtava 1995. 1, 10000 Zagreb</item>
      <item>Stjepan Blažanović, Zmajanska Ulica 15, 10000 Zagreb</item>
    </izvorni_sadrzaj>
    <derivirana_varijabla naziv="DomainObject.Predmet.StrankaListFormatedWithAdress_1">
      <item>FINA Regionalni centar Zagreb, Trg svibanjskih žrtava 1995. 1, 10000 Zagreb</item>
      <item>Stjepan Blažanović, Zmajanska Ulica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Stjepan Blažanović, OIB 15095112588, Zmajanska Ulica 15, 10000 Zagreb</item>
    </izvorni_sadrzaj>
    <derivirana_varijabla naziv="DomainObject.Predmet.StrankaListFormatedWithAdressOIB_1">
      <item>FINA Regionalni centar Zagreb, OIB 85821130368, Trg svibanjskih žrtava 1995. 1, 10000 Zagreb</item>
      <item>Stjepan Blažanović, OIB 15095112588, Zmajanska Ulica 15, 10000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AD VERBA j.d.o.o.</item>
    </izvorni_sadrzaj>
    <derivirana_varijabla naziv="DomainObject.Predmet.ProtuStrankaListFormated_1">
      <item>AD VERBA j.d.o.o.</item>
    </derivirana_varijabla>
  </DomainObject.Predmet.ProtuStrankaListFormated>
  <DomainObject.Predmet.ProtuStrankaListFormatedOIB>
    <izvorni_sadrzaj>
      <item>AD VERBA j.d.o.o., OIB 23993043769</item>
    </izvorni_sadrzaj>
    <derivirana_varijabla naziv="DomainObject.Predmet.ProtuStrankaListFormatedOIB_1">
      <item>AD VERBA j.d.o.o., OIB 23993043769</item>
    </derivirana_varijabla>
  </DomainObject.Predmet.ProtuStrankaListFormatedOIB>
  <DomainObject.Predmet.ProtuStrankaListFormatedWithAdress>
    <izvorni_sadrzaj>
      <item>AD VERBA j.d.o.o., Šestinski dol 86 i, 10000 Zagreb</item>
    </izvorni_sadrzaj>
    <derivirana_varijabla naziv="DomainObject.Predmet.ProtuStrankaListFormatedWithAdress_1">
      <item>AD VERBA j.d.o.o., Šestinski dol 86 i, 10000 Zagreb</item>
    </derivirana_varijabla>
  </DomainObject.Predmet.ProtuStrankaListFormatedWithAdress>
  <DomainObject.Predmet.ProtuStrankaListFormatedWithAdressOIB>
    <izvorni_sadrzaj>
      <item>AD VERBA j.d.o.o., OIB 23993043769, Šestinski dol 86 i, 10000 Zagreb</item>
    </izvorni_sadrzaj>
    <derivirana_varijabla naziv="DomainObject.Predmet.ProtuStrankaListFormatedWithAdressOIB_1">
      <item>AD VERBA j.d.o.o., OIB 23993043769, Šestinski dol 86 i, 10000 Zagreb</item>
    </derivirana_varijabla>
  </DomainObject.Predmet.ProtuStrankaListFormatedWithAdressOIB>
  <DomainObject.Predmet.ProtuStrankaListNazivFormated>
    <izvorni_sadrzaj>
      <item>AD VERBA j.d.o.o.</item>
    </izvorni_sadrzaj>
    <derivirana_varijabla naziv="DomainObject.Predmet.ProtuStrankaListNazivFormated_1">
      <item>AD VERBA j.d.o.o.</item>
    </derivirana_varijabla>
  </DomainObject.Predmet.ProtuStrankaListNazivFormated>
  <DomainObject.Predmet.ProtuStrankaListNazivFormatedOIB>
    <izvorni_sadrzaj>
      <item>AD VERBA j.d.o.o., OIB 23993043769</item>
    </izvorni_sadrzaj>
    <derivirana_varijabla naziv="DomainObject.Predmet.ProtuStrankaListNazivFormatedOIB_1">
      <item>AD VERBA j.d.o.o., OIB 23993043769</item>
    </derivirana_varijabla>
  </DomainObject.Predmet.ProtuStrankaListNazivFormatedOIB>
  <DomainObject.Predmet.OstaliListFormated>
    <izvorni_sadrzaj>
      <item>Stjepan Blažanović</item>
    </izvorni_sadrzaj>
    <derivirana_varijabla naziv="DomainObject.Predmet.OstaliListFormated_1">
      <item>Stjepan Blažanović</item>
    </derivirana_varijabla>
  </DomainObject.Predmet.OstaliListFormated>
  <DomainObject.Predmet.OstaliListFormatedOIB>
    <izvorni_sadrzaj>
      <item>Stjepan Blažanović, OIB 15095112588</item>
    </izvorni_sadrzaj>
    <derivirana_varijabla naziv="DomainObject.Predmet.OstaliListFormatedOIB_1">
      <item>Stjepan Blažanović, OIB 15095112588</item>
    </derivirana_varijabla>
  </DomainObject.Predmet.OstaliListFormatedOIB>
  <DomainObject.Predmet.OstaliListFormatedWithAdress>
    <izvorni_sadrzaj>
      <item>Stjepan Blažanović, Zmajanska Ulica 15, 10000 Zagreb</item>
    </izvorni_sadrzaj>
    <derivirana_varijabla naziv="DomainObject.Predmet.OstaliListFormatedWithAdress_1">
      <item>Stjepan Blažanović, Zmajanska Ulica 15, 10000 Zagreb</item>
    </derivirana_varijabla>
  </DomainObject.Predmet.OstaliListFormatedWithAdress>
  <DomainObject.Predmet.OstaliListFormatedWithAdressOIB>
    <izvorni_sadrzaj>
      <item>Stjepan Blažanović, OIB 15095112588, Zmajanska Ulica 15, 10000 Zagreb</item>
    </izvorni_sadrzaj>
    <derivirana_varijabla naziv="DomainObject.Predmet.OstaliListFormatedWithAdressOIB_1">
      <item>Stjepan Blažanović, OIB 15095112588, Zmajanska Ulica 15, 10000 Zagreb</item>
    </derivirana_varijabla>
  </DomainObject.Predmet.OstaliListFormatedWithAdressOIB>
  <DomainObject.Predmet.OstaliListNazivFormated>
    <izvorni_sadrzaj>
      <item>Stjepan Blažanović</item>
    </izvorni_sadrzaj>
    <derivirana_varijabla naziv="DomainObject.Predmet.OstaliListNazivFormated_1">
      <item>Stjepan Blažanović</item>
    </derivirana_varijabla>
  </DomainObject.Predmet.OstaliListNazivFormated>
  <DomainObject.Predmet.OstaliListNazivFormatedOIB>
    <izvorni_sadrzaj>
      <item>Stjepan Blažanović, OIB 15095112588</item>
    </izvorni_sadrzaj>
    <derivirana_varijabla naziv="DomainObject.Predmet.OstaliListNazivFormatedOIB_1">
      <item>Stjepan Blažanović, OIB 15095112588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 VERBA j.d.o.o.</izvorni_sadrzaj>
    <derivirana_varijabla naziv="DomainObject.Predmet.ProtustrankaIDrugi_1">AD VERBA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 VERBA j.d.o.o., OIB 23993043769, Šestinski dol 86 i, 10000 Zagreb</izvorni_sadrzaj>
    <derivirana_varijabla naziv="DomainObject.Predmet.ProtustrankaIDrugiAdressOIB_1">AD VERBA j.d.o.o., OIB 23993043769, Šestinski dol 86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VERBA j.d.o.o.</item>
      <item>Stjepan Blažanović</item>
      <item>Stjepan Blažanović</item>
    </izvorni_sadrzaj>
    <derivirana_varijabla naziv="DomainObject.Predmet.SudioniciListNaziv_1">
      <item>FINA Regionalni centar Zagreb</item>
      <item>AD VERBA j.d.o.o.</item>
      <item>Stjepan Blažanović</item>
      <item>Stjepan Blažanović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 VERBA j.d.o.o., OIB 23993043769, Šestinski dol 86 i,10000 Zagreb</item>
      <item>Stjepan Blažanović, OIB 15095112588, Zmajanska Ulica 15,10000 Zagreb</item>
      <item>Stjepan Blažanović, OIB 15095112588, Zmajanska Ulica 15,10000 Zagreb</item>
    </izvorni_sadrzaj>
    <derivirana_varijabla naziv="DomainObject.Predmet.SudioniciListAdressOIB_1">
      <item>FINA Regionalni centar Zagreb, OIB 85821130368, Trg svibanjskih žrtava 1995. 1,10000 Zagreb</item>
      <item>AD VERBA j.d.o.o., OIB 23993043769, Šestinski dol 86 i,10000 Zagreb</item>
      <item>Stjepan Blažanović, OIB 15095112588, Zmajanska Ulica 15,10000 Zagreb</item>
      <item>Stjepan Blažanović, OIB 15095112588, Zmajanska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23993043769</item>
      <item>, OIB 15095112588</item>
      <item>, OIB 15095112588</item>
    </izvorni_sadrzaj>
    <derivirana_varijabla naziv="DomainObject.Predmet.SudioniciListNazivOIB_1">
      <item>, OIB 85821130368</item>
      <item>, OIB 23993043769</item>
      <item>, OIB 15095112588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1541</properties:Characters>
  <properties:Lines>61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2016-06-06T11:44:00Z</dcterms:created>
  <dc:creator>nmarkovic</dc:creator>
  <cp:lastModifiedBy>Ivana Rogić</cp:lastModifiedBy>
  <cp:lastPrinted>2016-06-07T08:04:00Z</cp:lastPrinted>
  <dcterms:modified xmlns:xsi="http://www.w3.org/2001/XMLSchema-instance" xsi:type="dcterms:W3CDTF">2016-06-07T08:04:00Z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