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c42d" w14:paraId="c66c42d" w:rsidRDefault="00ED5F8B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="005E3EB7" w:rsidRPr="00FA23DA">
        <w:rPr>
          <w:sz w:val="16"/>
          <w:szCs w:val="16"/>
        </w:rPr>
        <w:t xml:space="preserve">         </w:t>
      </w:r>
      <w:r w:rsidR="005E3EB7"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FA23DA">
        <w:rPr>
          <w:sz w:val="16"/>
          <w:szCs w:val="16"/>
        </w:rPr>
        <w:t xml:space="preserve">                   </w:t>
      </w:r>
      <w:r w:rsidR="005E3EB7" w:rsidRPr="00FA23DA">
        <w:t xml:space="preserve">                                         </w:t>
      </w:r>
    </w:p>
    <w:p w:rsidRDefault="00ED5F8B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ED5F8B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4D1800" w:rsidP="005E3EB7" w:rsidR="004D1800">
      <w:pPr>
        <w:jc w:val="center"/>
      </w:pP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CA6126">
      <w:pPr>
        <w:jc w:val="both"/>
      </w:pPr>
      <w:r w:rsidRPr="00DA15C9">
        <w:tab/>
      </w:r>
      <w:r w:rsidR="00012FFC" w:rsidRPr="00012FFC">
        <w:t xml:space="preserve">Trgovački sud u Pazinu, po stečajnom sucu Ivanu Dujiću, u postupku po prijedlogu predlagatelja </w:t>
      </w:r>
      <w:r w:rsidR="00DE2231" w:rsidRPr="00DE2231">
        <w:t>POSOJILNICA BANK eGen sa sjedištem u Austriji, Klagenfurt, Paulitschgasse 5-7, OIB 24250429800</w:t>
      </w:r>
      <w:r w:rsidR="00012FFC" w:rsidRPr="00012FFC">
        <w:t xml:space="preserve">, </w:t>
      </w:r>
      <w:r w:rsidR="00DE2231" w:rsidRPr="00DE2231">
        <w:t>zastupanog po punomoćnicima odvjetnicima iz Odvjetničkog društva Kallay &amp; Partneri d.o.o. Zagreb</w:t>
      </w:r>
      <w:r w:rsidR="00012FFC" w:rsidRPr="00012FFC">
        <w:t xml:space="preserve">, radi otvaranja stečajnog postupka nad trgovačkim društvom </w:t>
      </w:r>
      <w:r w:rsidR="00DE2231" w:rsidRPr="00DE2231">
        <w:t xml:space="preserve">RB </w:t>
      </w:r>
      <w:r w:rsidR="00691378">
        <w:t>-</w:t>
      </w:r>
      <w:r w:rsidR="00DE2231" w:rsidRPr="00DE2231">
        <w:t xml:space="preserve"> IMPEX d.o.o. Poreč, Obala Maršala Tita 9, OIB 25611782202</w:t>
      </w:r>
      <w:r w:rsidR="00012FFC">
        <w:t>, 1</w:t>
      </w:r>
      <w:r w:rsidR="00DE2231">
        <w:t>6</w:t>
      </w:r>
      <w:r w:rsidR="00012FFC" w:rsidRPr="00012FFC">
        <w:t xml:space="preserve">. </w:t>
      </w:r>
      <w:r w:rsidR="00DE2231">
        <w:t>srpnja</w:t>
      </w:r>
      <w:r w:rsidR="00012FFC" w:rsidRPr="00012FFC">
        <w:t xml:space="preserve"> 2018.</w:t>
      </w:r>
    </w:p>
    <w:p w:rsidRDefault="00012FFC" w:rsidP="005E3EB7" w:rsidR="00012FFC">
      <w:pPr>
        <w:jc w:val="both"/>
      </w:pPr>
    </w:p>
    <w:p w:rsidRDefault="005E3EB7" w:rsidP="00ED5F8B" w:rsidR="005E3EB7" w:rsidRPr="00DA15C9">
      <w:pPr>
        <w:jc w:val="center"/>
      </w:pP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DE2231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DE2231" w:rsidRPr="00DE2231">
        <w:t xml:space="preserve">RB </w:t>
      </w:r>
      <w:r w:rsidR="00691378">
        <w:t>-</w:t>
      </w:r>
      <w:r w:rsidR="00DE2231" w:rsidRPr="00DE2231">
        <w:t xml:space="preserve"> IMPEX d.o.o. Poreč, Obala Maršala Tita 9, OIB 25611782202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DE2231" w:rsidP="00DE2231" w:rsidR="00DE2231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DE2231">
        <w:rPr>
          <w:lang w:val="pl-PL"/>
        </w:rPr>
        <w:t>Za privremenog stečajnog upravitelja imenuje se Jasna Kučević, iz Pule, Kaštanjer 64, OIB 89442269215.</w:t>
      </w:r>
    </w:p>
    <w:p w:rsidRDefault="00DE2231" w:rsidP="00DE2231" w:rsidR="00DE2231" w:rsidRPr="00DE2231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Određuje se ročište </w:t>
      </w:r>
      <w:r w:rsidR="00CA6126" w:rsidRPr="00A43D8D">
        <w:rPr>
          <w:lang w:val="pl-PL"/>
        </w:rPr>
        <w:t>radi očitovanja o prijedlogu za otvaranje stečajnoga postupka (čl. 123. SZ-a)</w:t>
      </w:r>
      <w:r w:rsidR="00CA6126">
        <w:rPr>
          <w:lang w:val="pl-PL"/>
        </w:rPr>
        <w:t xml:space="preserve"> te </w:t>
      </w:r>
      <w:r w:rsidRPr="00A43D8D">
        <w:rPr>
          <w:lang w:val="pl-PL"/>
        </w:rPr>
        <w:t>radi rasprave o pretpostavkama za otvaranje stečajnoga postupka (čl. 128. st. 1. SZ-a)</w:t>
      </w:r>
      <w:r w:rsidRPr="00A43D8D">
        <w:t xml:space="preserve">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DE2231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10</w:t>
      </w:r>
      <w:r w:rsidR="00814FDD" w:rsidRPr="00A43D8D">
        <w:rPr>
          <w:b/>
          <w:lang w:val="pl-PL"/>
        </w:rPr>
        <w:t>.</w:t>
      </w:r>
      <w:r w:rsidR="00194CC9">
        <w:rPr>
          <w:b/>
          <w:lang w:val="pl-PL"/>
        </w:rPr>
        <w:t xml:space="preserve"> </w:t>
      </w:r>
      <w:r>
        <w:rPr>
          <w:b/>
          <w:lang w:val="pl-PL"/>
        </w:rPr>
        <w:t>rujna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E0333B">
        <w:rPr>
          <w:b/>
          <w:lang w:val="pl-PL"/>
        </w:rPr>
        <w:t>8</w:t>
      </w:r>
      <w:r w:rsidR="005E3EB7" w:rsidRPr="00A43D8D">
        <w:rPr>
          <w:b/>
          <w:lang w:val="pl-PL"/>
        </w:rPr>
        <w:t xml:space="preserve">. u </w:t>
      </w:r>
      <w:r w:rsidR="00012FFC">
        <w:rPr>
          <w:b/>
          <w:lang w:val="pl-PL"/>
        </w:rPr>
        <w:t>12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DE2231" w:rsidRPr="00DE2231">
        <w:rPr>
          <w:lang w:val="pl-PL"/>
        </w:rPr>
        <w:t>Jasna Kučević, iz Pule, Kaštanjer 64</w:t>
      </w:r>
      <w:r w:rsidR="008833E8">
        <w:rPr>
          <w:lang w:val="pl-PL"/>
        </w:rPr>
        <w:t>,</w:t>
      </w:r>
    </w:p>
    <w:p w:rsidRDefault="00BA7D01" w:rsidP="00413B7B" w:rsidR="009D022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>-</w:t>
      </w:r>
      <w:r>
        <w:rPr>
          <w:lang w:val="sv-SE"/>
        </w:rPr>
        <w:t xml:space="preserve"> </w:t>
      </w:r>
      <w:r w:rsidRPr="003C2AAF">
        <w:rPr>
          <w:lang w:val="sv-SE"/>
        </w:rPr>
        <w:t>predlagatelj</w:t>
      </w:r>
      <w:r w:rsidR="009D022B">
        <w:t>,</w:t>
      </w:r>
    </w:p>
    <w:p w:rsidRDefault="009D022B" w:rsidP="00DE2231" w:rsidR="009D022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lastRenderedPageBreak/>
        <w:t>-</w:t>
      </w:r>
      <w:r w:rsidR="00BA7D01">
        <w:rPr>
          <w:lang w:val="sv-SE"/>
        </w:rPr>
        <w:t xml:space="preserve"> </w:t>
      </w:r>
      <w:r>
        <w:rPr>
          <w:lang w:val="sv-SE"/>
        </w:rPr>
        <w:t>zakonski zastupni</w:t>
      </w:r>
      <w:r w:rsidR="00012FFC">
        <w:rPr>
          <w:lang w:val="sv-SE"/>
        </w:rPr>
        <w:t>k</w:t>
      </w:r>
      <w:r w:rsidR="00194CC9">
        <w:rPr>
          <w:lang w:val="sv-SE"/>
        </w:rPr>
        <w:t xml:space="preserve"> </w:t>
      </w:r>
      <w:r>
        <w:rPr>
          <w:lang w:val="sv-SE"/>
        </w:rPr>
        <w:t>dužnika</w:t>
      </w:r>
      <w:r w:rsidR="00012FFC" w:rsidRPr="00012FFC">
        <w:t xml:space="preserve"> </w:t>
      </w:r>
      <w:r w:rsidR="00DE2231" w:rsidRPr="00DE2231">
        <w:rPr>
          <w:lang w:val="sv-SE"/>
        </w:rPr>
        <w:t>Dunja Benčić</w:t>
      </w:r>
      <w:r w:rsidR="00DE2231">
        <w:rPr>
          <w:lang w:val="sv-SE"/>
        </w:rPr>
        <w:t xml:space="preserve">, </w:t>
      </w:r>
      <w:r w:rsidR="00DE2231" w:rsidRPr="00DE2231">
        <w:rPr>
          <w:lang w:val="sv-SE"/>
        </w:rPr>
        <w:t>Poreč, Obala Maršala Tita 9</w:t>
      </w:r>
      <w:r w:rsidR="00CA6126">
        <w:rPr>
          <w:lang w:val="sv-SE"/>
        </w:rPr>
        <w:t>.</w:t>
      </w:r>
    </w:p>
    <w:p w:rsidRDefault="00BA7D01" w:rsidP="00BA7D01" w:rsidR="00BA7D01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E2231" w:rsidRPr="00DE2231">
        <w:t>16. srpnja 2018.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ED5F8B" w:rsidR="005E3EB7">
      <w:pPr>
        <w:ind w:left="4956"/>
        <w:jc w:val="center"/>
      </w:pPr>
      <w:r>
        <w:t>S</w:t>
      </w:r>
      <w:r w:rsidRPr="00DA15C9">
        <w:t>udac</w:t>
      </w:r>
    </w:p>
    <w:p w:rsidRDefault="0051365F" w:rsidP="00ED5F8B" w:rsidR="0051365F" w:rsidRPr="00DA15C9">
      <w:pPr>
        <w:ind w:left="4956"/>
        <w:jc w:val="center"/>
      </w:pPr>
    </w:p>
    <w:p w:rsidRDefault="0051365F" w:rsidP="00ED5F8B" w:rsidR="005E3EB7" w:rsidRPr="00DA15C9">
      <w:pPr>
        <w:ind w:left="4956"/>
        <w:jc w:val="center"/>
      </w:pPr>
      <w:r>
        <w:t>Ivan Dujić</w:t>
      </w:r>
      <w:r w:rsidR="00325054">
        <w:t>, v.r.</w:t>
      </w:r>
    </w:p>
    <w:p w:rsidRDefault="005E3EB7" w:rsidP="005E3EB7" w:rsidR="005E3EB7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BA7D01" w:rsidP="00A052D5" w:rsidR="00194CC9">
      <w:pPr>
        <w:jc w:val="both"/>
        <w:rPr>
          <w:lang w:val="sv-SE"/>
        </w:rPr>
      </w:pPr>
      <w:r>
        <w:rPr>
          <w:lang w:val="sv-SE"/>
        </w:rPr>
        <w:t>- predlagatelj</w:t>
      </w:r>
      <w:r w:rsidR="00194CC9">
        <w:rPr>
          <w:lang w:val="sv-SE"/>
        </w:rPr>
        <w:t xml:space="preserve"> po </w:t>
      </w:r>
      <w:r w:rsidR="00DE2231">
        <w:rPr>
          <w:lang w:val="sv-SE"/>
        </w:rPr>
        <w:t>pun.</w:t>
      </w:r>
    </w:p>
    <w:p w:rsidRDefault="004D1800" w:rsidP="00A052D5" w:rsidR="004D1800">
      <w:pPr>
        <w:jc w:val="both"/>
        <w:rPr>
          <w:lang w:val="sv-SE"/>
        </w:rPr>
      </w:pPr>
      <w:r>
        <w:rPr>
          <w:lang w:val="sv-SE"/>
        </w:rPr>
        <w:t>- dužnik</w:t>
      </w:r>
    </w:p>
    <w:p w:rsidRDefault="004D1800" w:rsidP="004D1800" w:rsidR="004D1800">
      <w:pPr>
        <w:jc w:val="both"/>
        <w:rPr>
          <w:lang w:val="sv-SE"/>
        </w:rPr>
      </w:pPr>
      <w:r w:rsidRPr="00A052D5">
        <w:rPr>
          <w:lang w:val="sv-SE"/>
        </w:rPr>
        <w:t xml:space="preserve">- privremeni stečajni upravitelj </w:t>
      </w:r>
      <w:r w:rsidRPr="00691378">
        <w:rPr>
          <w:lang w:val="sv-SE"/>
        </w:rPr>
        <w:t>Jasna Kučević, iz Pule, Kaštanjer 64</w:t>
      </w:r>
      <w:r w:rsidRPr="00194CC9">
        <w:rPr>
          <w:lang w:val="sv-SE"/>
        </w:rPr>
        <w:t>,</w:t>
      </w:r>
      <w:r>
        <w:rPr>
          <w:lang w:val="sv-SE"/>
        </w:rPr>
        <w:t xml:space="preserve"> uz preslike listova 5-13 spisa</w:t>
      </w:r>
    </w:p>
    <w:p w:rsidRDefault="00194CC9" w:rsidP="00012FFC" w:rsidR="002E751B">
      <w:pPr>
        <w:jc w:val="both"/>
        <w:rPr>
          <w:lang w:val="sv-SE"/>
        </w:rPr>
      </w:pPr>
      <w:r w:rsidRPr="00194CC9">
        <w:rPr>
          <w:lang w:val="sv-SE"/>
        </w:rPr>
        <w:t xml:space="preserve">- </w:t>
      </w:r>
      <w:r w:rsidR="00DE2231" w:rsidRPr="00DE2231">
        <w:rPr>
          <w:lang w:val="sv-SE"/>
        </w:rPr>
        <w:t>Dunja Benčić, Poreč, Obala Maršala Tita 9</w:t>
      </w:r>
    </w:p>
    <w:sectPr w:rsidSect="004D1800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700" w:rsidP="005E3EB7" w:rsidR="006B3700">
      <w:r>
        <w:separator/>
      </w:r>
    </w:p>
  </w:endnote>
  <w:endnote w:id="0" w:type="continuationSeparator">
    <w:p w:rsidRDefault="006B3700" w:rsidP="005E3EB7" w:rsidR="006B3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700" w:rsidP="005E3EB7" w:rsidR="006B3700">
      <w:r>
        <w:separator/>
      </w:r>
    </w:p>
  </w:footnote>
  <w:footnote w:id="0" w:type="continuationSeparator">
    <w:p w:rsidRDefault="006B3700" w:rsidP="005E3EB7" w:rsidR="006B3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8A8" w:rsidP="00E02C86" w:rsidR="00DA15C9">
    <w:pPr>
      <w:pStyle w:val="Zaglavlje"/>
      <w:jc w:val="right"/>
    </w:pPr>
    <w:r>
      <w:tab/>
    </w:r>
    <w:r w:rsidR="004D1800">
      <w:t>2</w:t>
    </w:r>
    <w:r>
      <w:tab/>
    </w:r>
    <w:r w:rsidR="00E17C4E" w:rsidRPr="00E17C4E">
      <w:t>10 St-258/2018-12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527943"/>
      <w:docPartObj>
        <w:docPartGallery w:val="Page Numbers (Top of Page)"/>
        <w:docPartUnique/>
      </w:docPartObj>
    </w:sdtPr>
    <w:sdtEndPr/>
    <w:sdtContent>
      <w:p w:rsidRDefault="004D1800" w:rsidP="00ED5F8B" w:rsidR="00DF28E8">
        <w:pPr>
          <w:pStyle w:val="Zaglavlje"/>
          <w:jc w:val="center"/>
        </w:pPr>
        <w:r>
          <w:tab/>
        </w:r>
        <w:r>
          <w:tab/>
        </w:r>
        <w:r w:rsidRPr="004D1800">
          <w:t>10 St-258/2018-12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2FFC"/>
    <w:rsid w:val="00036ADB"/>
    <w:rsid w:val="0006647B"/>
    <w:rsid w:val="000873CD"/>
    <w:rsid w:val="000C7B4D"/>
    <w:rsid w:val="000F6D84"/>
    <w:rsid w:val="00107DA9"/>
    <w:rsid w:val="00144527"/>
    <w:rsid w:val="00146239"/>
    <w:rsid w:val="00147C9F"/>
    <w:rsid w:val="001638A8"/>
    <w:rsid w:val="001650D3"/>
    <w:rsid w:val="00167A8D"/>
    <w:rsid w:val="001771C1"/>
    <w:rsid w:val="00194CC9"/>
    <w:rsid w:val="001D102A"/>
    <w:rsid w:val="00243371"/>
    <w:rsid w:val="00262377"/>
    <w:rsid w:val="00264035"/>
    <w:rsid w:val="0029389A"/>
    <w:rsid w:val="002C73DE"/>
    <w:rsid w:val="002D55AD"/>
    <w:rsid w:val="002E751B"/>
    <w:rsid w:val="00310E34"/>
    <w:rsid w:val="00325054"/>
    <w:rsid w:val="00365FA1"/>
    <w:rsid w:val="0036735C"/>
    <w:rsid w:val="003B74B1"/>
    <w:rsid w:val="003E563E"/>
    <w:rsid w:val="00413B7B"/>
    <w:rsid w:val="004311CC"/>
    <w:rsid w:val="004403B7"/>
    <w:rsid w:val="004824A7"/>
    <w:rsid w:val="004D1800"/>
    <w:rsid w:val="0051365F"/>
    <w:rsid w:val="00554328"/>
    <w:rsid w:val="005A0365"/>
    <w:rsid w:val="005A4786"/>
    <w:rsid w:val="005E3EB7"/>
    <w:rsid w:val="00607D56"/>
    <w:rsid w:val="00691378"/>
    <w:rsid w:val="006B3700"/>
    <w:rsid w:val="006E1647"/>
    <w:rsid w:val="006F2BCD"/>
    <w:rsid w:val="00723802"/>
    <w:rsid w:val="00794BE7"/>
    <w:rsid w:val="0080629B"/>
    <w:rsid w:val="00814FDD"/>
    <w:rsid w:val="00877A7B"/>
    <w:rsid w:val="00880D71"/>
    <w:rsid w:val="008833E8"/>
    <w:rsid w:val="00884C64"/>
    <w:rsid w:val="008B520D"/>
    <w:rsid w:val="008C1B2A"/>
    <w:rsid w:val="00927E04"/>
    <w:rsid w:val="00975974"/>
    <w:rsid w:val="00985388"/>
    <w:rsid w:val="00997040"/>
    <w:rsid w:val="009A015A"/>
    <w:rsid w:val="009D022B"/>
    <w:rsid w:val="00A02A37"/>
    <w:rsid w:val="00A052D5"/>
    <w:rsid w:val="00A43D8D"/>
    <w:rsid w:val="00A560B4"/>
    <w:rsid w:val="00A6467D"/>
    <w:rsid w:val="00B024B9"/>
    <w:rsid w:val="00B1500A"/>
    <w:rsid w:val="00B849FE"/>
    <w:rsid w:val="00BA3552"/>
    <w:rsid w:val="00BA7D01"/>
    <w:rsid w:val="00C82279"/>
    <w:rsid w:val="00CA6126"/>
    <w:rsid w:val="00D14604"/>
    <w:rsid w:val="00DE2231"/>
    <w:rsid w:val="00DF28E8"/>
    <w:rsid w:val="00E02C86"/>
    <w:rsid w:val="00E0333B"/>
    <w:rsid w:val="00E0710F"/>
    <w:rsid w:val="00E1576B"/>
    <w:rsid w:val="00E17C4E"/>
    <w:rsid w:val="00E40527"/>
    <w:rsid w:val="00E5001A"/>
    <w:rsid w:val="00E758EE"/>
    <w:rsid w:val="00EB1623"/>
    <w:rsid w:val="00ED5F8B"/>
    <w:rsid w:val="00F15BD5"/>
    <w:rsid w:val="00F26397"/>
    <w:rsid w:val="00F47C0A"/>
    <w:rsid w:val="00F96428"/>
    <w:rsid w:val="00FA0B7B"/>
    <w:rsid w:val="00FB0B18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05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05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05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05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05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05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05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05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RB - IMPEX d.o.o. POREČ</izvorni_sadrzaj>
    <derivirana_varijabla naziv="DomainObject.Predmet.ProtustrankaFormated_1">  RB - IMPEX d.o.o. POREČ</derivirana_varijabla>
  </DomainObject.Predmet.ProtustrankaFormated>
  <DomainObject.Predmet.ProtustrankaFormatedOIB>
    <izvorni_sadrzaj>  RB - IMPEX d.o.o. POREČ, OIB 25611782202</izvorni_sadrzaj>
    <derivirana_varijabla naziv="DomainObject.Predmet.ProtustrankaFormatedOIB_1">  RB - IMPEX d.o.o. POREČ, OIB 25611782202</derivirana_varijabla>
  </DomainObject.Predmet.ProtustrankaFormatedOIB>
  <DomainObject.Predmet.ProtustrankaFormatedWithAdress>
    <izvorni_sadrzaj> RB - IMPEX d.o.o. POREČ, Obala Maršala Tita 9, 34343 Poreč</izvorni_sadrzaj>
    <derivirana_varijabla naziv="DomainObject.Predmet.ProtustrankaFormatedWithAdress_1"> RB - IMPEX d.o.o. POREČ, Obala Maršala Tita 9, 34343 Poreč</derivirana_varijabla>
  </DomainObject.Predmet.ProtustrankaFormatedWithAdress>
  <DomainObject.Predmet.ProtustrankaFormatedWithAdressOIB>
    <izvorni_sadrzaj> RB - IMPEX d.o.o. POREČ, OIB 25611782202, Obala Maršala Tita 9, 34343 Poreč</izvorni_sadrzaj>
    <derivirana_varijabla naziv="DomainObject.Predmet.ProtustrankaFormatedWithAdressOIB_1"> RB - IMPEX d.o.o. POREČ, OIB 25611782202, Obala Maršala Tita 9, 34343 Poreč</derivirana_varijabla>
  </DomainObject.Predmet.ProtustrankaFormatedWithAdressOIB>
  <DomainObject.Predmet.ProtustrankaWithAdress>
    <izvorni_sadrzaj>RB - IMPEX d.o.o. POREČ Obala Maršala Tita 9, 34343 Poreč</izvorni_sadrzaj>
    <derivirana_varijabla naziv="DomainObject.Predmet.ProtustrankaWithAdress_1">RB - IMPEX d.o.o. POREČ Obala Maršala Tita 9, 34343 Poreč</derivirana_varijabla>
  </DomainObject.Predmet.ProtustrankaWithAdress>
  <DomainObject.Predmet.ProtustrankaWithAdressOIB>
    <izvorni_sadrzaj>RB - IMPEX d.o.o. POREČ, OIB 25611782202, Obala Maršala Tita 9, 34343 Poreč</izvorni_sadrzaj>
    <derivirana_varijabla naziv="DomainObject.Predmet.ProtustrankaWithAdressOIB_1">RB - IMPEX d.o.o. POREČ, OIB 25611782202, Obala Maršala Tita 9, 34343 Poreč</derivirana_varijabla>
  </DomainObject.Predmet.ProtustrankaWithAdressOIB>
  <DomainObject.Predmet.ProtustrankaNazivFormated>
    <izvorni_sadrzaj>RB - IMPEX d.o.o. POREČ</izvorni_sadrzaj>
    <derivirana_varijabla naziv="DomainObject.Predmet.ProtustrankaNazivFormated_1">RB - IMPEX d.o.o. POREČ</derivirana_varijabla>
  </DomainObject.Predmet.ProtustrankaNazivFormated>
  <DomainObject.Predmet.ProtustrankaNazivFormatedOIB>
    <izvorni_sadrzaj>RB - IMPEX d.o.o. POREČ, OIB 25611782202</izvorni_sadrzaj>
    <derivirana_varijabla naziv="DomainObject.Predmet.ProtustrankaNazivFormatedOIB_1">RB - IMPEX d.o.o. POREČ, OIB 25611782202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POSOJILNICA BANK eGEn, Klagenfurt, Republika Austrija zastupanog po punomoćniku Odvjetničko društvo KALLAY &amp; PARTNERI, društvo s ograničenom odgovornošću</izvorni_sadrzaj>
    <derivirana_varijabla naziv="DomainObject.Predmet.StrankaFormated_1">  POSOJILNICA BANK eGEn, Klagenfurt, Republika Austrija zastupanog po punomoćniku Odvjetničko društvo KALLAY &amp; PARTNERI, društvo s ograničenom odgovornošću</derivirana_varijabla>
  </DomainObject.Predmet.StrankaFormated>
  <DomainObject.Predmet.StrankaFormatedOIB>
    <izvorni_sadrzaj>  POSOJILNICA BANK eGEn, Klagenfurt, Republika Austrija, OIB 24250429800 zastupanog po punomoćniku Odvjetničko društvo KALLAY &amp; PARTNERI, društvo s ograničenom odgovornošću</izvorni_sadrzaj>
    <derivirana_varijabla naziv="DomainObject.Predmet.StrankaFormatedOIB_1">  POSOJILNICA BANK eGEn, Klagenfurt, Republika Austrija, OIB 24250429800 zastupanog po punomoćniku Odvjetničko društvo KALLAY &amp; PARTNERI, društvo s ograničenom odgovornošću</derivirana_varijabla>
  </DomainObject.Predmet.StrankaFormatedOIB>
  <DomainObject.Predmet.StrankaFormatedWithAdress>
    <izvorni_sadrzaj> POSOJILNICA BANK eGEn, Klagenfurt, Republika Austrija, Paulitschgasse 5-7, 0 Klagenfurt zastupanog po punomoćniku Odvjetničko društvo KALLAY &amp; PARTNERI, društvo s ograničenom odgovornošću</izvorni_sadrzaj>
    <derivirana_varijabla naziv="DomainObject.Predmet.StrankaFormatedWithAdress_1"> POSOJILNICA BANK eGEn, Klagenfurt, Republika Austrija, Paulitschgasse 5-7, 0 Klagenfurt zastupanog po punomoćniku Odvjetničko društvo KALLAY &amp; PARTNERI, društvo s ograničenom odgovornošću</derivirana_varijabla>
  </DomainObject.Predmet.StrankaFormatedWithAdress>
  <DomainObject.Predmet.StrankaFormatedWithAdressOIB>
    <izvorni_sadrzaj> POSOJILNICA BANK eGEn, Klagenfurt, Republika Austrija, OIB 24250429800, Paulitschgasse 5-7, 0 Klagenfurt zastupanog po punomoćniku Odvjetničko društvo KALLAY &amp; PARTNERI, društvo s ograničenom odgovornošću</izvorni_sadrzaj>
    <derivirana_varijabla naziv="DomainObject.Predmet.StrankaFormatedWithAdressOIB_1"> POSOJILNICA BANK eGEn, Klagenfurt, Republika Austrija, OIB 24250429800, Paulitschgasse 5-7, 0 Klagenfurt zastupanog po punomoćniku Odvjetničko društvo KALLAY &amp; PARTNERI, društvo s ograničenom odgovornošću</derivirana_varijabla>
  </DomainObject.Predmet.StrankaFormatedWithAdressOIB>
  <DomainObject.Predmet.StrankaWithAdress>
    <izvorni_sadrzaj>POSOJILNICA BANK eGEn, Klagenfurt, Republika Austrija Paulitschgasse 5-7,0 Klagenfurt</izvorni_sadrzaj>
    <derivirana_varijabla naziv="DomainObject.Predmet.StrankaWithAdress_1">POSOJILNICA BANK eGEn, Klagenfurt, Republika Austrija Paulitschgasse 5-7,0 Klagenfurt</derivirana_varijabla>
  </DomainObject.Predmet.StrankaWithAdress>
  <DomainObject.Predmet.StrankaWithAdressOIB>
    <izvorni_sadrzaj>POSOJILNICA BANK eGEn, Klagenfurt, Republika Austrija, OIB 24250429800, Paulitschgasse 5-7,0 Klagenfurt</izvorni_sadrzaj>
    <derivirana_varijabla naziv="DomainObject.Predmet.StrankaWithAdressOIB_1">POSOJILNICA BANK eGEn, Klagenfurt, Republika Austrija, OIB 24250429800, Paulitschgasse 5-7,0 Klagenfurt</derivirana_varijabla>
  </DomainObject.Predmet.StrankaWithAdressOIB>
  <DomainObject.Predmet.StrankaNazivFormated>
    <izvorni_sadrzaj>POSOJILNICA BANK eGEn, Klagenfurt, Republika Austrija</izvorni_sadrzaj>
    <derivirana_varijabla naziv="DomainObject.Predmet.StrankaNazivFormated_1">POSOJILNICA BANK eGEn, Klagenfurt, Republika Austrija</derivirana_varijabla>
  </DomainObject.Predmet.StrankaNazivFormated>
  <DomainObject.Predmet.StrankaNazivFormatedOIB>
    <izvorni_sadrzaj>POSOJILNICA BANK eGEn, Klagenfurt, Republika Austrija, OIB 24250429800</izvorni_sadrzaj>
    <derivirana_varijabla naziv="DomainObject.Predmet.StrankaNazivFormatedOIB_1">POSOJILNICA BANK eGEn, Klagenfurt, Republika Austrija, OIB 24250429800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4544564.31</izvorni_sadrzaj>
    <derivirana_varijabla naziv="DomainObject.Predmet.TrenutnaVrijednost_1">4544564.31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POSOJILNICA BANK eGEn, Klagenfurt, Republika Austrija zastupanog po punomoćniku Odvjetničko društvo KALLAY &amp; PARTNERI, društvo s ograničenom odgovornošću</item>
    </izvorni_sadrzaj>
    <derivirana_varijabla naziv="DomainObject.Predmet.StrankaListFormated_1">
      <item>POSOJILNICA BANK eGEn, Klagenfurt, Republika Austrija zastupanog po punomoćniku Odvjetničko društvo KALLAY &amp; PARTNERI, društvo s ograničenom odgovornošću</item>
    </derivirana_varijabla>
  </DomainObject.Predmet.StrankaListFormated>
  <DomainObject.Predmet.StrankaListFormatedOIB>
    <izvorni_sadrzaj>
      <item>POSOJILNICA BANK eGEn, Klagenfurt, Republika Austrija, OIB 24250429800 zastupanog po punomoćniku Odvjetničko društvo KALLAY &amp; PARTNERI, društvo s ograničenom odgovornošću</item>
    </izvorni_sadrzaj>
    <derivirana_varijabla naziv="DomainObject.Predmet.StrankaListFormatedOIB_1">
      <item>POSOJILNICA BANK eGEn, Klagenfurt, Republika Austrija, OIB 24250429800 zastupanog po punomoćniku Odvjetničko društvo KALLAY &amp; PARTNERI, društvo s ograničenom odgovornošću</item>
    </derivirana_varijabla>
  </DomainObject.Predmet.StrankaListFormatedOIB>
  <DomainObject.Predmet.StrankaListFormatedWithAdress>
    <izvorni_sadrzaj>
      <item>POSOJILNICA BANK eGEn, Klagenfurt, Republika Austrija, Paulitschgasse 5-7, 0 Klagenfurt zastupanog po punomoćniku Odvjetničko društvo KALLAY &amp; PARTNERI, društvo s ograničenom odgovornošću</item>
    </izvorni_sadrzaj>
    <derivirana_varijabla naziv="DomainObject.Predmet.StrankaListFormatedWithAdress_1">
      <item>POSOJILNICA BANK eGEn, Klagenfurt, Republika Austrija, Paulitschgasse 5-7, 0 Klagenfurt zastupanog po punomoćniku Odvjetničko društvo KALLAY &amp; PARTNERI, društvo s ograničenom odgovornošću</item>
    </derivirana_varijabla>
  </DomainObject.Predmet.StrankaListFormatedWithAdress>
  <DomainObject.Predmet.StrankaListFormatedWithAdressOIB>
    <izvorni_sadrzaj>
      <item>POSOJILNICA BANK eGEn, Klagenfurt, Republika Austrija, OIB 24250429800, Paulitschgasse 5-7, 0 Klagenfurt zastupanog po punomoćniku Odvjetničko društvo KALLAY &amp; PARTNERI, društvo s ograničenom odgovornošću</item>
    </izvorni_sadrzaj>
    <derivirana_varijabla naziv="DomainObject.Predmet.StrankaListFormatedWithAdressOIB_1">
      <item>POSOJILNICA BANK eGEn, Klagenfurt, Republika Austrija, OIB 24250429800, Paulitschgasse 5-7, 0 Klagenfurt zastupanog po punomoćniku Odvjetničko društvo KALLAY &amp; PARTNERI, društvo s ograničenom odgovornošću</item>
    </derivirana_varijabla>
  </DomainObject.Predmet.StrankaListFormatedWithAdressOIB>
  <DomainObject.Predmet.StrankaListNazivFormated>
    <izvorni_sadrzaj>
      <item>POSOJILNICA BANK eGEn, Klagenfurt, Republika Austrija</item>
    </izvorni_sadrzaj>
    <derivirana_varijabla naziv="DomainObject.Predmet.StrankaListNazivFormated_1">
      <item>POSOJILNICA BANK eGEn, Klagenfurt, Republika Austrija</item>
    </derivirana_varijabla>
  </DomainObject.Predmet.StrankaListNazivFormated>
  <DomainObject.Predmet.StrankaListNazivFormatedOIB>
    <izvorni_sadrzaj>
      <item>POSOJILNICA BANK eGEn, Klagenfurt, Republika Austrija, OIB 24250429800</item>
    </izvorni_sadrzaj>
    <derivirana_varijabla naziv="DomainObject.Predmet.StrankaListNazivFormatedOIB_1">
      <item>POSOJILNICA BANK eGEn, Klagenfurt, Republika Austrija, OIB 24250429800</item>
    </derivirana_varijabla>
  </DomainObject.Predmet.StrankaListNazivFormatedOIB>
  <DomainObject.Predmet.ProtuStrankaListFormated>
    <izvorni_sadrzaj>
      <item>RB - IMPEX d.o.o. POREČ</item>
    </izvorni_sadrzaj>
    <derivirana_varijabla naziv="DomainObject.Predmet.ProtuStrankaListFormated_1">
      <item>RB - IMPEX d.o.o. POREČ</item>
    </derivirana_varijabla>
  </DomainObject.Predmet.ProtuStrankaListFormated>
  <DomainObject.Predmet.ProtuStrankaListFormatedOIB>
    <izvorni_sadrzaj>
      <item>RB - IMPEX d.o.o. POREČ, OIB 25611782202</item>
    </izvorni_sadrzaj>
    <derivirana_varijabla naziv="DomainObject.Predmet.ProtuStrankaListFormatedOIB_1">
      <item>RB - IMPEX d.o.o. POREČ, OIB 25611782202</item>
    </derivirana_varijabla>
  </DomainObject.Predmet.ProtuStrankaListFormatedOIB>
  <DomainObject.Predmet.ProtuStrankaListFormatedWithAdress>
    <izvorni_sadrzaj>
      <item>RB - IMPEX d.o.o. POREČ, Obala Maršala Tita 9, 34343 Poreč</item>
    </izvorni_sadrzaj>
    <derivirana_varijabla naziv="DomainObject.Predmet.ProtuStrankaListFormatedWithAdress_1">
      <item>RB - IMPEX d.o.o. POREČ, Obala Maršala Tita 9, 34343 Poreč</item>
    </derivirana_varijabla>
  </DomainObject.Predmet.ProtuStrankaListFormatedWithAdress>
  <DomainObject.Predmet.ProtuStrankaListFormatedWithAdressOIB>
    <izvorni_sadrzaj>
      <item>RB - IMPEX d.o.o. POREČ, OIB 25611782202, Obala Maršala Tita 9, 34343 Poreč</item>
    </izvorni_sadrzaj>
    <derivirana_varijabla naziv="DomainObject.Predmet.ProtuStrankaListFormatedWithAdressOIB_1">
      <item>RB - IMPEX d.o.o. POREČ, OIB 25611782202, Obala Maršala Tita 9, 34343 Poreč</item>
    </derivirana_varijabla>
  </DomainObject.Predmet.ProtuStrankaListFormatedWithAdressOIB>
  <DomainObject.Predmet.ProtuStrankaListNazivFormated>
    <izvorni_sadrzaj>
      <item>RB - IMPEX d.o.o. POREČ</item>
    </izvorni_sadrzaj>
    <derivirana_varijabla naziv="DomainObject.Predmet.ProtuStrankaListNazivFormated_1">
      <item>RB - IMPEX d.o.o. POREČ</item>
    </derivirana_varijabla>
  </DomainObject.Predmet.ProtuStrankaListNazivFormated>
  <DomainObject.Predmet.ProtuStrankaListNazivFormatedOIB>
    <izvorni_sadrzaj>
      <item>RB - IMPEX d.o.o. POREČ, OIB 25611782202</item>
    </izvorni_sadrzaj>
    <derivirana_varijabla naziv="DomainObject.Predmet.ProtuStrankaListNazivFormatedOIB_1">
      <item>RB - IMPEX d.o.o. POREČ, OIB 25611782202</item>
    </derivirana_varijabla>
  </DomainObject.Predmet.ProtuStrankaListNazivFormatedOIB>
  <DomainObject.Predmet.OstaliListFormated>
    <izvorni_sadrzaj>
      <item>VELID NASIF</item>
      <item>Odvj. druš. KALLAY &amp; PARTNERI, društvo s ograničenom odgovornošću</item>
      <item>Odvjetničko društvo KALLAY &amp; PARTNERI, društvo s ograničenom odgovornošću punomoćnik sudionika u postupku POSOJILNICA BANK eGEn, Klagenfurt, Republika Austrija</item>
    </izvorni_sadrzaj>
    <derivirana_varijabla naziv="DomainObject.Predmet.OstaliListFormated_1">
      <item>VELID NASIF</item>
      <item>Odvj. druš. KALLAY &amp; PARTNERI, društvo s ograničenom odgovornošću</item>
      <item>Odvjetničko društvo KALLAY &amp; PARTNERI, društvo s ograničenom odgovornošću punomoćnik sudionika u postupku POSOJILNICA BANK eGEn, Klagenfurt, Republika Austrija</item>
    </derivirana_varijabla>
  </DomainObject.Predmet.OstaliListFormated>
  <DomainObject.Predmet.OstaliListFormatedOIB>
    <izvorni_sadrzaj>
      <item>VELID NASIF</item>
      <item>Odvj. druš. KALLAY &amp; PARTNERI, društvo s ograničenom odgovornošću, OIB 86709918716</item>
      <item>Odvjetničko društvo KALLAY &amp; PARTNERI, društvo s ograničenom odgovornošću, OIB 86709918716 punomoćnik sudionika u postupku POSOJILNICA BANK eGEn, Klagenfurt, Republika Austrija</item>
    </izvorni_sadrzaj>
    <derivirana_varijabla naziv="DomainObject.Predmet.OstaliListFormatedOIB_1">
      <item>VELID NASIF</item>
      <item>Odvj. druš. KALLAY &amp; PARTNERI, društvo s ograničenom odgovornošću, OIB 86709918716</item>
      <item>Odvjetničko društvo KALLAY &amp; PARTNERI, društvo s ograničenom odgovornošću, OIB 86709918716 punomoćnik sudionika u postupku POSOJILNICA BANK eGEn, Klagenfurt, Republika Austrija</item>
    </derivirana_varijabla>
  </DomainObject.Predmet.OstaliListFormatedOIB>
  <DomainObject.Predmet.OstaliListFormatedWithAdress>
    <izvorni_sadrzaj>
      <item>VELID NASIF, iLICA 1A/III, 10000 Zagreb</item>
      <item>Odvj. druš. KALLAY &amp; PARTNERI, društvo s ograničenom odgovornošću, Ilica 1A/III, 10000 Zagreb</item>
      <item>Odvjetničko društvo KALLAY &amp; PARTNERI, društvo s ograničenom odgovornošću, Ilica 1A/III, 10000 Zagreb punomoćnik sudionika u postupku POSOJILNICA BANK eGEn, Klagenfurt, Republika Austrija</item>
    </izvorni_sadrzaj>
    <derivirana_varijabla naziv="DomainObject.Predmet.OstaliListFormatedWithAdress_1">
      <item>VELID NASIF, iLICA 1A/III, 10000 Zagreb</item>
      <item>Odvj. druš. KALLAY &amp; PARTNERI, društvo s ograničenom odgovornošću, Ilica 1A/III, 10000 Zagreb</item>
      <item>Odvjetničko društvo KALLAY &amp; PARTNERI, društvo s ograničenom odgovornošću, Ilica 1A/III, 10000 Zagreb punomoćnik sudionika u postupku POSOJILNICA BANK eGEn, Klagenfurt, Republika Austrija</item>
    </derivirana_varijabla>
  </DomainObject.Predmet.OstaliListFormatedWithAdress>
  <DomainObject.Predmet.OstaliListFormatedWithAdressOIB>
    <izvorni_sadrzaj>
      <item>VELID NASIF, iLICA 1A/III, 10000 Zagreb</item>
      <item>Odvj. druš. KALLAY &amp; PARTNERI, društvo s ograničenom odgovornošću, OIB 86709918716, Ilica 1A/III, 10000 Zagreb</item>
      <item>Odvjetničko društvo KALLAY &amp; PARTNERI, društvo s ograničenom odgovornošću, OIB 86709918716, Ilica 1A/III, 10000 Zagreb punomoćnik sudionika u postupku POSOJILNICA BANK eGEn, Klagenfurt, Republika Austrija</item>
    </izvorni_sadrzaj>
    <derivirana_varijabla naziv="DomainObject.Predmet.OstaliListFormatedWithAdressOIB_1">
      <item>VELID NASIF, iLICA 1A/III, 10000 Zagreb</item>
      <item>Odvj. druš. KALLAY &amp; PARTNERI, društvo s ograničenom odgovornošću, OIB 86709918716, Ilica 1A/III, 10000 Zagreb</item>
      <item>Odvjetničko društvo KALLAY &amp; PARTNERI, društvo s ograničenom odgovornošću, OIB 86709918716, Ilica 1A/III, 10000 Zagreb punomoćnik sudionika u postupku POSOJILNICA BANK eGEn, Klagenfurt, Republika Austrija</item>
    </derivirana_varijabla>
  </DomainObject.Predmet.OstaliListFormatedWithAdressOIB>
  <DomainObject.Predmet.OstaliListNazivFormated>
    <izvorni_sadrzaj>
      <item>VELID NASIF</item>
      <item>Odvj. druš. KALLAY &amp; PARTNERI, društvo s ograničenom odgovornošću</item>
      <item>Odvjetničko društvo KALLAY &amp; PARTNERI, društvo s ograničenom odgovornošću</item>
    </izvorni_sadrzaj>
    <derivirana_varijabla naziv="DomainObject.Predmet.OstaliListNazivFormated_1">
      <item>VELID NASIF</item>
      <item>Odvj. druš. KALLAY &amp; PARTNERI, društvo s ograničenom odgovornošću</item>
      <item>Odvjetničko društvo KALLAY &amp; PARTNERI, društvo s ograničenom odgovornošću</item>
    </derivirana_varijabla>
  </DomainObject.Predmet.OstaliListNazivFormated>
  <DomainObject.Predmet.OstaliListNazivFormatedOIB>
    <izvorni_sadrzaj>
      <item>VELID NASIF</item>
      <item>Odvj. druš. KALLAY &amp; PARTNERI, društvo s ograničenom odgovornošću, OIB 86709918716</item>
      <item>Odvjetničko društvo KALLAY &amp; PARTNERI, društvo s ograničenom odgovornošću, OIB 86709918716</item>
    </izvorni_sadrzaj>
    <derivirana_varijabla naziv="DomainObject.Predmet.OstaliListNazivFormatedOIB_1">
      <item>VELID NASIF</item>
      <item>Odvj. druš. KALLAY &amp; PARTNERI, društvo s ograničenom odgovornošću, OIB 86709918716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POSOJILNICA BANK eGEn, Klagenfurt, Republika Austrija</izvorni_sadrzaj>
    <derivirana_varijabla naziv="DomainObject.Predmet.StrankaIDrugi_1">POSOJILNICA BANK eGEn, Klagenfurt, Republika Austrija</derivirana_varijabla>
  </DomainObject.Predmet.StrankaIDrugi>
  <DomainObject.Predmet.ProtustrankaIDrugi>
    <izvorni_sadrzaj>RB - IMPEX d.o.o. POREČ</izvorni_sadrzaj>
    <derivirana_varijabla naziv="DomainObject.Predmet.ProtustrankaIDrugi_1">RB - IMPEX d.o.o. POREČ</derivirana_varijabla>
  </DomainObject.Predmet.ProtustrankaIDrugi>
  <DomainObject.Predmet.StrankaIDrugiAdressOIB>
    <izvorni_sadrzaj>POSOJILNICA BANK eGEn, Klagenfurt, Republika Austrija, OIB 24250429800, Paulitschgasse 5-7, 0 Klagenfurt</izvorni_sadrzaj>
    <derivirana_varijabla naziv="DomainObject.Predmet.StrankaIDrugiAdressOIB_1">POSOJILNICA BANK eGEn, Klagenfurt, Republika Austrija, OIB 24250429800, Paulitschgasse 5-7, 0 Klagenfurt</derivirana_varijabla>
  </DomainObject.Predmet.StrankaIDrugiAdressOIB>
  <DomainObject.Predmet.ProtustrankaIDrugiAdressOIB>
    <izvorni_sadrzaj>RB - IMPEX d.o.o. POREČ, OIB 25611782202, Obala Maršala Tita 9, 34343 Poreč</izvorni_sadrzaj>
    <derivirana_varijabla naziv="DomainObject.Predmet.ProtustrankaIDrugiAdressOIB_1">RB - IMPEX d.o.o. POREČ, OIB 25611782202, Obala Maršala Tita 9, 34343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RB - IMPEX d.o.o. POREČ</item>
      <item>VELID NASIF</item>
      <item>Odvj. druš. KALLAY &amp; PARTNERI, društvo s ograničenom odgovornošću</item>
      <item>POSOJILNICA BANK eGEn, Klagenfurt, Republika Austrija</item>
      <item>Odvjetničko društvo KALLAY &amp; PARTNERI, društvo s ograničenom odgovornošću</item>
    </izvorni_sadrzaj>
    <derivirana_varijabla naziv="DomainObject.Predmet.SudioniciListNaziv_1">
      <item>RB - IMPEX d.o.o. POREČ</item>
      <item>VELID NASIF</item>
      <item>Odvj. druš. KALLAY &amp; PARTNERI, društvo s ograničenom odgovornošću</item>
      <item>POSOJILNICA BANK eGEn, Klagenfurt, Republika Austrija</item>
      <item>Odvjetničko društvo KALLAY &amp; PARTNERI, društvo s ograničenom odgovornošću</item>
    </derivirana_varijabla>
  </DomainObject.Predmet.SudioniciListNaziv>
  <DomainObject.Predmet.SudioniciListAdressOIB>
    <izvorni_sadrzaj>
      <item>RB - IMPEX d.o.o. POREČ, OIB 25611782202, Obala Maršala Tita 9,34343 Poreč</item>
      <item>VELID NASIF, iLICA 1A/III,10000 Zagreb</item>
      <item>Odvj. druš. KALLAY &amp; PARTNERI, društvo s ograničenom odgovornošću, OIB 86709918716, Ilica 1A/III,10000 Zagreb</item>
      <item>POSOJILNICA BANK eGEn, Klagenfurt, Republika Austrija, OIB 24250429800, Paulitschgasse 5-7,0 Klagenfurt</item>
      <item>Odvjetničko društvo KALLAY &amp; PARTNERI, društvo s ograničenom odgovornošću, OIB 86709918716, Ilica 1A/III,10000 Zagreb</item>
    </izvorni_sadrzaj>
    <derivirana_varijabla naziv="DomainObject.Predmet.SudioniciListAdressOIB_1">
      <item>RB - IMPEX d.o.o. POREČ, OIB 25611782202, Obala Maršala Tita 9,34343 Poreč</item>
      <item>VELID NASIF, iLICA 1A/III,10000 Zagreb</item>
      <item>Odvj. druš. KALLAY &amp; PARTNERI, društvo s ograničenom odgovornošću, OIB 86709918716, Ilica 1A/III,10000 Zagreb</item>
      <item>POSOJILNICA BANK eGEn, Klagenfurt, Republika Austrija, OIB 24250429800, Paulitschgasse 5-7,0 Klagenfurt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25611782202</item>
      <item>, OIB null</item>
      <item>, OIB 86709918716</item>
      <item>, OIB 24250429800</item>
      <item>, OIB 86709918716</item>
    </izvorni_sadrzaj>
    <derivirana_varijabla naziv="DomainObject.Predmet.SudioniciListNazivOIB_1">
      <item>, OIB 25611782202</item>
      <item>, OIB null</item>
      <item>, OIB 86709918716</item>
      <item>, OIB 24250429800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13171-4D6C-4143-BEEA-E275F9620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2023</properties:Characters>
  <properties:Lines>65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2018-07-16T11:47:00Z</dcterms:created>
  <dc:creator>Jasmina Matika</dc:creator>
  <cp:lastModifiedBy>Sanja Lakošeljac</cp:lastModifiedBy>
  <dcterms:modified xmlns:xsi="http://www.w3.org/2001/XMLSchema-instance" xsi:type="dcterms:W3CDTF">2018-07-16T11:52:00Z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- ROČIŠTE + PRIVR STEČ UPR - St-258-18.docx)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