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6d00" w14:paraId="f336d00" w:rsidRDefault="00F56EE7" w:rsidP="00251906" w:rsidR="00251906" w:rsidRPr="00B92B86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51906">
        <w:rPr>
          <w:noProof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906" w:rsidP="00251906" w:rsidR="00251906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251906" w:rsidP="00251906" w:rsidR="00251906" w:rsidRPr="003E5E31">
      <w:r>
        <w:t xml:space="preserve"> Trgovački sud u Osijeku</w:t>
      </w:r>
    </w:p>
    <w:p w:rsidRDefault="00251906" w:rsidP="00251906" w:rsidR="00251906">
      <w:pPr>
        <w:jc w:val="both"/>
      </w:pPr>
      <w:r>
        <w:t xml:space="preserve">   Osijek, Zagrebačka 2</w:t>
      </w:r>
    </w:p>
    <w:p w:rsidRDefault="00F56EE7" w:rsidP="00251906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251906" w:rsidP="003924EA" w:rsidR="00251906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</w:t>
      </w:r>
      <w:r w:rsidR="005C4EFA">
        <w:t xml:space="preserve">zahtjeva Financijske agencije, OIB: 85821130368, Regionalni centar Osijek, Osijek, L. Jagera 3, za provedbu skraćenog stečajnog postupka nad stečajnim dužnikom </w:t>
      </w:r>
      <w:r w:rsidR="008D09C2">
        <w:t>NES-CAFFE j.d.o.o. za ugostiteljstvo, usluge i trgovinu, MBS: 030190394, OIB: 53410354493, Županja, Ilirskog preporoda 56</w:t>
      </w:r>
      <w:r w:rsidR="00FB1F31">
        <w:t xml:space="preserve">, </w:t>
      </w:r>
      <w:r w:rsidR="005C4EFA">
        <w:t>13. srpnja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CC3AB0" w:rsidP="00CC3AB0" w:rsidR="0015367E" w:rsidRPr="009371EB">
      <w:pPr>
        <w:pStyle w:val="Tijeloteksta"/>
        <w:ind w:firstLine="708"/>
        <w:rPr>
          <w:bCs/>
        </w:rPr>
      </w:pPr>
      <w:r w:rsidRPr="00CC3AB0">
        <w:rPr>
          <w:bCs/>
        </w:rPr>
        <w:t>1.</w:t>
      </w:r>
      <w:r>
        <w:rPr>
          <w:bCs/>
        </w:rPr>
        <w:t xml:space="preserve"> 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8D09C2">
        <w:t>NES-CAFFE j.d.o.o. za ugostiteljstvo, usluge i trgovinu, MBS: 030190394, OIB: 53410354493, Županja, Ilirskog preporoda 56</w:t>
      </w:r>
      <w:r w:rsidR="000F23B7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CC3AB0" w:rsidP="00085199" w:rsidR="0057324F" w:rsidRPr="000F23B7">
      <w:pPr>
        <w:ind w:firstLine="708"/>
        <w:jc w:val="both"/>
      </w:pPr>
      <w:r>
        <w:t xml:space="preserve">2. </w:t>
      </w:r>
      <w:r w:rsidR="0057324F" w:rsidRPr="00E94503">
        <w:t>Za stečajnog upravitelja imenuje se</w:t>
      </w:r>
      <w:r w:rsidR="007F0819" w:rsidRPr="00E94503">
        <w:t xml:space="preserve"> </w:t>
      </w:r>
      <w:r w:rsidR="004D034F">
        <w:t>Nikola Bojanić</w:t>
      </w:r>
      <w:r w:rsidR="000F23B7">
        <w:t>,</w:t>
      </w:r>
      <w:r w:rsidR="000F23B7" w:rsidRPr="000F23B7">
        <w:t xml:space="preserve"> </w:t>
      </w:r>
      <w:r w:rsidR="004D034F" w:rsidRPr="00B03FBD">
        <w:t>OIB</w:t>
      </w:r>
      <w:r w:rsidR="004D034F">
        <w:t>:</w:t>
      </w:r>
      <w:r w:rsidR="004D034F" w:rsidRPr="00B03FBD">
        <w:t xml:space="preserve"> </w:t>
      </w:r>
      <w:r w:rsidR="004D034F">
        <w:t>32886956915</w:t>
      </w:r>
      <w:r w:rsidR="000F23B7">
        <w:t xml:space="preserve">, </w:t>
      </w:r>
      <w:r w:rsidR="004D034F">
        <w:t>Osijek, Bračka 179</w:t>
      </w:r>
      <w:r w:rsidR="000F23B7">
        <w:t>.</w:t>
      </w:r>
      <w:r w:rsidR="007836BD" w:rsidRPr="00E94503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CC3AB0" w:rsidP="00CC3AB0" w:rsidR="009371EB" w:rsidRPr="00902821">
      <w:pPr>
        <w:pStyle w:val="Tijeloteksta"/>
        <w:ind w:firstLine="708"/>
        <w:rPr>
          <w:bCs/>
        </w:rPr>
      </w:pPr>
      <w:r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57324F">
        <w:t xml:space="preserve">dužnikom </w:t>
      </w:r>
      <w:r w:rsidR="008D09C2">
        <w:t>NES-CAFFE j.d.o.o. za ugostiteljstvo, usluge i trgovinu, MBS: 030190394, OIB: 53410354493, Županja, Ilirskog preporoda 56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CC3AB0" w:rsidP="00CC3AB0" w:rsidR="00AA4267">
      <w:pPr>
        <w:pStyle w:val="Tijeloteksta"/>
        <w:ind w:firstLine="360"/>
        <w:rPr>
          <w:bCs/>
        </w:rPr>
      </w:pPr>
      <w:r>
        <w:t xml:space="preserve"> </w:t>
      </w:r>
      <w:r>
        <w:tab/>
        <w:t xml:space="preserve">4. 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CC3AB0" w:rsidR="00AC072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0F23B7">
        <w:rPr>
          <w:bCs/>
        </w:rPr>
        <w:t>1</w:t>
      </w:r>
      <w:r w:rsidR="00CC7814">
        <w:rPr>
          <w:bCs/>
        </w:rPr>
        <w:t>6</w:t>
      </w:r>
      <w:r w:rsidR="000F23B7">
        <w:rPr>
          <w:bCs/>
        </w:rPr>
        <w:t>. svibnja</w:t>
      </w:r>
      <w:r w:rsidR="00D87E31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>, za provedbu skraćenog steč</w:t>
      </w:r>
      <w:r w:rsidR="009B2A1B">
        <w:rPr>
          <w:bCs/>
        </w:rPr>
        <w:t>ajnog postupka, Klasa: 110-07/18</w:t>
      </w:r>
      <w:r w:rsidR="00541519">
        <w:rPr>
          <w:bCs/>
        </w:rPr>
        <w:t>-01/04, Ur.broj: 04-06-18</w:t>
      </w:r>
      <w:r w:rsidRPr="00F877AB">
        <w:rPr>
          <w:bCs/>
        </w:rPr>
        <w:t>-</w:t>
      </w:r>
      <w:r w:rsidR="000F23B7">
        <w:rPr>
          <w:bCs/>
        </w:rPr>
        <w:t>20</w:t>
      </w:r>
      <w:r w:rsidR="00CC7814">
        <w:rPr>
          <w:bCs/>
        </w:rPr>
        <w:t>86</w:t>
      </w:r>
      <w:r w:rsidR="007D0F8F">
        <w:rPr>
          <w:bCs/>
        </w:rPr>
        <w:t xml:space="preserve"> </w:t>
      </w:r>
      <w:r w:rsidRPr="00F877AB">
        <w:rPr>
          <w:bCs/>
        </w:rPr>
        <w:t xml:space="preserve">od </w:t>
      </w:r>
      <w:r w:rsidR="00CC7814">
        <w:rPr>
          <w:bCs/>
        </w:rPr>
        <w:t>15</w:t>
      </w:r>
      <w:r w:rsidR="000F23B7">
        <w:rPr>
          <w:bCs/>
        </w:rPr>
        <w:t>. svibnja</w:t>
      </w:r>
      <w:r w:rsidR="00541519">
        <w:rPr>
          <w:bCs/>
        </w:rPr>
        <w:t xml:space="preserve"> 2018</w:t>
      </w:r>
      <w:r w:rsidRPr="00F877AB">
        <w:rPr>
          <w:bCs/>
        </w:rPr>
        <w:t xml:space="preserve">. nad stečajnim dužnikom </w:t>
      </w:r>
      <w:r w:rsidR="008D09C2">
        <w:t>NES-CAFFE j.d.o.o. za ugostiteljstvo, usluge i trgovinu, MBS: 030190394, OIB: 53410354493, Županja, Ilirskog preporoda 56</w:t>
      </w:r>
      <w:r w:rsidR="00541519">
        <w:t>.</w:t>
      </w:r>
    </w:p>
    <w:p w:rsidRDefault="005C2CD1" w:rsidP="00541519" w:rsidR="005C2CD1">
      <w:pPr>
        <w:pStyle w:val="Tijeloteksta"/>
        <w:jc w:val="center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37256D" w:rsidP="002F47C0" w:rsidR="0037256D">
      <w:pPr>
        <w:pStyle w:val="Tijeloteksta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F23B7">
        <w:t>24</w:t>
      </w:r>
      <w:r w:rsidR="00FB1F31">
        <w:t xml:space="preserve">. </w:t>
      </w:r>
      <w:r w:rsidR="000F23B7">
        <w:t>svibn</w:t>
      </w:r>
      <w:r w:rsidR="00542DDC">
        <w:t>ja</w:t>
      </w:r>
      <w:r w:rsidR="006757CB">
        <w:t xml:space="preserve">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0F23B7">
        <w:t>85</w:t>
      </w:r>
      <w:r w:rsidR="008D09C2">
        <w:t>9</w:t>
      </w:r>
      <w:r w:rsidR="006757CB">
        <w:t>/</w:t>
      </w:r>
      <w:r w:rsidR="001D3D84">
        <w:t>20</w:t>
      </w:r>
      <w:r w:rsidR="006757CB">
        <w:t>18</w:t>
      </w:r>
      <w:r>
        <w:t>-3</w:t>
      </w:r>
      <w:r w:rsidR="00A87584">
        <w:t>,</w:t>
      </w:r>
      <w:r>
        <w:t xml:space="preserve"> </w:t>
      </w:r>
      <w:r w:rsidR="00542DDC">
        <w:t>u skladu sa člankom</w:t>
      </w:r>
      <w:r>
        <w:t xml:space="preserve">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>dužnika po zakonu da sudu u roku od 15 dan</w:t>
      </w:r>
      <w:r w:rsidR="00B11C43">
        <w:t xml:space="preserve">a </w:t>
      </w:r>
      <w:r>
        <w:t xml:space="preserve">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</w:t>
      </w:r>
      <w:r w:rsidR="000E50A5">
        <w:t>u skladu sa člankom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F23B7">
        <w:t>13</w:t>
      </w:r>
      <w:r w:rsidRPr="00EC08F5">
        <w:t>.</w:t>
      </w:r>
      <w:r>
        <w:t xml:space="preserve"> </w:t>
      </w:r>
      <w:r w:rsidR="000E50A5">
        <w:t>s</w:t>
      </w:r>
      <w:r w:rsidR="000F23B7">
        <w:t>rpnj</w:t>
      </w:r>
      <w:r w:rsidR="000E50A5">
        <w:t>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E50A5" w:rsidP="000412A0" w:rsidR="009D2F35">
      <w:pPr>
        <w:pStyle w:val="Tijeloteksta"/>
        <w:jc w:val="left"/>
      </w:pPr>
      <w:r>
        <w:t>Renata Horvat</w:t>
      </w:r>
    </w:p>
    <w:p w:rsidRDefault="00F7572D" w:rsidP="0062224E" w:rsidR="0062224E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62224E" w:rsidP="007A31D3" w:rsidR="0062224E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62224E" w:rsidP="00967AAD" w:rsidR="0062224E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F23B7">
        <w:t>3. kolovoza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DA3" w:rsidP="005C2CD1" w:rsidR="00265DA3">
      <w:r>
        <w:separator/>
      </w:r>
    </w:p>
  </w:endnote>
  <w:endnote w:id="0" w:type="continuationSeparator">
    <w:p w:rsidRDefault="00265DA3" w:rsidP="005C2CD1" w:rsidR="00265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DA3" w:rsidP="005C2CD1" w:rsidR="00265DA3">
      <w:r>
        <w:separator/>
      </w:r>
    </w:p>
  </w:footnote>
  <w:footnote w:id="0" w:type="continuationSeparator">
    <w:p w:rsidRDefault="00265DA3" w:rsidP="005C2CD1" w:rsidR="00265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2821512"/>
      <w:docPartObj>
        <w:docPartGallery w:val="Page Numbers (Top of Page)"/>
        <w:docPartUnique/>
      </w:docPartObj>
    </w:sdtPr>
    <w:sdtEndPr/>
    <w:sdtContent>
      <w:p w:rsidRDefault="00251906" w:rsidR="002519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5E2">
          <w:rPr>
            <w:noProof/>
          </w:rPr>
          <w:t>2</w:t>
        </w:r>
        <w:r>
          <w:fldChar w:fldCharType="end"/>
        </w:r>
      </w:p>
    </w:sdtContent>
  </w:sdt>
  <w:p w:rsidRDefault="00251906" w:rsidP="00251906" w:rsidR="00251906">
    <w:pPr>
      <w:pStyle w:val="Zaglavlje"/>
      <w:jc w:val="right"/>
    </w:pPr>
    <w:r>
      <w:t>Poslovni broj: 19 St-</w:t>
    </w:r>
    <w:r w:rsidR="004936BA">
      <w:t>859</w:t>
    </w:r>
    <w:r>
      <w:t>/2018-6</w:t>
    </w:r>
  </w:p>
  <w:p w:rsidRDefault="005C2CD1" w:rsidP="00251906" w:rsidR="005C2CD1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0F23B7">
      <w:t>85</w:t>
    </w:r>
    <w:r w:rsidR="004936BA">
      <w:t>9</w:t>
    </w:r>
    <w:r w:rsidR="00D5624A"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155BCB"/>
    <w:multiLevelType w:val="hybridMultilevel"/>
    <w:tmpl w:val="E116A1CE"/>
    <w:lvl w:tplc="AF1EA2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3F07A6"/>
    <w:multiLevelType w:val="hybridMultilevel"/>
    <w:tmpl w:val="81C28B4A"/>
    <w:lvl w:tplc="4F5E4F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45ABF"/>
    <w:rsid w:val="00052A89"/>
    <w:rsid w:val="000535EA"/>
    <w:rsid w:val="00077C9D"/>
    <w:rsid w:val="00085199"/>
    <w:rsid w:val="00091B4B"/>
    <w:rsid w:val="000A63F3"/>
    <w:rsid w:val="000D0569"/>
    <w:rsid w:val="000E14A1"/>
    <w:rsid w:val="000E407F"/>
    <w:rsid w:val="000E50A5"/>
    <w:rsid w:val="000E762A"/>
    <w:rsid w:val="000F23B7"/>
    <w:rsid w:val="000F5A9A"/>
    <w:rsid w:val="00102060"/>
    <w:rsid w:val="001025E2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0ED4"/>
    <w:rsid w:val="0023489A"/>
    <w:rsid w:val="0025000D"/>
    <w:rsid w:val="00251906"/>
    <w:rsid w:val="00265DA3"/>
    <w:rsid w:val="00267D26"/>
    <w:rsid w:val="00277C01"/>
    <w:rsid w:val="00281EAA"/>
    <w:rsid w:val="0028507D"/>
    <w:rsid w:val="002A2AF5"/>
    <w:rsid w:val="002A5F00"/>
    <w:rsid w:val="002B2793"/>
    <w:rsid w:val="002C1DB7"/>
    <w:rsid w:val="002D2610"/>
    <w:rsid w:val="002D7681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02D7"/>
    <w:rsid w:val="004936BA"/>
    <w:rsid w:val="004A6F2C"/>
    <w:rsid w:val="004B490A"/>
    <w:rsid w:val="004B5956"/>
    <w:rsid w:val="004C3969"/>
    <w:rsid w:val="004D034F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2DDC"/>
    <w:rsid w:val="005437AE"/>
    <w:rsid w:val="00550133"/>
    <w:rsid w:val="00556098"/>
    <w:rsid w:val="005617A2"/>
    <w:rsid w:val="0057324F"/>
    <w:rsid w:val="005931E7"/>
    <w:rsid w:val="005A498E"/>
    <w:rsid w:val="005B1166"/>
    <w:rsid w:val="005B59B6"/>
    <w:rsid w:val="005C01B9"/>
    <w:rsid w:val="005C2CD1"/>
    <w:rsid w:val="005C4EFA"/>
    <w:rsid w:val="005D2A79"/>
    <w:rsid w:val="005D3708"/>
    <w:rsid w:val="005D7EC1"/>
    <w:rsid w:val="005E0CFB"/>
    <w:rsid w:val="00601B26"/>
    <w:rsid w:val="0061075F"/>
    <w:rsid w:val="00613D0A"/>
    <w:rsid w:val="0062224E"/>
    <w:rsid w:val="00632865"/>
    <w:rsid w:val="00633654"/>
    <w:rsid w:val="006372FF"/>
    <w:rsid w:val="00652724"/>
    <w:rsid w:val="00656FF9"/>
    <w:rsid w:val="00666402"/>
    <w:rsid w:val="006704D6"/>
    <w:rsid w:val="006737C1"/>
    <w:rsid w:val="006757CB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3010A"/>
    <w:rsid w:val="00766D29"/>
    <w:rsid w:val="0077329E"/>
    <w:rsid w:val="00773EF6"/>
    <w:rsid w:val="0078009A"/>
    <w:rsid w:val="007836BD"/>
    <w:rsid w:val="00785612"/>
    <w:rsid w:val="0079627A"/>
    <w:rsid w:val="00796AED"/>
    <w:rsid w:val="007A31D3"/>
    <w:rsid w:val="007A4540"/>
    <w:rsid w:val="007D0F8F"/>
    <w:rsid w:val="007D12AA"/>
    <w:rsid w:val="007E7376"/>
    <w:rsid w:val="007F0819"/>
    <w:rsid w:val="007F1D4E"/>
    <w:rsid w:val="008069AE"/>
    <w:rsid w:val="00817C66"/>
    <w:rsid w:val="00826247"/>
    <w:rsid w:val="00844C10"/>
    <w:rsid w:val="00844DE0"/>
    <w:rsid w:val="00860129"/>
    <w:rsid w:val="00875548"/>
    <w:rsid w:val="00880E71"/>
    <w:rsid w:val="008A66B9"/>
    <w:rsid w:val="008B08FA"/>
    <w:rsid w:val="008C689F"/>
    <w:rsid w:val="008C7029"/>
    <w:rsid w:val="008D09C2"/>
    <w:rsid w:val="008D2B87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B2A1B"/>
    <w:rsid w:val="009B40D7"/>
    <w:rsid w:val="009B46D8"/>
    <w:rsid w:val="009C2C32"/>
    <w:rsid w:val="009C670C"/>
    <w:rsid w:val="009D2F35"/>
    <w:rsid w:val="009E1DF0"/>
    <w:rsid w:val="009E5D6D"/>
    <w:rsid w:val="00A07CA2"/>
    <w:rsid w:val="00A120A8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548B"/>
    <w:rsid w:val="00AA6B6E"/>
    <w:rsid w:val="00AB0B8C"/>
    <w:rsid w:val="00AB6E06"/>
    <w:rsid w:val="00AC0727"/>
    <w:rsid w:val="00AC3678"/>
    <w:rsid w:val="00AC4D1A"/>
    <w:rsid w:val="00AD52E8"/>
    <w:rsid w:val="00B11C43"/>
    <w:rsid w:val="00B17061"/>
    <w:rsid w:val="00B17326"/>
    <w:rsid w:val="00B24B41"/>
    <w:rsid w:val="00B3448E"/>
    <w:rsid w:val="00B648EB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C3AB0"/>
    <w:rsid w:val="00CC7814"/>
    <w:rsid w:val="00CD7608"/>
    <w:rsid w:val="00CE0EE4"/>
    <w:rsid w:val="00CF1783"/>
    <w:rsid w:val="00CF2893"/>
    <w:rsid w:val="00D04313"/>
    <w:rsid w:val="00D17588"/>
    <w:rsid w:val="00D212DB"/>
    <w:rsid w:val="00D23251"/>
    <w:rsid w:val="00D24D2F"/>
    <w:rsid w:val="00D27F5C"/>
    <w:rsid w:val="00D35F74"/>
    <w:rsid w:val="00D5624A"/>
    <w:rsid w:val="00D767D0"/>
    <w:rsid w:val="00D7681E"/>
    <w:rsid w:val="00D87E31"/>
    <w:rsid w:val="00D91FBC"/>
    <w:rsid w:val="00D925DB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6356"/>
    <w:rsid w:val="00EA028A"/>
    <w:rsid w:val="00EC0019"/>
    <w:rsid w:val="00EC08F5"/>
    <w:rsid w:val="00ED4C16"/>
    <w:rsid w:val="00EE476C"/>
    <w:rsid w:val="00F040DB"/>
    <w:rsid w:val="00F07590"/>
    <w:rsid w:val="00F30218"/>
    <w:rsid w:val="00F46E60"/>
    <w:rsid w:val="00F52DC2"/>
    <w:rsid w:val="00F56EE7"/>
    <w:rsid w:val="00F5720E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St-859/2018</izvorni_sadrzaj>
    <derivirana_varijabla naziv="DomainObject.Predmet.OznakaBroj_1">St-859/2018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NES-CAFFE j.d.o.o. za ugostiteljstvo, usluge i trgovinu</izvorni_sadrzaj>
    <derivirana_varijabla naziv="DomainObject.Predmet.ProtustrankaFormated_1">  NES-CAFFE j.d.o.o. za ugostiteljstvo, usluge i trgovinu</derivirana_varijabla>
  </DomainObject.Predmet.ProtustrankaFormated>
  <DomainObject.Predmet.ProtustrankaFormatedOIB>
    <izvorni_sadrzaj>  NES-CAFFE j.d.o.o. za ugostiteljstvo, usluge i trgovinu, OIB 53410354493</izvorni_sadrzaj>
    <derivirana_varijabla naziv="DomainObject.Predmet.ProtustrankaFormatedOIB_1">  NES-CAFFE j.d.o.o. za ugostiteljstvo, usluge i trgovinu, OIB 53410354493</derivirana_varijabla>
  </DomainObject.Predmet.ProtustrankaFormatedOIB>
  <DomainObject.Predmet.ProtustrankaFormatedWithAdress>
    <izvorni_sadrzaj> NES-CAFFE j.d.o.o. za ugostiteljstvo, usluge i trgovinu, Ilirskog preporoda 56, 32270 Županja</izvorni_sadrzaj>
    <derivirana_varijabla naziv="DomainObject.Predmet.ProtustrankaFormatedWithAdress_1"> NES-CAFFE j.d.o.o. za ugostiteljstvo, usluge i trgovinu, Ilirskog preporoda 56, 32270 Županja</derivirana_varijabla>
  </DomainObject.Predmet.ProtustrankaFormatedWithAdress>
  <DomainObject.Predmet.ProtustrankaFormatedWithAdressOIB>
    <izvorni_sadrzaj> NES-CAFFE j.d.o.o. za ugostiteljstvo, usluge i trgovinu, OIB 53410354493, Ilirskog preporoda 56, 32270 Županja</izvorni_sadrzaj>
    <derivirana_varijabla naziv="DomainObject.Predmet.ProtustrankaFormatedWithAdressOIB_1"> NES-CAFFE j.d.o.o. za ugostiteljstvo, usluge i trgovinu, OIB 53410354493, Ilirskog preporoda 56, 32270 Županja</derivirana_varijabla>
  </DomainObject.Predmet.ProtustrankaFormatedWithAdressOIB>
  <DomainObject.Predmet.ProtustrankaWithAdress>
    <izvorni_sadrzaj>NES-CAFFE j.d.o.o. za ugostiteljstvo, usluge i trgovinu Ilirskog preporoda 56, 32270 Županja</izvorni_sadrzaj>
    <derivirana_varijabla naziv="DomainObject.Predmet.ProtustrankaWithAdress_1">NES-CAFFE j.d.o.o. za ugostiteljstvo, usluge i trgovinu Ilirskog preporoda 56, 32270 Županja</derivirana_varijabla>
  </DomainObject.Predmet.ProtustrankaWithAdress>
  <DomainObject.Predmet.ProtustrankaWithAdressOIB>
    <izvorni_sadrzaj>NES-CAFFE j.d.o.o. za ugostiteljstvo, usluge i trgovinu, OIB 53410354493, Ilirskog preporoda 56, 32270 Županja</izvorni_sadrzaj>
    <derivirana_varijabla naziv="DomainObject.Predmet.ProtustrankaWithAdressOIB_1">NES-CAFFE j.d.o.o. za ugostiteljstvo, usluge i trgovinu, OIB 53410354493, Ilirskog preporoda 56, 32270 Županja</derivirana_varijabla>
  </DomainObject.Predmet.ProtustrankaWithAdressOIB>
  <DomainObject.Predmet.ProtustrankaNazivFormated>
    <izvorni_sadrzaj>NES-CAFFE j.d.o.o. za ugostiteljstvo, usluge i trgovinu</izvorni_sadrzaj>
    <derivirana_varijabla naziv="DomainObject.Predmet.ProtustrankaNazivFormated_1">NES-CAFFE j.d.o.o. za ugostiteljstvo, usluge i trgovinu</derivirana_varijabla>
  </DomainObject.Predmet.ProtustrankaNazivFormated>
  <DomainObject.Predmet.ProtustrankaNazivFormatedOIB>
    <izvorni_sadrzaj>NES-CAFFE j.d.o.o. za ugostiteljstvo, usluge i trgovinu, OIB 53410354493</izvorni_sadrzaj>
    <derivirana_varijabla naziv="DomainObject.Predmet.ProtustrankaNazivFormatedOIB_1">NES-CAFFE j.d.o.o. za ugostiteljstvo, usluge i trgovinu, OIB 53410354493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NES-CAFFE j.d.o.o. za ugostiteljstvo, usluge i trgovinu</item>
    </izvorni_sadrzaj>
    <derivirana_varijabla naziv="DomainObject.Predmet.ProtuStrankaListFormated_1">
      <item>NES-CAFFE j.d.o.o. za ugostiteljstvo, usluge i trgovinu</item>
    </derivirana_varijabla>
  </DomainObject.Predmet.ProtuStrankaListFormated>
  <DomainObject.Predmet.ProtuStrankaListFormatedOIB>
    <izvorni_sadrzaj>
      <item>NES-CAFFE j.d.o.o. za ugostiteljstvo, usluge i trgovinu, OIB 53410354493</item>
    </izvorni_sadrzaj>
    <derivirana_varijabla naziv="DomainObject.Predmet.ProtuStrankaListFormatedOIB_1">
      <item>NES-CAFFE j.d.o.o. za ugostiteljstvo, usluge i trgovinu, OIB 53410354493</item>
    </derivirana_varijabla>
  </DomainObject.Predmet.ProtuStrankaListFormatedOIB>
  <DomainObject.Predmet.ProtuStrankaListFormatedWithAdress>
    <izvorni_sadrzaj>
      <item>NES-CAFFE j.d.o.o. za ugostiteljstvo, usluge i trgovinu, Ilirskog preporoda 56, 32270 Županja</item>
    </izvorni_sadrzaj>
    <derivirana_varijabla naziv="DomainObject.Predmet.ProtuStrankaListFormatedWithAdress_1">
      <item>NES-CAFFE j.d.o.o. za ugostiteljstvo, usluge i trgovinu, Ilirskog preporoda 56, 32270 Županja</item>
    </derivirana_varijabla>
  </DomainObject.Predmet.ProtuStrankaListFormatedWithAdress>
  <DomainObject.Predmet.ProtuStrankaListFormatedWithAdressOIB>
    <izvorni_sadrzaj>
      <item>NES-CAFFE j.d.o.o. za ugostiteljstvo, usluge i trgovinu, OIB 53410354493, Ilirskog preporoda 56, 32270 Županja</item>
    </izvorni_sadrzaj>
    <derivirana_varijabla naziv="DomainObject.Predmet.ProtuStrankaListFormatedWithAdressOIB_1">
      <item>NES-CAFFE j.d.o.o. za ugostiteljstvo, usluge i trgovinu, OIB 53410354493, Ilirskog preporoda 56, 32270 Županja</item>
    </derivirana_varijabla>
  </DomainObject.Predmet.ProtuStrankaListFormatedWithAdressOIB>
  <DomainObject.Predmet.ProtuStrankaListNazivFormated>
    <izvorni_sadrzaj>
      <item>NES-CAFFE j.d.o.o. za ugostiteljstvo, usluge i trgovinu</item>
    </izvorni_sadrzaj>
    <derivirana_varijabla naziv="DomainObject.Predmet.ProtuStrankaListNazivFormated_1">
      <item>NES-CAFFE j.d.o.o. za ugostiteljstvo, usluge i trgovinu</item>
    </derivirana_varijabla>
  </DomainObject.Predmet.ProtuStrankaListNazivFormated>
  <DomainObject.Predmet.ProtuStrankaListNazivFormatedOIB>
    <izvorni_sadrzaj>
      <item>NES-CAFFE j.d.o.o. za ugostiteljstvo, usluge i trgovinu, OIB 53410354493</item>
    </izvorni_sadrzaj>
    <derivirana_varijabla naziv="DomainObject.Predmet.ProtuStrankaListNazivFormatedOIB_1">
      <item>NES-CAFFE j.d.o.o. za ugostiteljstvo, usluge i trgovinu, OIB 53410354493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NES-CAFFE j.d.o.o. za ugostiteljstvo, usluge i trgovinu</izvorni_sadrzaj>
    <derivirana_varijabla naziv="DomainObject.Predmet.ProtustrankaIDrugi_1">NES-CAFFE j.d.o.o. za ugostiteljstvo,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NES-CAFFE j.d.o.o. za ugostiteljstvo, usluge i trgovinu, OIB 53410354493, Ilirskog preporoda 56, 32270 Županja</izvorni_sadrzaj>
    <derivirana_varijabla naziv="DomainObject.Predmet.ProtustrankaIDrugiAdressOIB_1">NES-CAFFE j.d.o.o. za ugostiteljstvo, usluge i trgovinu, OIB 53410354493, Ilirskog preporoda 56,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NES-CAFFE j.d.o.o. za ugostiteljstvo, usluge i trgovinu</item>
    </izvorni_sadrzaj>
    <derivirana_varijabla naziv="DomainObject.Predmet.SudioniciListNaziv_1">
      <item>FINA RC OSIJEK</item>
      <item>NES-CAFFE j.d.o.o. za ugostiteljstvo, usluge i trgovinu</item>
    </derivirana_varijabla>
  </DomainObject.Predmet.SudioniciListNaziv>
  <DomainObject.Predmet.SudioniciListAdressOIB>
    <izvorni_sadrzaj>
      <item>FINA RC OSIJEK, OIB 85821130368</item>
      <item>NES-CAFFE j.d.o.o. za ugostiteljstvo, usluge i trgovinu, OIB 53410354493, Ilirskog preporoda 56,32270 Županja</item>
    </izvorni_sadrzaj>
    <derivirana_varijabla naziv="DomainObject.Predmet.SudioniciListAdressOIB_1">
      <item>FINA RC OSIJEK, OIB 85821130368</item>
      <item>NES-CAFFE j.d.o.o. za ugostiteljstvo, usluge i trgovinu, OIB 53410354493, Ilirskog preporoda 56,32270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53410354493</item>
    </izvorni_sadrzaj>
    <derivirana_varijabla naziv="DomainObject.Predmet.SudioniciListNazivOIB_1">
      <item>, OIB 85821130368</item>
      <item>, OIB 53410354493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3339D-DFC6-4B71-9358-E1F1708B4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2892</properties:Characters>
  <properties:Lines>91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2018-07-13T10:57:00Z</dcterms:created>
  <dc:creator>Korisnik</dc:creator>
  <cp:lastModifiedBy>Renata Horvat</cp:lastModifiedBy>
  <cp:lastPrinted>2018-07-13T10:53:00Z</cp:lastPrinted>
  <dcterms:modified xmlns:xsi="http://www.w3.org/2001/XMLSchema-instance" xsi:type="dcterms:W3CDTF">2018-07-13T11:02:00Z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(Nes-caffe - otvoranje i zaključenje - RC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