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4988" w14:paraId="0194988" w:rsidRDefault="007668DE" w:rsidP="00295F32" w:rsidR="00295F32" w:rsidRPr="0053264E">
      <w:pPr>
        <w15:collapsed w:val="false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CE6EAF">
        <w:t>4678</w:t>
      </w:r>
      <w:r w:rsidR="002F1438">
        <w:t>/1</w:t>
      </w:r>
      <w:r w:rsidR="00A47231">
        <w:t>6</w:t>
      </w:r>
      <w:r w:rsidR="000A7F45">
        <w:t>-</w:t>
      </w:r>
      <w:r w:rsidR="00C25680">
        <w:t>20</w:t>
      </w:r>
      <w:bookmarkStart w:name="_GoBack" w:id="0"/>
      <w:bookmarkEnd w:id="0"/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D124F5">
        <w:t xml:space="preserve">VILI-PRIJEVOZ d.o.o., Zagreb, Dane </w:t>
      </w:r>
      <w:proofErr w:type="spellStart"/>
      <w:r w:rsidR="00D124F5">
        <w:t>Duića</w:t>
      </w:r>
      <w:proofErr w:type="spellEnd"/>
      <w:r w:rsidR="00D124F5">
        <w:t xml:space="preserve"> 5, OIB 59644648084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513F73">
        <w:t>rasprave</w:t>
      </w:r>
      <w:r w:rsidR="00B1009F">
        <w:t xml:space="preserve"> o </w:t>
      </w:r>
      <w:r w:rsidR="00513F73">
        <w:t xml:space="preserve">pretpostavkama za </w:t>
      </w:r>
      <w:r w:rsidR="00EB11C0">
        <w:t xml:space="preserve"> otvaranje stečajnog postupka </w:t>
      </w:r>
      <w:r>
        <w:t xml:space="preserve">određeno za dan </w:t>
      </w:r>
      <w:r w:rsidR="00E532A1">
        <w:t>7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513F73">
        <w:t>1</w:t>
      </w:r>
      <w:r w:rsidR="001F6F1D">
        <w:t>2</w:t>
      </w:r>
      <w:r w:rsidR="002F1438">
        <w:t>,</w:t>
      </w:r>
      <w:r w:rsidR="00D124F5">
        <w:t>30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B1009F">
        <w:t xml:space="preserve"> </w:t>
      </w:r>
      <w:r w:rsidR="002F1438">
        <w:t>Dužnik</w:t>
      </w:r>
      <w:r w:rsidR="00270AC9">
        <w:t xml:space="preserve"> </w:t>
      </w:r>
    </w:p>
    <w:p w:rsidRDefault="00513F73" w:rsidP="00A422FE" w:rsidR="002F1438">
      <w:r>
        <w:t xml:space="preserve">2. </w:t>
      </w:r>
      <w:r w:rsidR="002F1438">
        <w:t>Zakonski zastupnik dužnika</w:t>
      </w:r>
      <w:r w:rsidR="00270AC9">
        <w:t xml:space="preserve"> </w:t>
      </w:r>
    </w:p>
    <w:p w:rsidRDefault="00D124F5" w:rsidP="00A422FE" w:rsidR="00D124F5">
      <w:r>
        <w:t>3. Privremeni stečajni upravitelj</w:t>
      </w:r>
    </w:p>
    <w:p w:rsidRDefault="003F5110" w:rsidP="0085757B" w:rsidR="0085757B" w:rsidRPr="0053264E">
      <w:r>
        <w:t>4</w:t>
      </w:r>
      <w:r w:rsidR="004E4C54">
        <w:t xml:space="preserve">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917" w:rsidR="00827917">
      <w:r>
        <w:separator/>
      </w:r>
    </w:p>
  </w:endnote>
  <w:endnote w:id="0" w:type="continuationSeparator">
    <w:p w:rsidRDefault="00827917" w:rsidR="00827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917" w:rsidR="00827917">
      <w:r>
        <w:separator/>
      </w:r>
    </w:p>
  </w:footnote>
  <w:footnote w:id="0" w:type="continuationSeparator">
    <w:p w:rsidRDefault="00827917" w:rsidR="008279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067B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17084D"/>
    <w:rsid w:val="001740AB"/>
    <w:rsid w:val="001775C9"/>
    <w:rsid w:val="0019063D"/>
    <w:rsid w:val="00196C52"/>
    <w:rsid w:val="001B7108"/>
    <w:rsid w:val="001C0D70"/>
    <w:rsid w:val="001C2045"/>
    <w:rsid w:val="001F05D9"/>
    <w:rsid w:val="001F6F1D"/>
    <w:rsid w:val="00206D22"/>
    <w:rsid w:val="00217CDB"/>
    <w:rsid w:val="002454B3"/>
    <w:rsid w:val="00270AC9"/>
    <w:rsid w:val="0027227B"/>
    <w:rsid w:val="0027745F"/>
    <w:rsid w:val="00277F8E"/>
    <w:rsid w:val="00281680"/>
    <w:rsid w:val="0028644D"/>
    <w:rsid w:val="00295F32"/>
    <w:rsid w:val="002A6827"/>
    <w:rsid w:val="002B3E1D"/>
    <w:rsid w:val="002D16B2"/>
    <w:rsid w:val="002D49A0"/>
    <w:rsid w:val="002E1321"/>
    <w:rsid w:val="002F1438"/>
    <w:rsid w:val="003126C7"/>
    <w:rsid w:val="00315775"/>
    <w:rsid w:val="003231FE"/>
    <w:rsid w:val="00343119"/>
    <w:rsid w:val="00361012"/>
    <w:rsid w:val="003746BE"/>
    <w:rsid w:val="00375F51"/>
    <w:rsid w:val="00391C11"/>
    <w:rsid w:val="003F4A53"/>
    <w:rsid w:val="003F5110"/>
    <w:rsid w:val="004565E0"/>
    <w:rsid w:val="004B0A0A"/>
    <w:rsid w:val="004B4514"/>
    <w:rsid w:val="004B6701"/>
    <w:rsid w:val="004D27C4"/>
    <w:rsid w:val="004E4C54"/>
    <w:rsid w:val="00505881"/>
    <w:rsid w:val="00511E4A"/>
    <w:rsid w:val="00513F73"/>
    <w:rsid w:val="00523BA1"/>
    <w:rsid w:val="0053264E"/>
    <w:rsid w:val="00582442"/>
    <w:rsid w:val="00586283"/>
    <w:rsid w:val="005A0F14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27917"/>
    <w:rsid w:val="00846323"/>
    <w:rsid w:val="00851346"/>
    <w:rsid w:val="0085757B"/>
    <w:rsid w:val="008611CF"/>
    <w:rsid w:val="00874E6C"/>
    <w:rsid w:val="008944C9"/>
    <w:rsid w:val="008C33DF"/>
    <w:rsid w:val="008D3D0F"/>
    <w:rsid w:val="00921031"/>
    <w:rsid w:val="00941993"/>
    <w:rsid w:val="0094791B"/>
    <w:rsid w:val="00955802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422FE"/>
    <w:rsid w:val="00A47231"/>
    <w:rsid w:val="00A51F97"/>
    <w:rsid w:val="00A675FB"/>
    <w:rsid w:val="00AD17CD"/>
    <w:rsid w:val="00AD21EC"/>
    <w:rsid w:val="00AD7F90"/>
    <w:rsid w:val="00AE2532"/>
    <w:rsid w:val="00AF7785"/>
    <w:rsid w:val="00B1009F"/>
    <w:rsid w:val="00B1068D"/>
    <w:rsid w:val="00B1314F"/>
    <w:rsid w:val="00B23927"/>
    <w:rsid w:val="00B778ED"/>
    <w:rsid w:val="00BA257E"/>
    <w:rsid w:val="00BE3247"/>
    <w:rsid w:val="00BF6F39"/>
    <w:rsid w:val="00C25680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E6EAF"/>
    <w:rsid w:val="00D124F5"/>
    <w:rsid w:val="00D15253"/>
    <w:rsid w:val="00D21672"/>
    <w:rsid w:val="00D62198"/>
    <w:rsid w:val="00D662B2"/>
    <w:rsid w:val="00D71FEB"/>
    <w:rsid w:val="00D94EF5"/>
    <w:rsid w:val="00D96548"/>
    <w:rsid w:val="00DC7E72"/>
    <w:rsid w:val="00DF1B94"/>
    <w:rsid w:val="00DF1DF7"/>
    <w:rsid w:val="00E158AA"/>
    <w:rsid w:val="00E21D5B"/>
    <w:rsid w:val="00E406C7"/>
    <w:rsid w:val="00E4718E"/>
    <w:rsid w:val="00E532A1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8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58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8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8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8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8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58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8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8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8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St-4678/2016-20</izvorni_sadrzaj>
    <derivirana_varijabla naziv="DomainObject.Oznaka_1">St-4678/2016-20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4678</izvorni_sadrzaj>
    <derivirana_varijabla naziv="DomainObject.Predmet.Broj_1">4678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St-4678/2016</izvorni_sadrzaj>
    <derivirana_varijabla naziv="DomainObject.Predmet.OznakaBroj_1">St-4678/2016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VILI-PRIJEVOZ d.o.o. zastupanog po punomoćniku Dragutin Mikulin</izvorni_sadrzaj>
    <derivirana_varijabla naziv="DomainObject.Predmet.ProtustrankaFormated_1">  VILI-PRIJEVOZ d.o.o. zastupanog po punomoćniku Dragutin Mikulin</derivirana_varijabla>
  </DomainObject.Predmet.ProtustrankaFormated>
  <DomainObject.Predmet.ProtustrankaFormatedOIB>
    <izvorni_sadrzaj>  VILI-PRIJEVOZ d.o.o., OIB 59644648084 zastupanog po punomoćniku Dragutin Mikulin</izvorni_sadrzaj>
    <derivirana_varijabla naziv="DomainObject.Predmet.ProtustrankaFormatedOIB_1">  VILI-PRIJEVOZ d.o.o., OIB 59644648084 zastupanog po punomoćniku Dragutin Mikulin</derivirana_varijabla>
  </DomainObject.Predmet.ProtustrankaFormatedOIB>
  <DomainObject.Predmet.ProtustrankaFormatedWithAdress>
    <izvorni_sadrzaj> VILI-PRIJEVOZ d.o.o., Dane Duića 5, 10000 Zagreb zastupanog po punomoćniku Dragutin Mikulin</izvorni_sadrzaj>
    <derivirana_varijabla naziv="DomainObject.Predmet.ProtustrankaFormatedWithAdress_1"> VILI-PRIJEVOZ d.o.o., Dane Duića 5, 10000 Zagreb zastupanog po punomoćniku Dragutin Mikulin</derivirana_varijabla>
  </DomainObject.Predmet.ProtustrankaFormatedWithAdress>
  <DomainObject.Predmet.ProtustrankaFormatedWithAdressOIB>
    <izvorni_sadrzaj> VILI-PRIJEVOZ d.o.o., OIB 59644648084, Dane Duića 5, 10000 Zagreb zastupanog po punomoćniku Dragutin Mikulin</izvorni_sadrzaj>
    <derivirana_varijabla naziv="DomainObject.Predmet.ProtustrankaFormatedWithAdressOIB_1"> VILI-PRIJEVOZ d.o.o., OIB 59644648084, Dane Duića 5, 10000 Zagreb zastupanog po punomoćniku Dragutin Mikulin</derivirana_varijabla>
  </DomainObject.Predmet.ProtustrankaFormatedWithAdressOIB>
  <DomainObject.Predmet.ProtustrankaWithAdress>
    <izvorni_sadrzaj>VILI-PRIJEVOZ d.o.o. Dane Duića 5, 10000 Zagreb</izvorni_sadrzaj>
    <derivirana_varijabla naziv="DomainObject.Predmet.ProtustrankaWithAdress_1">VILI-PRIJEVOZ d.o.o. Dane Duića 5, 10000 Zagreb</derivirana_varijabla>
  </DomainObject.Predmet.ProtustrankaWithAdress>
  <DomainObject.Predmet.ProtustrankaWithAdressOIB>
    <izvorni_sadrzaj>VILI-PRIJEVOZ d.o.o., OIB 59644648084, Dane Duića 5, 10000 Zagreb</izvorni_sadrzaj>
    <derivirana_varijabla naziv="DomainObject.Predmet.ProtustrankaWithAdressOIB_1">VILI-PRIJEVOZ d.o.o., OIB 59644648084, Dane Duića 5, 10000 Zagreb</derivirana_varijabla>
  </DomainObject.Predmet.ProtustrankaWithAdressOIB>
  <DomainObject.Predmet.ProtustrankaNazivFormated>
    <izvorni_sadrzaj>VILI-PRIJEVOZ d.o.o.</izvorni_sadrzaj>
    <derivirana_varijabla naziv="DomainObject.Predmet.ProtustrankaNazivFormated_1">VILI-PRIJEVOZ d.o.o.</derivirana_varijabla>
  </DomainObject.Predmet.ProtustrankaNazivFormated>
  <DomainObject.Predmet.ProtustrankaNazivFormatedOIB>
    <izvorni_sadrzaj>VILI-PRIJEVOZ d.o.o., OIB 59644648084</izvorni_sadrzaj>
    <derivirana_varijabla naziv="DomainObject.Predmet.ProtustrankaNazivFormatedOIB_1">VILI-PRIJEVOZ d.o.o., OIB 59644648084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VILI-PRIJEVOZ d.o.o. zastupanog po punomoćniku Dragutin Mikulin</item>
    </izvorni_sadrzaj>
    <derivirana_varijabla naziv="DomainObject.Predmet.ProtuStrankaListFormated_1">
      <item>VILI-PRIJEVOZ d.o.o. zastupanog po punomoćniku Dragutin Mikulin</item>
    </derivirana_varijabla>
  </DomainObject.Predmet.ProtuStrankaListFormated>
  <DomainObject.Predmet.ProtuStrankaListFormatedOIB>
    <izvorni_sadrzaj>
      <item>VILI-PRIJEVOZ d.o.o., OIB 59644648084 zastupanog po punomoćniku Dragutin Mikulin</item>
    </izvorni_sadrzaj>
    <derivirana_varijabla naziv="DomainObject.Predmet.ProtuStrankaListFormatedOIB_1">
      <item>VILI-PRIJEVOZ d.o.o., OIB 59644648084 zastupanog po punomoćniku Dragutin Mikulin</item>
    </derivirana_varijabla>
  </DomainObject.Predmet.ProtuStrankaListFormatedOIB>
  <DomainObject.Predmet.ProtuStrankaListFormatedWithAdress>
    <izvorni_sadrzaj>
      <item>VILI-PRIJEVOZ d.o.o., Dane Duića 5, 10000 Zagreb zastupanog po punomoćniku Dragutin Mikulin</item>
    </izvorni_sadrzaj>
    <derivirana_varijabla naziv="DomainObject.Predmet.ProtuStrankaListFormatedWithAdress_1">
      <item>VILI-PRIJEVOZ d.o.o., Dane Duića 5, 10000 Zagreb zastupanog po punomoćniku Dragutin Mikulin</item>
    </derivirana_varijabla>
  </DomainObject.Predmet.ProtuStrankaListFormatedWithAdress>
  <DomainObject.Predmet.ProtuStrankaListFormatedWithAdressOIB>
    <izvorni_sadrzaj>
      <item>VILI-PRIJEVOZ d.o.o., OIB 59644648084, Dane Duića 5, 10000 Zagreb zastupanog po punomoćniku Dragutin Mikulin</item>
    </izvorni_sadrzaj>
    <derivirana_varijabla naziv="DomainObject.Predmet.ProtuStrankaListFormatedWithAdressOIB_1">
      <item>VILI-PRIJEVOZ d.o.o., OIB 59644648084, Dane Duića 5, 10000 Zagreb zastupanog po punomoćniku Dragutin Mikulin</item>
    </derivirana_varijabla>
  </DomainObject.Predmet.ProtuStrankaListFormatedWithAdressOIB>
  <DomainObject.Predmet.ProtuStrankaListNazivFormated>
    <izvorni_sadrzaj>
      <item>VILI-PRIJEVOZ d.o.o.</item>
    </izvorni_sadrzaj>
    <derivirana_varijabla naziv="DomainObject.Predmet.ProtuStrankaListNazivFormated_1">
      <item>VILI-PRIJEVOZ d.o.o.</item>
    </derivirana_varijabla>
  </DomainObject.Predmet.ProtuStrankaListNazivFormated>
  <DomainObject.Predmet.ProtuStrankaListNazivFormatedOIB>
    <izvorni_sadrzaj>
      <item>VILI-PRIJEVOZ d.o.o., OIB 59644648084</item>
    </izvorni_sadrzaj>
    <derivirana_varijabla naziv="DomainObject.Predmet.ProtuStrankaListNazivFormatedOIB_1">
      <item>VILI-PRIJEVOZ d.o.o., OIB 59644648084</item>
    </derivirana_varijabla>
  </DomainObject.Predmet.ProtuStrankaListNazivFormatedOIB>
  <DomainObject.Predmet.OstaliListFormated>
    <izvorni_sadrzaj>
      <item>Dragutin Mikulin punomoćnik sudionika u postupku VILI-PRIJEVOZ d.o.o.</item>
    </izvorni_sadrzaj>
    <derivirana_varijabla naziv="DomainObject.Predmet.OstaliListFormated_1">
      <item>Dragutin Mikulin punomoćnik sudionika u postupku VILI-PRIJEVOZ d.o.o.</item>
    </derivirana_varijabla>
  </DomainObject.Predmet.OstaliListFormated>
  <DomainObject.Predmet.OstaliListFormatedOIB>
    <izvorni_sadrzaj>
      <item>Dragutin Mikulin, OIB 42009587946 punomoćnik sudionika u postupku VILI-PRIJEVOZ d.o.o.</item>
    </izvorni_sadrzaj>
    <derivirana_varijabla naziv="DomainObject.Predmet.OstaliListFormatedOIB_1">
      <item>Dragutin Mikulin, OIB 42009587946 punomoćnik sudionika u postupku VILI-PRIJEVOZ d.o.o.</item>
    </derivirana_varijabla>
  </DomainObject.Predmet.OstaliListFormatedOIB>
  <DomainObject.Predmet.OstaliListFormatedWithAdress>
    <izvorni_sadrzaj>
      <item>Dragutin Mikulin, Trumbićeva Ulica 10, 10000 Zagreb punomoćnik sudionika u postupku VILI-PRIJEVOZ d.o.o.</item>
    </izvorni_sadrzaj>
    <derivirana_varijabla naziv="DomainObject.Predmet.OstaliListFormatedWithAdress_1">
      <item>Dragutin Mikulin, Trumbićeva Ulica 10, 10000 Zagreb punomoćnik sudionika u postupku VILI-PRIJEVOZ d.o.o.</item>
    </derivirana_varijabla>
  </DomainObject.Predmet.OstaliListFormatedWithAdress>
  <DomainObject.Predmet.OstaliListFormatedWithAdressOIB>
    <izvorni_sadrzaj>
      <item>Dragutin Mikulin, OIB 42009587946, Trumbićeva Ulica 10, 10000 Zagreb punomoćnik sudionika u postupku VILI-PRIJEVOZ d.o.o.</item>
    </izvorni_sadrzaj>
    <derivirana_varijabla naziv="DomainObject.Predmet.OstaliListFormatedWithAdressOIB_1">
      <item>Dragutin Mikulin, OIB 42009587946, Trumbićeva Ulica 10, 10000 Zagreb punomoćnik sudionika u postupku VILI-PRIJEVOZ d.o.o.</item>
    </derivirana_varijabla>
  </DomainObject.Predmet.OstaliListFormatedWithAdressOIB>
  <DomainObject.Predmet.OstaliListNazivFormated>
    <izvorni_sadrzaj>
      <item>Dragutin Mikulin</item>
    </izvorni_sadrzaj>
    <derivirana_varijabla naziv="DomainObject.Predmet.OstaliListNazivFormated_1">
      <item>Dragutin Mikulin</item>
    </derivirana_varijabla>
  </DomainObject.Predmet.OstaliListNazivFormated>
  <DomainObject.Predmet.OstaliListNazivFormatedOIB>
    <izvorni_sadrzaj>
      <item>Dragutin Mikulin, OIB 42009587946</item>
    </izvorni_sadrzaj>
    <derivirana_varijabla naziv="DomainObject.Predmet.OstaliListNazivFormatedOIB_1">
      <item>Dragutin Mikulin, OIB 42009587946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St-4678/2016-20</izvorni_sadrzaj>
    <derivirana_varijabla naziv="DomainObject.PoslovniBrojDokumenta_1">St-4678/2016-20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VILI-PRIJEVOZ d.o.o.</izvorni_sadrzaj>
    <derivirana_varijabla naziv="DomainObject.Predmet.ProtustrankaIDrugi_1">VILI-PRIJEVOZ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VILI-PRIJEVOZ d.o.o., OIB 59644648084, Dane Duića 5, 10000 Zagreb</izvorni_sadrzaj>
    <derivirana_varijabla naziv="DomainObject.Predmet.ProtustrankaIDrugiAdressOIB_1">VILI-PRIJEVOZ d.o.o., OIB 59644648084, Dane Duića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VILI-PRIJEVOZ d.o.o.</item>
      <item>Dragutin Mikulin</item>
    </izvorni_sadrzaj>
    <derivirana_varijabla naziv="DomainObject.Predmet.SudioniciListNaziv_1">
      <item>FINA Regionalni centar Zagreb</item>
      <item>VILI-PRIJEVOZ d.o.o.</item>
      <item>Dragutin Mikulin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VILI-PRIJEVOZ d.o.o., OIB 59644648084, Dane Duića 5,10000 Zagreb</item>
      <item>Dragutin Mikulin, OIB 42009587946, Trumbićeva Ulica 10,10000 Zagreb</item>
    </izvorni_sadrzaj>
    <derivirana_varijabla naziv="DomainObject.Predmet.SudioniciListAdressOIB_1">
      <item>FINA Regionalni centar Zagreb, OIB 85821130368, Trg svibanjskih žrtava 1995. br. 1,10000 Zagreb</item>
      <item>VILI-PRIJEVOZ d.o.o., OIB 59644648084, Dane Duića 5,10000 Zagreb</item>
      <item>Dragutin Mikulin, OIB 42009587946, Trumbićeva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59644648084</item>
      <item>, OIB 42009587946</item>
    </izvorni_sadrzaj>
    <derivirana_varijabla naziv="DomainObject.Predmet.SudioniciListNazivOIB_1">
      <item>, OIB 85821130368</item>
      <item>, OIB 59644648084</item>
      <item>, OIB 42009587946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7C218-0E41-4C34-9C36-7B8D7B7795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818</properties:Characters>
  <properties:Lines>41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2017-07-24T12:20:00Z</dcterms:created>
  <dc:creator>gboljkovac</dc:creator>
  <cp:lastModifiedBy>Marina Markić</cp:lastModifiedBy>
  <cp:lastPrinted>2017-07-24T12:23:00Z</cp:lastPrinted>
  <dcterms:modified xmlns:xsi="http://www.w3.org/2001/XMLSchema-instance" xsi:type="dcterms:W3CDTF">2017-07-25T08:18:00Z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St-4678/2016-20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