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dad4" w14:paraId="df4dad4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830896">
        <w:t>897</w:t>
      </w:r>
      <w:r w:rsidR="00154FC1">
        <w:t>9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</w:t>
      </w:r>
      <w:r w:rsidRPr="00544FD1">
        <w:t xml:space="preserve">dana </w:t>
      </w:r>
      <w:r w:rsidR="00544FD1" w:rsidRPr="00544FD1">
        <w:t>02. lipnja</w:t>
      </w:r>
      <w:r w:rsidR="00BE567D" w:rsidRPr="00544FD1">
        <w:t xml:space="preserve"> </w:t>
      </w:r>
      <w:r w:rsidR="0039606F" w:rsidRPr="00544FD1">
        <w:t>2016</w:t>
      </w:r>
      <w:r w:rsidR="00590AEF" w:rsidRPr="00544FD1">
        <w:t>.</w:t>
      </w:r>
      <w:r w:rsidRPr="00544FD1">
        <w:t>,</w:t>
      </w:r>
      <w:r w:rsidR="00F034D3" w:rsidRPr="00544FD1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154FC1" w:rsidRPr="00154FC1">
        <w:t>UDRUGA CVJEĆARA I HORTIKULTURISTA „IRIS SISCIA“, Sisak, A. i S. Radića 8b, OIB: 88389092187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154FC1">
        <w:t>6.900,61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544FD1">
        <w:t>02. lipnja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654426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654426" w:rsidP="001745C1" w:rsidR="00654426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654426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4FC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FD1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830896">
      <w:t>t-897</w:t>
    </w:r>
    <w:r w:rsidR="00154FC1">
      <w:t>9</w:t>
    </w:r>
    <w:r w:rsidR="00BE567D" w:rsidRPr="00774CCB">
      <w:t>/15</w:t>
    </w:r>
    <w:r w:rsidR="00654426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5C0"/>
    <w:rsid w:val="0008515D"/>
    <w:rsid w:val="00114EAD"/>
    <w:rsid w:val="00154FC1"/>
    <w:rsid w:val="001721FB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9606F"/>
    <w:rsid w:val="003C58C5"/>
    <w:rsid w:val="003D07F2"/>
    <w:rsid w:val="003D35F9"/>
    <w:rsid w:val="003D5269"/>
    <w:rsid w:val="003E3A15"/>
    <w:rsid w:val="00413F4C"/>
    <w:rsid w:val="0042313F"/>
    <w:rsid w:val="00430885"/>
    <w:rsid w:val="00471FCB"/>
    <w:rsid w:val="004B337A"/>
    <w:rsid w:val="004D2047"/>
    <w:rsid w:val="004F3962"/>
    <w:rsid w:val="0053446F"/>
    <w:rsid w:val="00544FD1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4426"/>
    <w:rsid w:val="00657B8E"/>
    <w:rsid w:val="006673F1"/>
    <w:rsid w:val="00695A8D"/>
    <w:rsid w:val="006C02C0"/>
    <w:rsid w:val="00774CCB"/>
    <w:rsid w:val="007B5AFD"/>
    <w:rsid w:val="007D3D2E"/>
    <w:rsid w:val="007D5A5D"/>
    <w:rsid w:val="007F2E9A"/>
    <w:rsid w:val="00807F1E"/>
    <w:rsid w:val="008155EE"/>
    <w:rsid w:val="00830896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E05B1"/>
    <w:rsid w:val="00AF7C23"/>
    <w:rsid w:val="00B82F18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95791"/>
    <w:rsid w:val="00EC3302"/>
    <w:rsid w:val="00ED6AA8"/>
    <w:rsid w:val="00F034D3"/>
    <w:rsid w:val="00F530D2"/>
    <w:rsid w:val="00F761A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4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4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8979</izvorni_sadrzaj>
    <derivirana_varijabla naziv="DomainObject.Predmet.Broj_1">8979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St-8979/2015</izvorni_sadrzaj>
    <derivirana_varijabla naziv="DomainObject.Predmet.OznakaBroj_1">St-8979/2015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CVJEĆARA I HORTIKULTURISTA IRIS SISCIA</izvorni_sadrzaj>
    <derivirana_varijabla naziv="DomainObject.Predmet.ProtustrankaFormated_1">  UDRUGA CVJEĆARA I HORTIKULTURISTA IRIS SISCIA</derivirana_varijabla>
  </DomainObject.Predmet.ProtustrankaFormated>
  <DomainObject.Predmet.ProtustrankaFormatedOIB>
    <izvorni_sadrzaj>  UDRUGA CVJEĆARA I HORTIKULTURISTA IRIS SISCIA, OIB 88389092187</izvorni_sadrzaj>
    <derivirana_varijabla naziv="DomainObject.Predmet.ProtustrankaFormatedOIB_1">  UDRUGA CVJEĆARA I HORTIKULTURISTA IRIS SISCIA, OIB 88389092187</derivirana_varijabla>
  </DomainObject.Predmet.ProtustrankaFormatedOIB>
  <DomainObject.Predmet.ProtustrankaFormatedWithAdress>
    <izvorni_sadrzaj> UDRUGA CVJEĆARA I HORTIKULTURISTA IRIS SISCIA, A. i S. Radića 8b, 44000 Sisak</izvorni_sadrzaj>
    <derivirana_varijabla naziv="DomainObject.Predmet.ProtustrankaFormatedWithAdress_1"> UDRUGA CVJEĆARA I HORTIKULTURISTA IRIS SISCIA, A. i S. Radića 8b, 44000 Sisak</derivirana_varijabla>
  </DomainObject.Predmet.ProtustrankaFormatedWithAdress>
  <DomainObject.Predmet.ProtustrankaFormatedWithAdressOIB>
    <izvorni_sadrzaj> UDRUGA CVJEĆARA I HORTIKULTURISTA IRIS SISCIA, OIB 88389092187, A. i S. Radića 8b, 44000 Sisak</izvorni_sadrzaj>
    <derivirana_varijabla naziv="DomainObject.Predmet.ProtustrankaFormatedWithAdressOIB_1"> UDRUGA CVJEĆARA I HORTIKULTURISTA IRIS SISCIA, OIB 88389092187, A. i S. Radića 8b, 44000 Sisak</derivirana_varijabla>
  </DomainObject.Predmet.ProtustrankaFormatedWithAdressOIB>
  <DomainObject.Predmet.ProtustrankaWithAdress>
    <izvorni_sadrzaj>UDRUGA CVJEĆARA I HORTIKULTURISTA IRIS SISCIA A. i S. Radića 8b, 44000 Sisak</izvorni_sadrzaj>
    <derivirana_varijabla naziv="DomainObject.Predmet.ProtustrankaWithAdress_1">UDRUGA CVJEĆARA I HORTIKULTURISTA IRIS SISCIA A. i S. Radića 8b, 44000 Sisak</derivirana_varijabla>
  </DomainObject.Predmet.ProtustrankaWithAdress>
  <DomainObject.Predmet.ProtustrankaWithAdressOIB>
    <izvorni_sadrzaj>UDRUGA CVJEĆARA I HORTIKULTURISTA IRIS SISCIA, OIB 88389092187, A. i S. Radića 8b, 44000 Sisak</izvorni_sadrzaj>
    <derivirana_varijabla naziv="DomainObject.Predmet.ProtustrankaWithAdressOIB_1">UDRUGA CVJEĆARA I HORTIKULTURISTA IRIS SISCIA, OIB 88389092187, A. i S. Radića 8b, 44000 Sisak</derivirana_varijabla>
  </DomainObject.Predmet.ProtustrankaWithAdressOIB>
  <DomainObject.Predmet.ProtustrankaNazivFormated>
    <izvorni_sadrzaj>UDRUGA CVJEĆARA I HORTIKULTURISTA IRIS SISCIA</izvorni_sadrzaj>
    <derivirana_varijabla naziv="DomainObject.Predmet.ProtustrankaNazivFormated_1">UDRUGA CVJEĆARA I HORTIKULTURISTA IRIS SISCIA</derivirana_varijabla>
  </DomainObject.Predmet.ProtustrankaNazivFormated>
  <DomainObject.Predmet.ProtustrankaNazivFormatedOIB>
    <izvorni_sadrzaj>UDRUGA CVJEĆARA I HORTIKULTURISTA IRIS SISCIA, OIB 88389092187</izvorni_sadrzaj>
    <derivirana_varijabla naziv="DomainObject.Predmet.ProtustrankaNazivFormatedOIB_1">UDRUGA CVJEĆARA I HORTIKULTURISTA IRIS SISCIA, OIB 88389092187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CVJEĆARA I HORTIKULTURISTA IRIS SISCIA</item>
    </izvorni_sadrzaj>
    <derivirana_varijabla naziv="DomainObject.Predmet.ProtuStrankaListFormated_1">
      <item>UDRUGA CVJEĆARA I HORTIKULTURISTA IRIS SISCIA</item>
    </derivirana_varijabla>
  </DomainObject.Predmet.ProtuStrankaListFormated>
  <DomainObject.Predmet.ProtuStrankaListFormatedOIB>
    <izvorni_sadrzaj>
      <item>UDRUGA CVJEĆARA I HORTIKULTURISTA IRIS SISCIA, OIB 88389092187</item>
    </izvorni_sadrzaj>
    <derivirana_varijabla naziv="DomainObject.Predmet.ProtuStrankaListFormatedOIB_1">
      <item>UDRUGA CVJEĆARA I HORTIKULTURISTA IRIS SISCIA, OIB 88389092187</item>
    </derivirana_varijabla>
  </DomainObject.Predmet.ProtuStrankaListFormatedOIB>
  <DomainObject.Predmet.ProtuStrankaListFormatedWithAdress>
    <izvorni_sadrzaj>
      <item>UDRUGA CVJEĆARA I HORTIKULTURISTA IRIS SISCIA, A. i S. Radića 8b, 44000 Sisak</item>
    </izvorni_sadrzaj>
    <derivirana_varijabla naziv="DomainObject.Predmet.ProtuStrankaListFormatedWithAdress_1">
      <item>UDRUGA CVJEĆARA I HORTIKULTURISTA IRIS SISCIA, A. i S. Radića 8b, 44000 Sisak</item>
    </derivirana_varijabla>
  </DomainObject.Predmet.ProtuStrankaListFormatedWithAdress>
  <DomainObject.Predmet.ProtuStrankaListFormatedWithAdressOIB>
    <izvorni_sadrzaj>
      <item>UDRUGA CVJEĆARA I HORTIKULTURISTA IRIS SISCIA, OIB 88389092187, A. i S. Radića 8b, 44000 Sisak</item>
    </izvorni_sadrzaj>
    <derivirana_varijabla naziv="DomainObject.Predmet.ProtuStrankaListFormatedWithAdressOIB_1">
      <item>UDRUGA CVJEĆARA I HORTIKULTURISTA IRIS SISCIA, OIB 88389092187, A. i S. Radića 8b, 44000 Sisak</item>
    </derivirana_varijabla>
  </DomainObject.Predmet.ProtuStrankaListFormatedWithAdressOIB>
  <DomainObject.Predmet.ProtuStrankaListNazivFormated>
    <izvorni_sadrzaj>
      <item>UDRUGA CVJEĆARA I HORTIKULTURISTA IRIS SISCIA</item>
    </izvorni_sadrzaj>
    <derivirana_varijabla naziv="DomainObject.Predmet.ProtuStrankaListNazivFormated_1">
      <item>UDRUGA CVJEĆARA I HORTIKULTURISTA IRIS SISCIA</item>
    </derivirana_varijabla>
  </DomainObject.Predmet.ProtuStrankaListNazivFormated>
  <DomainObject.Predmet.ProtuStrankaListNazivFormatedOIB>
    <izvorni_sadrzaj>
      <item>UDRUGA CVJEĆARA I HORTIKULTURISTA IRIS SISCIA, OIB 88389092187</item>
    </izvorni_sadrzaj>
    <derivirana_varijabla naziv="DomainObject.Predmet.ProtuStrankaListNazivFormatedOIB_1">
      <item>UDRUGA CVJEĆARA I HORTIKULTURISTA IRIS SISCIA, OIB 88389092187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CVJEĆARA I HORTIKULTURISTA IRIS SISCIA</izvorni_sadrzaj>
    <derivirana_varijabla naziv="DomainObject.Predmet.ProtustrankaIDrugi_1">UDRUGA CVJEĆARA I HORTIKULTURISTA IRIS SISCIA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CVJEĆARA I HORTIKULTURISTA IRIS SISCIA, OIB 88389092187, A. i S. Radića 8b, 44000 Sisak</izvorni_sadrzaj>
    <derivirana_varijabla naziv="DomainObject.Predmet.ProtustrankaIDrugiAdressOIB_1">UDRUGA CVJEĆARA I HORTIKULTURISTA IRIS SISCIA, OIB 88389092187, A. i S. Radića 8b,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CVJEĆARA I HORTIKULTURISTA IRIS SISCIA</item>
      <item>FINA Regionalni centar Zagreb</item>
    </izvorni_sadrzaj>
    <derivirana_varijabla naziv="DomainObject.Predmet.SudioniciListNaziv_1">
      <item>UDRUGA CVJEĆARA I HORTIKULTURISTA IRIS SISCIA</item>
      <item>FINA Regionalni centar Zagreb</item>
    </derivirana_varijabla>
  </DomainObject.Predmet.SudioniciListNaziv>
  <DomainObject.Predmet.SudioniciListAdressOIB>
    <izvorni_sadrzaj>
      <item>UDRUGA CVJEĆARA I HORTIKULTURISTA IRIS SISCIA, OIB 88389092187, A. i S. Radića 8b,44000 Sisak</item>
      <item>FINA Regionalni centar Zagreb, OIB 85821130368, Trg svibanjskih žrtava 1995. 1,10000 Zagreb</item>
    </izvorni_sadrzaj>
    <derivirana_varijabla naziv="DomainObject.Predmet.SudioniciListAdressOIB_1">
      <item>UDRUGA CVJEĆARA I HORTIKULTURISTA IRIS SISCIA, OIB 88389092187, A. i S. Radića 8b,44000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88389092187</item>
      <item>, OIB 85821130368</item>
    </izvorni_sadrzaj>
    <derivirana_varijabla naziv="DomainObject.Predmet.SudioniciListNazivOIB_1">
      <item>, OIB 88389092187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35F87-08B1-4D53-9C68-6A9C085CA3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2016-05-31T08:35:00Z</dcterms:created>
  <dc:creator>ilukac</dc:creator>
  <cp:lastModifiedBy>Ivana Rogić</cp:lastModifiedBy>
  <cp:lastPrinted>2016-06-02T11:48:00Z</cp:lastPrinted>
  <dcterms:modified xmlns:xsi="http://www.w3.org/2001/XMLSchema-instance" xsi:type="dcterms:W3CDTF">2016-06-02T11:48:00Z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