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c5b0" w14:paraId="bdcc5b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A9519C">
        <w:rPr>
          <w:rFonts w:hAnsi="Times New Roman" w:ascii="Times New Roman"/>
        </w:rPr>
        <w:t>4</w:t>
      </w:r>
      <w:r w:rsidR="00EB7870">
        <w:rPr>
          <w:rFonts w:hAnsi="Times New Roman" w:ascii="Times New Roman"/>
        </w:rPr>
        <w:t>769</w:t>
      </w:r>
      <w:r w:rsidR="00A9519C">
        <w:rPr>
          <w:rFonts w:hAnsi="Times New Roman" w:ascii="Times New Roman"/>
        </w:rPr>
        <w:t>/16</w:t>
      </w:r>
      <w:r w:rsidR="00A523B7">
        <w:rPr>
          <w:rFonts w:hAnsi="Times New Roman" w:ascii="Times New Roman"/>
        </w:rPr>
        <w:t>-35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9519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9519C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EB7870" w:rsidRPr="00EB7870">
        <w:rPr>
          <w:rFonts w:hAnsi="Times New Roman" w:ascii="Times New Roman"/>
        </w:rPr>
        <w:t>VELIĆ GRADNJA d.o.o. u stečaju, Zagreb, Veliki Vrh 189, OIB: 64732780424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 xml:space="preserve">akon održanog ispitnog ročišta </w:t>
      </w:r>
      <w:r w:rsidR="00EB787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EB787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EB787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EB7870">
        <w:rPr>
          <w:rFonts w:hAnsi="Times New Roman" w:ascii="Times New Roman"/>
        </w:rPr>
        <w:t>2</w:t>
      </w:r>
      <w:r w:rsidR="00D21927">
        <w:rPr>
          <w:rFonts w:hAnsi="Times New Roman" w:ascii="Times New Roman"/>
        </w:rPr>
        <w:t xml:space="preserve">. </w:t>
      </w:r>
      <w:r w:rsidR="00EB7870">
        <w:rPr>
          <w:rFonts w:hAnsi="Times New Roman" w:ascii="Times New Roman"/>
        </w:rPr>
        <w:t xml:space="preserve">ožujka </w:t>
      </w:r>
      <w:r w:rsidR="00D21927">
        <w:rPr>
          <w:rFonts w:hAnsi="Times New Roman" w:ascii="Times New Roman"/>
        </w:rPr>
        <w:t>201</w:t>
      </w:r>
      <w:r w:rsidR="00EB7870">
        <w:rPr>
          <w:rFonts w:hAnsi="Times New Roman" w:ascii="Times New Roman"/>
        </w:rPr>
        <w:t>8</w:t>
      </w:r>
      <w:r w:rsidR="00D21927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7870" w:rsidP="00C513EB" w:rsidR="00FA77B2" w:rsidRPr="00C513EB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</w:rPr>
      </w:pPr>
      <w:r w:rsidRPr="00C513EB">
        <w:rPr>
          <w:rFonts w:hAnsi="Times New Roman" w:ascii="Times New Roman"/>
        </w:rPr>
        <w:t>RH MF Porez</w:t>
      </w:r>
      <w:r w:rsidR="00FA77B2" w:rsidRPr="00C513EB">
        <w:rPr>
          <w:rFonts w:hAnsi="Times New Roman" w:ascii="Times New Roman"/>
        </w:rPr>
        <w:t>na uprava, Područni ured Zagreb</w:t>
      </w:r>
      <w:r w:rsidRPr="00C513EB">
        <w:rPr>
          <w:rFonts w:hAnsi="Times New Roman" w:ascii="Times New Roman"/>
        </w:rPr>
        <w:t xml:space="preserve"> </w:t>
      </w:r>
    </w:p>
    <w:p w:rsidRDefault="00EB7870" w:rsidP="00C513EB" w:rsidR="00EB7870" w:rsidRPr="00EB7870">
      <w:pPr>
        <w:ind w:firstLine="348" w:left="360"/>
        <w:jc w:val="both"/>
        <w:rPr>
          <w:rFonts w:hAnsi="Times New Roman" w:ascii="Times New Roman"/>
        </w:rPr>
      </w:pPr>
      <w:r w:rsidRPr="00EB7870">
        <w:rPr>
          <w:rFonts w:hAnsi="Times New Roman" w:ascii="Times New Roman"/>
        </w:rPr>
        <w:t xml:space="preserve">Zagreb, Savska cesta 41, OIB: </w:t>
      </w:r>
      <w:r w:rsidR="00FA77B2">
        <w:rPr>
          <w:rFonts w:hAnsi="Times New Roman" w:ascii="Times New Roman"/>
        </w:rPr>
        <w:t>18683136487</w:t>
      </w:r>
      <w:r w:rsidRPr="00EB7870">
        <w:rPr>
          <w:rFonts w:hAnsi="Times New Roman" w:ascii="Times New Roman"/>
        </w:rPr>
        <w:t xml:space="preserve"> </w:t>
      </w:r>
      <w:r w:rsidR="00FA77B2">
        <w:rPr>
          <w:rFonts w:hAnsi="Times New Roman" w:ascii="Times New Roman"/>
        </w:rPr>
        <w:t xml:space="preserve">                 </w:t>
      </w:r>
      <w:r w:rsidR="00C513EB">
        <w:rPr>
          <w:rFonts w:hAnsi="Times New Roman" w:ascii="Times New Roman"/>
        </w:rPr>
        <w:t xml:space="preserve">                          </w:t>
      </w:r>
      <w:r w:rsidRPr="00EB7870">
        <w:rPr>
          <w:rFonts w:hAnsi="Times New Roman" w:ascii="Times New Roman"/>
        </w:rPr>
        <w:t xml:space="preserve">143.035,22 kn </w:t>
      </w:r>
    </w:p>
    <w:p w:rsidRDefault="00EB7870" w:rsidP="00EB7870" w:rsidR="00EB7870" w:rsidRPr="00EB7870">
      <w:pPr>
        <w:ind w:firstLine="348" w:left="360"/>
        <w:jc w:val="both"/>
        <w:rPr>
          <w:rFonts w:hAnsi="Times New Roman" w:ascii="Times New Roman"/>
        </w:rPr>
      </w:pPr>
    </w:p>
    <w:p w:rsidRDefault="00FA77B2" w:rsidP="00C513EB" w:rsidR="00FA77B2" w:rsidRPr="00C513EB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</w:rPr>
      </w:pPr>
      <w:r w:rsidRPr="00C513EB">
        <w:rPr>
          <w:rFonts w:hAnsi="Times New Roman" w:ascii="Times New Roman"/>
        </w:rPr>
        <w:t>BLAŽ LONČAREK</w:t>
      </w:r>
    </w:p>
    <w:p w:rsidRDefault="00EB7870" w:rsidP="00C513EB" w:rsidR="00EB7870" w:rsidRPr="00EB7870">
      <w:pPr>
        <w:ind w:firstLine="348" w:left="360"/>
        <w:jc w:val="both"/>
        <w:rPr>
          <w:rFonts w:hAnsi="Times New Roman" w:ascii="Times New Roman"/>
        </w:rPr>
      </w:pPr>
      <w:r w:rsidRPr="00EB7870">
        <w:rPr>
          <w:rFonts w:hAnsi="Times New Roman" w:ascii="Times New Roman"/>
        </w:rPr>
        <w:t>Drenje Brdovečko</w:t>
      </w:r>
      <w:r w:rsidR="00FA77B2">
        <w:rPr>
          <w:rFonts w:hAnsi="Times New Roman" w:ascii="Times New Roman"/>
        </w:rPr>
        <w:t>, Drenjska 25, OIB: 53391678407</w:t>
      </w:r>
      <w:r w:rsidRPr="00EB7870">
        <w:rPr>
          <w:rFonts w:hAnsi="Times New Roman" w:ascii="Times New Roman"/>
        </w:rPr>
        <w:t xml:space="preserve"> </w:t>
      </w:r>
      <w:r w:rsidR="00FA77B2">
        <w:rPr>
          <w:rFonts w:hAnsi="Times New Roman" w:ascii="Times New Roman"/>
        </w:rPr>
        <w:t xml:space="preserve">       </w:t>
      </w:r>
      <w:r w:rsidR="00C513EB">
        <w:rPr>
          <w:rFonts w:hAnsi="Times New Roman" w:ascii="Times New Roman"/>
        </w:rPr>
        <w:t xml:space="preserve">                          </w:t>
      </w:r>
      <w:r w:rsidRPr="00EB7870">
        <w:rPr>
          <w:rFonts w:hAnsi="Times New Roman" w:ascii="Times New Roman"/>
        </w:rPr>
        <w:t xml:space="preserve">28.387,17 kn </w:t>
      </w:r>
    </w:p>
    <w:p w:rsidRDefault="00EB7870" w:rsidP="00EB7870" w:rsidR="00EB7870" w:rsidRPr="00EB7870">
      <w:pPr>
        <w:ind w:firstLine="348" w:left="360"/>
        <w:jc w:val="both"/>
        <w:rPr>
          <w:rFonts w:hAnsi="Times New Roman" w:ascii="Times New Roman"/>
        </w:rPr>
      </w:pPr>
    </w:p>
    <w:p w:rsidRDefault="00FA77B2" w:rsidP="008D5F04" w:rsidR="00FA77B2" w:rsidRPr="008D5F04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</w:rPr>
      </w:pPr>
      <w:r w:rsidRPr="008D5F04">
        <w:rPr>
          <w:rFonts w:hAnsi="Times New Roman" w:ascii="Times New Roman"/>
        </w:rPr>
        <w:t>MESUD VELIĆ</w:t>
      </w:r>
      <w:r w:rsidR="00EB7870" w:rsidRPr="008D5F04">
        <w:rPr>
          <w:rFonts w:hAnsi="Times New Roman" w:ascii="Times New Roman"/>
        </w:rPr>
        <w:t xml:space="preserve"> </w:t>
      </w:r>
    </w:p>
    <w:p w:rsidRDefault="00EB7870" w:rsidP="008D5F04" w:rsidR="00EB7870" w:rsidRPr="00EB7870">
      <w:pPr>
        <w:ind w:firstLine="348" w:left="360"/>
        <w:jc w:val="both"/>
        <w:rPr>
          <w:rFonts w:hAnsi="Times New Roman" w:ascii="Times New Roman"/>
        </w:rPr>
      </w:pPr>
      <w:r w:rsidRPr="00EB7870">
        <w:rPr>
          <w:rFonts w:hAnsi="Times New Roman" w:ascii="Times New Roman"/>
        </w:rPr>
        <w:t>Zagreb, V</w:t>
      </w:r>
      <w:r w:rsidR="00FA77B2">
        <w:rPr>
          <w:rFonts w:hAnsi="Times New Roman" w:ascii="Times New Roman"/>
        </w:rPr>
        <w:t xml:space="preserve">eliki Vrh 189, OIB: 12272400770                   </w:t>
      </w:r>
      <w:r w:rsidR="008D5F04">
        <w:rPr>
          <w:rFonts w:hAnsi="Times New Roman" w:ascii="Times New Roman"/>
        </w:rPr>
        <w:t xml:space="preserve">                          </w:t>
      </w:r>
      <w:r w:rsidRPr="00EB7870">
        <w:rPr>
          <w:rFonts w:hAnsi="Times New Roman" w:ascii="Times New Roman"/>
        </w:rPr>
        <w:t xml:space="preserve">396.381,56 kn </w:t>
      </w:r>
    </w:p>
    <w:p w:rsidRDefault="00EB7870" w:rsidP="00EB7870" w:rsidR="00EB7870" w:rsidRPr="00EB7870">
      <w:pPr>
        <w:ind w:firstLine="348" w:left="360"/>
        <w:jc w:val="both"/>
        <w:rPr>
          <w:rFonts w:hAnsi="Times New Roman" w:ascii="Times New Roman"/>
        </w:rPr>
      </w:pPr>
    </w:p>
    <w:p w:rsidRDefault="00FA77B2" w:rsidP="008D5F04" w:rsidR="00FA77B2" w:rsidRPr="008D5F04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</w:rPr>
      </w:pPr>
      <w:r w:rsidRPr="008D5F04">
        <w:rPr>
          <w:rFonts w:hAnsi="Times New Roman" w:ascii="Times New Roman"/>
        </w:rPr>
        <w:t>MARIJA VELIĆ VRABEC</w:t>
      </w:r>
    </w:p>
    <w:p w:rsidRDefault="00EB7870" w:rsidP="008D5F04" w:rsidR="00EB7870" w:rsidRPr="00EB7870">
      <w:pPr>
        <w:ind w:firstLine="348" w:left="360"/>
        <w:jc w:val="both"/>
        <w:rPr>
          <w:rFonts w:hAnsi="Times New Roman" w:ascii="Times New Roman"/>
        </w:rPr>
      </w:pPr>
      <w:r w:rsidRPr="00EB7870">
        <w:rPr>
          <w:rFonts w:hAnsi="Times New Roman" w:ascii="Times New Roman"/>
        </w:rPr>
        <w:t>Zagreb, V</w:t>
      </w:r>
      <w:r w:rsidR="00FA77B2">
        <w:rPr>
          <w:rFonts w:hAnsi="Times New Roman" w:ascii="Times New Roman"/>
        </w:rPr>
        <w:t xml:space="preserve">eliki Vrh 189, OIB: 72097568358 </w:t>
      </w:r>
      <w:r w:rsidRPr="00EB7870">
        <w:rPr>
          <w:rFonts w:hAnsi="Times New Roman" w:ascii="Times New Roman"/>
        </w:rPr>
        <w:t xml:space="preserve"> </w:t>
      </w:r>
      <w:r w:rsidR="00FA77B2">
        <w:rPr>
          <w:rFonts w:hAnsi="Times New Roman" w:ascii="Times New Roman"/>
        </w:rPr>
        <w:t xml:space="preserve">                 </w:t>
      </w:r>
      <w:r w:rsidR="008D5F04">
        <w:rPr>
          <w:rFonts w:hAnsi="Times New Roman" w:ascii="Times New Roman"/>
        </w:rPr>
        <w:t xml:space="preserve">                          </w:t>
      </w:r>
      <w:r w:rsidRPr="00EB7870">
        <w:rPr>
          <w:rFonts w:hAnsi="Times New Roman" w:ascii="Times New Roman"/>
        </w:rPr>
        <w:t xml:space="preserve">343.878,78 kn </w:t>
      </w:r>
    </w:p>
    <w:p w:rsidRDefault="00791C84" w:rsidP="00791C84" w:rsidR="00791C84">
      <w:pPr>
        <w:ind w:firstLine="348" w:left="360"/>
        <w:jc w:val="both"/>
        <w:rPr>
          <w:rFonts w:hAnsi="Times New Roman" w:ascii="Times New Roman"/>
        </w:rPr>
      </w:pP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</w:t>
      </w:r>
      <w:r w:rsidR="00115F1C">
        <w:rPr>
          <w:rFonts w:hAnsi="Times New Roman" w:ascii="Times New Roman"/>
        </w:rPr>
        <w:t>:</w:t>
      </w:r>
    </w:p>
    <w:p w:rsidRDefault="00791C84" w:rsidP="004E34B5" w:rsidR="00791C84">
      <w:pPr>
        <w:ind w:left="360"/>
        <w:jc w:val="both"/>
        <w:rPr>
          <w:rFonts w:hAnsi="Times New Roman" w:ascii="Times New Roman"/>
        </w:rPr>
      </w:pP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FA77B2" w:rsidP="003D3E3F" w:rsidR="00FA77B2" w:rsidRPr="003D3E3F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REPUBLIKA HRVATSKA</w:t>
      </w:r>
    </w:p>
    <w:p w:rsidRDefault="00FA77B2" w:rsidP="00FA77B2" w:rsidR="00FA77B2" w:rsidRPr="00FA77B2">
      <w:pPr>
        <w:ind w:firstLine="348" w:left="360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>Zagreb, Sa</w:t>
      </w:r>
      <w:r>
        <w:rPr>
          <w:rFonts w:hAnsi="Times New Roman" w:ascii="Times New Roman"/>
        </w:rPr>
        <w:t xml:space="preserve">vska cesta 41, OIB: 52634238587       </w:t>
      </w:r>
      <w:r w:rsidRPr="00FA77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</w:t>
      </w:r>
      <w:r w:rsidRPr="00FA77B2">
        <w:rPr>
          <w:rFonts w:hAnsi="Times New Roman" w:ascii="Times New Roman"/>
        </w:rPr>
        <w:t xml:space="preserve">8.886,90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3D3E3F" w:rsidP="003D3E3F" w:rsidR="00FA77B2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  </w:t>
      </w:r>
      <w:r w:rsidR="00FA77B2">
        <w:rPr>
          <w:rFonts w:hAnsi="Times New Roman" w:ascii="Times New Roman"/>
        </w:rPr>
        <w:t>HIS d.o.o.</w:t>
      </w:r>
    </w:p>
    <w:p w:rsidRDefault="00FA77B2" w:rsidP="00D85E95" w:rsidR="00FA77B2" w:rsidRPr="00FA77B2">
      <w:pPr>
        <w:ind w:firstLine="348" w:left="360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 xml:space="preserve">Donje Višnjice, Donja </w:t>
      </w:r>
      <w:r>
        <w:rPr>
          <w:rFonts w:hAnsi="Times New Roman" w:ascii="Times New Roman"/>
        </w:rPr>
        <w:t>Višnjica 61 D, OIB: 40515269370</w:t>
      </w:r>
      <w:r w:rsidRPr="00FA77B2">
        <w:rPr>
          <w:rFonts w:hAnsi="Times New Roman" w:ascii="Times New Roman"/>
        </w:rPr>
        <w:t xml:space="preserve"> </w:t>
      </w:r>
      <w:r w:rsidR="00D85E95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 xml:space="preserve">             </w:t>
      </w:r>
      <w:r w:rsidRPr="00FA77B2">
        <w:rPr>
          <w:rFonts w:hAnsi="Times New Roman" w:ascii="Times New Roman"/>
        </w:rPr>
        <w:t xml:space="preserve">28.111,93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FA77B2" w:rsidP="003D3E3F" w:rsidR="00D85E95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HRVATSKE VODE - pra</w:t>
      </w:r>
      <w:r w:rsidR="00D85E95" w:rsidRPr="003D3E3F">
        <w:rPr>
          <w:rFonts w:hAnsi="Times New Roman" w:ascii="Times New Roman"/>
        </w:rPr>
        <w:t>vna osoba za upravljanje vodama</w:t>
      </w:r>
    </w:p>
    <w:p w:rsidRDefault="00FA77B2" w:rsidP="00D85E95" w:rsidR="00FA77B2" w:rsidRPr="00FA77B2">
      <w:pPr>
        <w:ind w:firstLine="348" w:left="360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 xml:space="preserve"> Zagreb, Ulica grada</w:t>
      </w:r>
      <w:r w:rsidR="00D85E95">
        <w:rPr>
          <w:rFonts w:hAnsi="Times New Roman" w:ascii="Times New Roman"/>
        </w:rPr>
        <w:t xml:space="preserve"> Vukovara 220, OIB: 28921383001</w:t>
      </w:r>
      <w:r w:rsidRPr="00FA77B2">
        <w:rPr>
          <w:rFonts w:hAnsi="Times New Roman" w:ascii="Times New Roman"/>
        </w:rPr>
        <w:t xml:space="preserve"> </w:t>
      </w:r>
      <w:r w:rsidR="00D85E95">
        <w:rPr>
          <w:rFonts w:hAnsi="Times New Roman" w:ascii="Times New Roman"/>
        </w:rPr>
        <w:t xml:space="preserve">                                </w:t>
      </w:r>
      <w:r w:rsidRPr="00FA77B2">
        <w:rPr>
          <w:rFonts w:hAnsi="Times New Roman" w:ascii="Times New Roman"/>
        </w:rPr>
        <w:t xml:space="preserve">383,29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D85E95" w:rsidP="003D3E3F" w:rsidR="00D85E95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GRAD ZAGREB</w:t>
      </w:r>
    </w:p>
    <w:p w:rsidRDefault="00FA77B2" w:rsidP="00D85E95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>Zagreb, Trg Stjep</w:t>
      </w:r>
      <w:r w:rsidR="00D85E95">
        <w:rPr>
          <w:rFonts w:hAnsi="Times New Roman" w:ascii="Times New Roman"/>
        </w:rPr>
        <w:t xml:space="preserve">ana Radića 1, OIB: 61817894937                                      </w:t>
      </w:r>
      <w:r w:rsidRPr="00FA77B2">
        <w:rPr>
          <w:rFonts w:hAnsi="Times New Roman" w:ascii="Times New Roman"/>
        </w:rPr>
        <w:t xml:space="preserve">1.093,42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D85E95" w:rsidP="003D3E3F" w:rsidR="00D85E95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lastRenderedPageBreak/>
        <w:t>ZAGREBAČKI HOLDING</w:t>
      </w:r>
    </w:p>
    <w:p w:rsidRDefault="00D85E95" w:rsidP="00D85E95" w:rsidR="00FA77B2" w:rsidRPr="00FA77B2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FA77B2" w:rsidRPr="00FA77B2">
        <w:rPr>
          <w:rFonts w:hAnsi="Times New Roman" w:ascii="Times New Roman"/>
        </w:rPr>
        <w:t>agreb, Ulica grada Vukovara 41, OIB:</w:t>
      </w:r>
      <w:r>
        <w:rPr>
          <w:rFonts w:hAnsi="Times New Roman" w:ascii="Times New Roman"/>
        </w:rPr>
        <w:t xml:space="preserve"> 85584865987                                    </w:t>
      </w:r>
      <w:r w:rsidR="00FA77B2" w:rsidRPr="00FA77B2">
        <w:rPr>
          <w:rFonts w:hAnsi="Times New Roman" w:ascii="Times New Roman"/>
        </w:rPr>
        <w:t>176,86 kn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FA77B2" w:rsidP="003D3E3F" w:rsidR="00EC715E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RH MF Porez</w:t>
      </w:r>
      <w:r w:rsidR="00EC715E" w:rsidRPr="003D3E3F">
        <w:rPr>
          <w:rFonts w:hAnsi="Times New Roman" w:ascii="Times New Roman"/>
        </w:rPr>
        <w:t>na uprava, Područni ured Zagreb</w:t>
      </w:r>
      <w:r w:rsidRPr="003D3E3F">
        <w:rPr>
          <w:rFonts w:hAnsi="Times New Roman" w:ascii="Times New Roman"/>
        </w:rPr>
        <w:t xml:space="preserve"> </w:t>
      </w:r>
    </w:p>
    <w:p w:rsidRDefault="00FA77B2" w:rsidP="00EC715E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 xml:space="preserve">Zagreb, Savska cesta 41, OIB: </w:t>
      </w:r>
      <w:r w:rsidR="00EC715E">
        <w:rPr>
          <w:rFonts w:hAnsi="Times New Roman" w:ascii="Times New Roman"/>
        </w:rPr>
        <w:t xml:space="preserve">18683136487                                            </w:t>
      </w:r>
      <w:r w:rsidRPr="00FA77B2">
        <w:rPr>
          <w:rFonts w:hAnsi="Times New Roman" w:ascii="Times New Roman"/>
        </w:rPr>
        <w:t xml:space="preserve">275.059,05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EC715E" w:rsidP="003D3E3F" w:rsidR="00EC715E" w:rsidRPr="003D3E3F">
      <w:pPr>
        <w:pStyle w:val="Odlomakpopisa"/>
        <w:numPr>
          <w:ilvl w:val="0"/>
          <w:numId w:val="35"/>
        </w:numPr>
        <w:tabs>
          <w:tab w:pos="993" w:val="left"/>
        </w:tabs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TERRA JASKA d.o.o.</w:t>
      </w:r>
    </w:p>
    <w:p w:rsidRDefault="00FA77B2" w:rsidP="00EC715E" w:rsidR="00FA77B2" w:rsidRPr="00FA77B2">
      <w:pPr>
        <w:tabs>
          <w:tab w:pos="993" w:val="left"/>
        </w:tabs>
        <w:ind w:firstLine="348" w:left="360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 xml:space="preserve">Strmec Samoborski, Ulica grada Tomislava 20, OIB: </w:t>
      </w:r>
      <w:r w:rsidR="00EC715E">
        <w:rPr>
          <w:rFonts w:hAnsi="Times New Roman" w:ascii="Times New Roman"/>
        </w:rPr>
        <w:t>81184470570          34.274,32 kn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FA77B2" w:rsidP="003D3E3F" w:rsidR="00AC266F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ODVJETNIČKO DRUŠ</w:t>
      </w:r>
      <w:r w:rsidR="00AC266F" w:rsidRPr="003D3E3F">
        <w:rPr>
          <w:rFonts w:hAnsi="Times New Roman" w:ascii="Times New Roman"/>
        </w:rPr>
        <w:t>TVO GLAMUZINA &amp; GROŠETA d.o.o.</w:t>
      </w:r>
    </w:p>
    <w:p w:rsidRDefault="00FA77B2" w:rsidP="00AC266F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>Zagreb, Trg žrtava fašizma 5, OIB: 69</w:t>
      </w:r>
      <w:r w:rsidR="00AC266F">
        <w:rPr>
          <w:rFonts w:hAnsi="Times New Roman" w:ascii="Times New Roman"/>
        </w:rPr>
        <w:t>402757072</w:t>
      </w:r>
      <w:r w:rsidRPr="00FA77B2">
        <w:rPr>
          <w:rFonts w:hAnsi="Times New Roman" w:ascii="Times New Roman"/>
        </w:rPr>
        <w:t xml:space="preserve"> </w:t>
      </w:r>
      <w:r w:rsidR="00AC266F">
        <w:rPr>
          <w:rFonts w:hAnsi="Times New Roman" w:ascii="Times New Roman"/>
        </w:rPr>
        <w:t xml:space="preserve">                                      </w:t>
      </w:r>
      <w:r w:rsidRPr="00FA77B2">
        <w:rPr>
          <w:rFonts w:hAnsi="Times New Roman" w:ascii="Times New Roman"/>
        </w:rPr>
        <w:t xml:space="preserve">85.428,42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AC266F" w:rsidP="003D3E3F" w:rsidR="00AC266F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HEP ELEKTRA d.o.o.</w:t>
      </w:r>
    </w:p>
    <w:p w:rsidRDefault="00FA77B2" w:rsidP="00AC266F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 xml:space="preserve"> Zagreb, Gu</w:t>
      </w:r>
      <w:r w:rsidR="00AC266F">
        <w:rPr>
          <w:rFonts w:hAnsi="Times New Roman" w:ascii="Times New Roman"/>
        </w:rPr>
        <w:t xml:space="preserve">ndulićeva 32, OIB: 43965974818                                               </w:t>
      </w:r>
      <w:r w:rsidRPr="00FA77B2">
        <w:rPr>
          <w:rFonts w:hAnsi="Times New Roman" w:ascii="Times New Roman"/>
        </w:rPr>
        <w:t xml:space="preserve">1.408,82 kn </w:t>
      </w:r>
    </w:p>
    <w:p w:rsidRDefault="003D3E3F" w:rsidP="003D3E3F" w:rsidR="003D3E3F">
      <w:pPr>
        <w:jc w:val="both"/>
        <w:rPr>
          <w:rFonts w:hAnsi="Times New Roman" w:ascii="Times New Roman"/>
        </w:rPr>
      </w:pPr>
    </w:p>
    <w:p w:rsidRDefault="00FA77B2" w:rsidP="003D3E3F" w:rsidR="00AC266F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ANITA VELIĆ FABIJA</w:t>
      </w:r>
      <w:r w:rsidR="00AC266F" w:rsidRPr="003D3E3F">
        <w:rPr>
          <w:rFonts w:hAnsi="Times New Roman" w:ascii="Times New Roman"/>
        </w:rPr>
        <w:t>NIĆ</w:t>
      </w:r>
    </w:p>
    <w:p w:rsidRDefault="00FA77B2" w:rsidP="00AC266F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>Zagreb,</w:t>
      </w:r>
      <w:r w:rsidR="00AC266F">
        <w:rPr>
          <w:rFonts w:hAnsi="Times New Roman" w:ascii="Times New Roman"/>
        </w:rPr>
        <w:t xml:space="preserve"> Dubrava 116, OIB: 89982909908                                                 </w:t>
      </w:r>
      <w:r w:rsidRPr="00FA77B2">
        <w:rPr>
          <w:rFonts w:hAnsi="Times New Roman" w:ascii="Times New Roman"/>
        </w:rPr>
        <w:t xml:space="preserve">215.763,50 kn </w:t>
      </w:r>
    </w:p>
    <w:p w:rsidRDefault="00FA77B2" w:rsidP="00FA77B2" w:rsidR="00FA77B2" w:rsidRPr="00FA77B2">
      <w:pPr>
        <w:ind w:left="360"/>
        <w:jc w:val="both"/>
        <w:rPr>
          <w:rFonts w:hAnsi="Times New Roman" w:ascii="Times New Roman"/>
        </w:rPr>
      </w:pPr>
    </w:p>
    <w:p w:rsidRDefault="00AC266F" w:rsidP="003D3E3F" w:rsidR="00AC266F" w:rsidRPr="003D3E3F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BIM KONTO d.o.o.</w:t>
      </w:r>
    </w:p>
    <w:p w:rsidRDefault="00FA77B2" w:rsidP="00AC266F" w:rsidR="00FA77B2" w:rsidRPr="00FA77B2">
      <w:pPr>
        <w:ind w:left="708"/>
        <w:jc w:val="both"/>
        <w:rPr>
          <w:rFonts w:hAnsi="Times New Roman" w:ascii="Times New Roman"/>
        </w:rPr>
      </w:pPr>
      <w:r w:rsidRPr="00FA77B2">
        <w:rPr>
          <w:rFonts w:hAnsi="Times New Roman" w:ascii="Times New Roman"/>
        </w:rPr>
        <w:t>Zagreb, G</w:t>
      </w:r>
      <w:r w:rsidR="00AC266F">
        <w:rPr>
          <w:rFonts w:hAnsi="Times New Roman" w:ascii="Times New Roman"/>
        </w:rPr>
        <w:t xml:space="preserve">rge Novaka 17, OIB: 07368867839            </w:t>
      </w:r>
      <w:r w:rsidRPr="00FA77B2">
        <w:rPr>
          <w:rFonts w:hAnsi="Times New Roman" w:ascii="Times New Roman"/>
        </w:rPr>
        <w:t xml:space="preserve"> </w:t>
      </w:r>
      <w:r w:rsidR="00AC266F">
        <w:rPr>
          <w:rFonts w:hAnsi="Times New Roman" w:ascii="Times New Roman"/>
        </w:rPr>
        <w:t xml:space="preserve">                              </w:t>
      </w:r>
      <w:r w:rsidRPr="00FA77B2">
        <w:rPr>
          <w:rFonts w:hAnsi="Times New Roman" w:ascii="Times New Roman"/>
        </w:rPr>
        <w:t xml:space="preserve">376.317,90 kn </w:t>
      </w:r>
    </w:p>
    <w:p w:rsidRDefault="004E34B5" w:rsidP="00FA77B2" w:rsidR="004E34B5" w:rsidRPr="00101777">
      <w:pPr>
        <w:jc w:val="both"/>
        <w:rPr>
          <w:rFonts w:hAnsi="Times New Roman" w:ascii="Times New Roman"/>
          <w:color w:val="FF0000"/>
        </w:rPr>
      </w:pPr>
    </w:p>
    <w:p w:rsidRDefault="00791C84" w:rsidP="004E34B5" w:rsidR="004E34B5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4E34B5" w:rsidRPr="00791C84">
        <w:rPr>
          <w:rFonts w:hAnsi="Times New Roman" w:ascii="Times New Roman"/>
        </w:rPr>
        <w:t>II.</w:t>
      </w:r>
      <w:r>
        <w:rPr>
          <w:rFonts w:hAnsi="Times New Roman" w:ascii="Times New Roman"/>
        </w:rPr>
        <w:t>Osporene</w:t>
      </w:r>
      <w:r w:rsidR="004E34B5" w:rsidRPr="00791C84">
        <w:rPr>
          <w:rFonts w:hAnsi="Times New Roman" w:ascii="Times New Roman"/>
        </w:rPr>
        <w:t xml:space="preserve"> tražbine</w:t>
      </w:r>
      <w:r w:rsidR="00FA77B2">
        <w:rPr>
          <w:rFonts w:hAnsi="Times New Roman" w:ascii="Times New Roman"/>
        </w:rPr>
        <w:t xml:space="preserve"> drugog</w:t>
      </w:r>
      <w:r w:rsidR="004E34B5" w:rsidRPr="00791C84">
        <w:rPr>
          <w:rFonts w:hAnsi="Times New Roman" w:ascii="Times New Roman"/>
        </w:rPr>
        <w:t xml:space="preserve"> višeg isplatnog reda:</w:t>
      </w: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</w:p>
    <w:p w:rsidRDefault="00AC266F" w:rsidP="003D3E3F" w:rsidR="00AC266F" w:rsidRPr="003D3E3F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</w:rPr>
      </w:pPr>
      <w:r w:rsidRPr="003D3E3F">
        <w:rPr>
          <w:rFonts w:hAnsi="Times New Roman" w:ascii="Times New Roman"/>
        </w:rPr>
        <w:t>VIPNET d.o.o.</w:t>
      </w:r>
      <w:r w:rsidR="00FA77B2" w:rsidRPr="003D3E3F">
        <w:rPr>
          <w:rFonts w:hAnsi="Times New Roman" w:ascii="Times New Roman"/>
        </w:rPr>
        <w:t xml:space="preserve"> </w:t>
      </w:r>
    </w:p>
    <w:p w:rsidRDefault="00FA77B2" w:rsidP="00AC266F" w:rsidR="00115F1C" w:rsidRPr="00AC266F">
      <w:pPr>
        <w:ind w:left="708"/>
        <w:jc w:val="both"/>
        <w:rPr>
          <w:rFonts w:hAnsi="Times New Roman" w:ascii="Times New Roman"/>
        </w:rPr>
      </w:pPr>
      <w:r w:rsidRPr="00AC266F">
        <w:rPr>
          <w:rFonts w:hAnsi="Times New Roman" w:ascii="Times New Roman"/>
        </w:rPr>
        <w:t>Zagreb,</w:t>
      </w:r>
      <w:r w:rsidR="00AC266F">
        <w:rPr>
          <w:rFonts w:hAnsi="Times New Roman" w:ascii="Times New Roman"/>
        </w:rPr>
        <w:t xml:space="preserve"> Vrtni put 1, OIB: 29524210204                                                      </w:t>
      </w:r>
      <w:r w:rsidRPr="00AC266F">
        <w:rPr>
          <w:rFonts w:hAnsi="Times New Roman" w:ascii="Times New Roman"/>
        </w:rPr>
        <w:t>17.081,25 kn</w:t>
      </w:r>
    </w:p>
    <w:p w:rsidRDefault="00FA77B2" w:rsidP="00AC266F" w:rsidR="00FA77B2">
      <w:pPr>
        <w:jc w:val="both"/>
        <w:rPr>
          <w:rFonts w:hAnsi="Times New Roman" w:ascii="Times New Roman"/>
        </w:rPr>
      </w:pPr>
    </w:p>
    <w:p w:rsidRDefault="00FA77B2" w:rsidP="00115F1C" w:rsidR="00FA77B2">
      <w:pPr>
        <w:ind w:firstLine="708"/>
        <w:jc w:val="both"/>
        <w:rPr>
          <w:rFonts w:hAnsi="Times New Roman" w:ascii="Times New Roman"/>
        </w:rPr>
      </w:pPr>
    </w:p>
    <w:p w:rsidRDefault="00AC266F" w:rsidP="00115F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6C7AC0">
        <w:rPr>
          <w:rFonts w:hAnsi="Times New Roman" w:ascii="Times New Roman"/>
        </w:rPr>
        <w:t xml:space="preserve">V. </w:t>
      </w:r>
      <w:r w:rsidR="0085681C">
        <w:rPr>
          <w:rFonts w:hAnsi="Times New Roman" w:ascii="Times New Roman"/>
        </w:rPr>
        <w:t>Vjerovni</w:t>
      </w:r>
      <w:r w:rsidR="006C7AC0"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 w:rsidR="006C7AC0"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 w:rsidR="006C7AC0"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 w:rsidR="006C7AC0"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 w:rsidR="006C7AC0">
        <w:rPr>
          <w:rFonts w:hAnsi="Times New Roman" w:ascii="Times New Roman"/>
        </w:rPr>
        <w:t>o</w:t>
      </w:r>
      <w:r w:rsidR="0085681C">
        <w:rPr>
          <w:rFonts w:hAnsi="Times New Roman" w:ascii="Times New Roman"/>
        </w:rPr>
        <w:t xml:space="preserve"> mo</w:t>
      </w:r>
      <w:r w:rsidR="006C7AC0">
        <w:rPr>
          <w:rFonts w:hAnsi="Times New Roman" w:ascii="Times New Roman"/>
        </w:rPr>
        <w:t>že</w:t>
      </w:r>
      <w:r w:rsidR="0085681C">
        <w:rPr>
          <w:rFonts w:hAnsi="Times New Roman" w:ascii="Times New Roman"/>
        </w:rPr>
        <w:t xml:space="preserve">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AC266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AC266F">
        <w:rPr>
          <w:rFonts w:hAnsi="Times New Roman" w:ascii="Times New Roman"/>
        </w:rPr>
        <w:t xml:space="preserve"> ožujka</w:t>
      </w:r>
      <w:r>
        <w:rPr>
          <w:rFonts w:hAnsi="Times New Roman" w:ascii="Times New Roman"/>
        </w:rPr>
        <w:t xml:space="preserve"> 201</w:t>
      </w:r>
      <w:r w:rsidR="00AC266F">
        <w:rPr>
          <w:rFonts w:hAnsi="Times New Roman" w:ascii="Times New Roman"/>
        </w:rPr>
        <w:t>8</w:t>
      </w:r>
      <w:r>
        <w:rPr>
          <w:rFonts w:hAnsi="Times New Roman" w:ascii="Times New Roman"/>
        </w:rPr>
        <w:t>., ispitane su sve prijavljene tražbine prema iznosima i redu, a koje su prijavljene u roku.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</w:t>
      </w:r>
      <w:r w:rsidR="007275AD">
        <w:rPr>
          <w:rFonts w:hAnsi="Times New Roman" w:ascii="Times New Roman"/>
        </w:rPr>
        <w:t xml:space="preserve">I. višeg isplatnog reda, </w:t>
      </w:r>
      <w:r w:rsidR="008167F1">
        <w:rPr>
          <w:rFonts w:hAnsi="Times New Roman" w:ascii="Times New Roman"/>
        </w:rPr>
        <w:t xml:space="preserve">te tražbinama II. višeg isplatnog reda, </w:t>
      </w:r>
      <w:r w:rsidR="00F215B8">
        <w:rPr>
          <w:rFonts w:hAnsi="Times New Roman" w:ascii="Times New Roman"/>
        </w:rPr>
        <w:t xml:space="preserve">a koje tražbine nisu osporili nazočni stečajni vjerovnici, </w:t>
      </w:r>
      <w:r w:rsidR="007C5F9F">
        <w:rPr>
          <w:rFonts w:hAnsi="Times New Roman" w:ascii="Times New Roman"/>
        </w:rPr>
        <w:t xml:space="preserve">pa se iste temeljem </w:t>
      </w:r>
      <w:r w:rsidR="00F215B8">
        <w:rPr>
          <w:rFonts w:hAnsi="Times New Roman" w:ascii="Times New Roman"/>
        </w:rPr>
        <w:t>odredb</w:t>
      </w:r>
      <w:r w:rsidR="007C5F9F">
        <w:rPr>
          <w:rFonts w:hAnsi="Times New Roman" w:ascii="Times New Roman"/>
        </w:rPr>
        <w:t>e</w:t>
      </w:r>
      <w:r w:rsidR="00F215B8">
        <w:rPr>
          <w:rFonts w:hAnsi="Times New Roman" w:ascii="Times New Roman"/>
        </w:rPr>
        <w:t xml:space="preserve"> čl. </w:t>
      </w:r>
      <w:r w:rsidR="007C5F9F">
        <w:rPr>
          <w:rFonts w:hAnsi="Times New Roman" w:ascii="Times New Roman"/>
        </w:rPr>
        <w:t>263</w:t>
      </w:r>
      <w:r w:rsidR="00F215B8">
        <w:rPr>
          <w:rFonts w:hAnsi="Times New Roman" w:ascii="Times New Roman"/>
        </w:rPr>
        <w:t xml:space="preserve">. Stečajnog zakona </w:t>
      </w:r>
      <w:r w:rsidR="00F215B8" w:rsidRPr="00F215B8">
        <w:rPr>
          <w:rFonts w:hAnsi="Times New Roman" w:ascii="Times New Roman"/>
        </w:rPr>
        <w:t xml:space="preserve">("Narodne novine" broj </w:t>
      </w:r>
      <w:r w:rsidR="006C7AC0">
        <w:rPr>
          <w:rFonts w:hAnsi="Times New Roman" w:ascii="Times New Roman"/>
        </w:rPr>
        <w:t>71/15</w:t>
      </w:r>
      <w:r w:rsidR="00F215B8" w:rsidRPr="00F215B8">
        <w:rPr>
          <w:rFonts w:hAnsi="Times New Roman" w:ascii="Times New Roman"/>
        </w:rPr>
        <w:t xml:space="preserve"> – dalje SZ)</w:t>
      </w:r>
      <w:r w:rsidR="00FB260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AC266F" w:rsidR="007275A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osporio prijavljenu tražbinu </w:t>
      </w:r>
      <w:r w:rsidR="007275AD">
        <w:rPr>
          <w:rFonts w:hAnsi="Times New Roman" w:ascii="Times New Roman"/>
        </w:rPr>
        <w:t>I</w:t>
      </w:r>
      <w:r w:rsidR="00AC266F">
        <w:rPr>
          <w:rFonts w:hAnsi="Times New Roman" w:ascii="Times New Roman"/>
        </w:rPr>
        <w:t>I. višeg isplatnog reda</w:t>
      </w:r>
      <w:r w:rsidR="007275AD">
        <w:rPr>
          <w:rFonts w:hAnsi="Times New Roman" w:ascii="Times New Roman"/>
        </w:rPr>
        <w:t xml:space="preserve">, </w:t>
      </w:r>
      <w:r w:rsidR="00AC266F">
        <w:rPr>
          <w:rFonts w:hAnsi="Times New Roman" w:ascii="Times New Roman"/>
        </w:rPr>
        <w:t xml:space="preserve">VIPNET d.o.o., Zagreb </w:t>
      </w:r>
      <w:r w:rsidR="007275AD">
        <w:rPr>
          <w:rFonts w:hAnsi="Times New Roman" w:ascii="Times New Roman"/>
        </w:rPr>
        <w:t xml:space="preserve">u iznosu od </w:t>
      </w:r>
      <w:r w:rsidR="00AC266F" w:rsidRPr="00AC266F">
        <w:rPr>
          <w:rFonts w:hAnsi="Times New Roman" w:ascii="Times New Roman"/>
        </w:rPr>
        <w:t xml:space="preserve">17.081,25 </w:t>
      </w:r>
      <w:r w:rsidR="007275AD">
        <w:rPr>
          <w:rFonts w:hAnsi="Times New Roman" w:ascii="Times New Roman"/>
        </w:rPr>
        <w:t xml:space="preserve">kn, budući </w:t>
      </w:r>
      <w:r w:rsidR="00AC266F">
        <w:rPr>
          <w:rFonts w:hAnsi="Times New Roman" w:ascii="Times New Roman"/>
        </w:rPr>
        <w:t>je za navedenu tražbinu nastupila zastara.</w:t>
      </w:r>
    </w:p>
    <w:p w:rsidRDefault="00B2013D" w:rsidP="00181F4A" w:rsidR="00B2013D">
      <w:pPr>
        <w:jc w:val="both"/>
        <w:rPr>
          <w:rFonts w:hAnsi="Times New Roman" w:ascii="Times New Roman"/>
        </w:rPr>
      </w:pPr>
    </w:p>
    <w:p w:rsidRDefault="00550101" w:rsidP="00181F4A" w:rsidR="00550101">
      <w:pPr>
        <w:jc w:val="both"/>
        <w:rPr>
          <w:rFonts w:hAnsi="Times New Roman" w:ascii="Times New Roman"/>
        </w:rPr>
      </w:pPr>
    </w:p>
    <w:p w:rsidRDefault="00550101" w:rsidP="00181F4A" w:rsidR="00550101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Nakon navedenog ročišta sud je temeljem odredbe čl. </w:t>
      </w:r>
      <w:r w:rsidR="00181F4A">
        <w:rPr>
          <w:rFonts w:hAnsi="Times New Roman" w:ascii="Times New Roman"/>
        </w:rPr>
        <w:t>264</w:t>
      </w:r>
      <w:r w:rsidR="00FE09DA"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>SZ-a</w:t>
      </w:r>
      <w:r w:rsidR="00FE09DA">
        <w:rPr>
          <w:rFonts w:hAnsi="Times New Roman" w:ascii="Times New Roman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</w:t>
      </w:r>
      <w:r w:rsidR="00181F4A">
        <w:rPr>
          <w:rFonts w:hAnsi="Times New Roman" w:ascii="Times New Roman"/>
        </w:rPr>
        <w:t>266</w:t>
      </w:r>
      <w:r>
        <w:rPr>
          <w:rFonts w:hAnsi="Times New Roman" w:ascii="Times New Roman"/>
        </w:rPr>
        <w:t xml:space="preserve">. st. </w:t>
      </w:r>
      <w:r w:rsidR="00181F4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 xml:space="preserve">i čl. 267. st. 1. SZ-a, </w:t>
      </w:r>
      <w:r>
        <w:rPr>
          <w:rFonts w:hAnsi="Times New Roman" w:ascii="Times New Roman"/>
        </w:rPr>
        <w:t xml:space="preserve">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AC266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AC266F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AC266F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523B7">
        <w:rPr>
          <w:rFonts w:hAnsi="Times New Roman" w:ascii="Times New Roman"/>
        </w:rPr>
        <w:t>, v.r.</w:t>
      </w:r>
    </w:p>
    <w:p w:rsidRDefault="00A523B7" w:rsidP="005808FA" w:rsidR="00A523B7">
      <w:pPr>
        <w:jc w:val="right"/>
        <w:rPr>
          <w:rFonts w:hAnsi="Times New Roman" w:ascii="Times New Roman"/>
        </w:rPr>
      </w:pPr>
    </w:p>
    <w:p w:rsidRDefault="00A523B7" w:rsidP="005808FA" w:rsidR="00A523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523B7" w:rsidP="005808FA" w:rsidR="00A523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523B7" w:rsidP="005808FA" w:rsidR="00A523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75117E" w:rsidR="00181F4A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3B7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A747B">
          <w:rPr>
            <w:rFonts w:hAnsi="Times New Roman" w:ascii="Times New Roman"/>
          </w:rPr>
          <w:t>4</w:t>
        </w:r>
        <w:r w:rsidR="00AC266F">
          <w:rPr>
            <w:rFonts w:hAnsi="Times New Roman" w:ascii="Times New Roman"/>
          </w:rPr>
          <w:t>769</w:t>
        </w:r>
        <w:r w:rsidR="008A747B">
          <w:rPr>
            <w:rFonts w:hAnsi="Times New Roman" w:ascii="Times New Roman"/>
          </w:rPr>
          <w:t>/16</w:t>
        </w:r>
        <w:r w:rsidR="00A523B7">
          <w:rPr>
            <w:rFonts w:hAnsi="Times New Roman" w:ascii="Times New Roman"/>
          </w:rPr>
          <w:t>-35</w:t>
        </w:r>
      </w:p>
      <w:p w:rsidRDefault="00A523B7" w:rsidR="0060670C">
        <w:pPr>
          <w:pStyle w:val="Zaglavlje"/>
          <w:jc w:val="center"/>
        </w:pPr>
      </w:p>
    </w:sdtContent>
  </w:sdt>
  <w:p w:rsidRDefault="00A523B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82AA7"/>
    <w:multiLevelType w:val="hybridMultilevel"/>
    <w:tmpl w:val="14A68754"/>
    <w:lvl w:tplc="F71C8D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677BCE"/>
    <w:multiLevelType w:val="hybridMultilevel"/>
    <w:tmpl w:val="08EEE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675EF9"/>
    <w:multiLevelType w:val="hybridMultilevel"/>
    <w:tmpl w:val="4A922E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7ED0BB5"/>
    <w:multiLevelType w:val="hybridMultilevel"/>
    <w:tmpl w:val="F32EE328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0D41E0"/>
    <w:multiLevelType w:val="hybridMultilevel"/>
    <w:tmpl w:val="DD9ADC90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4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5">
    <w:nsid w:val="279006E5"/>
    <w:multiLevelType w:val="hybridMultilevel"/>
    <w:tmpl w:val="51E88BCA"/>
    <w:lvl w:tplc="DEB0BD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D59770F"/>
    <w:multiLevelType w:val="hybridMultilevel"/>
    <w:tmpl w:val="5408165C"/>
    <w:lvl w:tplc="67CEA8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2FE10C3E"/>
    <w:multiLevelType w:val="hybridMultilevel"/>
    <w:tmpl w:val="AC1636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09210EF"/>
    <w:multiLevelType w:val="hybridMultilevel"/>
    <w:tmpl w:val="047A2A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9D225F"/>
    <w:multiLevelType w:val="hybridMultilevel"/>
    <w:tmpl w:val="8D1036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6">
    <w:nsid w:val="6358782C"/>
    <w:multiLevelType w:val="hybridMultilevel"/>
    <w:tmpl w:val="28C6B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8220B02"/>
    <w:multiLevelType w:val="hybridMultilevel"/>
    <w:tmpl w:val="E8B28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2">
    <w:nsid w:val="7ADD5266"/>
    <w:multiLevelType w:val="hybridMultilevel"/>
    <w:tmpl w:val="94863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EA56653"/>
    <w:multiLevelType w:val="hybridMultilevel"/>
    <w:tmpl w:val="68C4C3A2"/>
    <w:lvl w:tplc="0388CB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1"/>
  </w:num>
  <w:num w:numId="6">
    <w:abstractNumId w:val="6"/>
  </w:num>
  <w:num w:numId="7">
    <w:abstractNumId w:val="29"/>
  </w:num>
  <w:num w:numId="8">
    <w:abstractNumId w:val="11"/>
  </w:num>
  <w:num w:numId="9">
    <w:abstractNumId w:val="25"/>
  </w:num>
  <w:num w:numId="10">
    <w:abstractNumId w:val="33"/>
  </w:num>
  <w:num w:numId="11">
    <w:abstractNumId w:val="21"/>
  </w:num>
  <w:num w:numId="12">
    <w:abstractNumId w:val="9"/>
  </w:num>
  <w:num w:numId="13">
    <w:abstractNumId w:val="31"/>
  </w:num>
  <w:num w:numId="14">
    <w:abstractNumId w:val="27"/>
  </w:num>
  <w:num w:numId="15">
    <w:abstractNumId w:val="24"/>
  </w:num>
  <w:num w:numId="16">
    <w:abstractNumId w:val="22"/>
  </w:num>
  <w:num w:numId="17">
    <w:abstractNumId w:val="35"/>
  </w:num>
  <w:num w:numId="18">
    <w:abstractNumId w:val="20"/>
  </w:num>
  <w:num w:numId="19">
    <w:abstractNumId w:val="16"/>
  </w:num>
  <w:num w:numId="20">
    <w:abstractNumId w:val="5"/>
  </w:num>
  <w:num w:numId="21">
    <w:abstractNumId w:val="3"/>
  </w:num>
  <w:num w:numId="22">
    <w:abstractNumId w:val="28"/>
  </w:num>
  <w:num w:numId="23">
    <w:abstractNumId w:val="4"/>
  </w:num>
  <w:num w:numId="24">
    <w:abstractNumId w:val="34"/>
  </w:num>
  <w:num w:numId="25">
    <w:abstractNumId w:val="32"/>
  </w:num>
  <w:num w:numId="26">
    <w:abstractNumId w:val="30"/>
  </w:num>
  <w:num w:numId="27">
    <w:abstractNumId w:val="17"/>
  </w:num>
  <w:num w:numId="28">
    <w:abstractNumId w:val="8"/>
  </w:num>
  <w:num w:numId="29">
    <w:abstractNumId w:val="19"/>
  </w:num>
  <w:num w:numId="30">
    <w:abstractNumId w:val="15"/>
  </w:num>
  <w:num w:numId="31">
    <w:abstractNumId w:val="23"/>
  </w:num>
  <w:num w:numId="32">
    <w:abstractNumId w:val="0"/>
  </w:num>
  <w:num w:numId="33">
    <w:abstractNumId w:val="2"/>
  </w:num>
  <w:num w:numId="34">
    <w:abstractNumId w:val="18"/>
  </w:num>
  <w:num w:numId="35">
    <w:abstractNumId w:val="7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1777"/>
    <w:rsid w:val="001051C3"/>
    <w:rsid w:val="00110FC9"/>
    <w:rsid w:val="00115F1C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0184"/>
    <w:rsid w:val="00395F7D"/>
    <w:rsid w:val="003A6A61"/>
    <w:rsid w:val="003A7D08"/>
    <w:rsid w:val="003C3799"/>
    <w:rsid w:val="003D3E3F"/>
    <w:rsid w:val="004168B0"/>
    <w:rsid w:val="00416C06"/>
    <w:rsid w:val="0042534A"/>
    <w:rsid w:val="00434E48"/>
    <w:rsid w:val="004363A2"/>
    <w:rsid w:val="00445147"/>
    <w:rsid w:val="00445660"/>
    <w:rsid w:val="00453A14"/>
    <w:rsid w:val="00456E7D"/>
    <w:rsid w:val="00460A31"/>
    <w:rsid w:val="0046160B"/>
    <w:rsid w:val="00467E7F"/>
    <w:rsid w:val="0047225D"/>
    <w:rsid w:val="004B14C8"/>
    <w:rsid w:val="004B5EA9"/>
    <w:rsid w:val="004C28B3"/>
    <w:rsid w:val="004E34B5"/>
    <w:rsid w:val="0050375D"/>
    <w:rsid w:val="00503BD3"/>
    <w:rsid w:val="00514B96"/>
    <w:rsid w:val="0052243E"/>
    <w:rsid w:val="005224CF"/>
    <w:rsid w:val="0052756B"/>
    <w:rsid w:val="00547FD2"/>
    <w:rsid w:val="00550101"/>
    <w:rsid w:val="00571B45"/>
    <w:rsid w:val="005808FA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275AD"/>
    <w:rsid w:val="00733BA9"/>
    <w:rsid w:val="0075117E"/>
    <w:rsid w:val="0076181A"/>
    <w:rsid w:val="00771B72"/>
    <w:rsid w:val="00771C06"/>
    <w:rsid w:val="00775029"/>
    <w:rsid w:val="0079068B"/>
    <w:rsid w:val="00791C84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A747B"/>
    <w:rsid w:val="008C235C"/>
    <w:rsid w:val="008D0481"/>
    <w:rsid w:val="008D5F04"/>
    <w:rsid w:val="008E3949"/>
    <w:rsid w:val="008F24B2"/>
    <w:rsid w:val="008F5770"/>
    <w:rsid w:val="009219FC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523B7"/>
    <w:rsid w:val="00A637B1"/>
    <w:rsid w:val="00A70719"/>
    <w:rsid w:val="00A85C1E"/>
    <w:rsid w:val="00A85CC6"/>
    <w:rsid w:val="00A9519C"/>
    <w:rsid w:val="00A96B27"/>
    <w:rsid w:val="00A97F33"/>
    <w:rsid w:val="00AA2F3A"/>
    <w:rsid w:val="00AC09A6"/>
    <w:rsid w:val="00AC266F"/>
    <w:rsid w:val="00AE1E7E"/>
    <w:rsid w:val="00B028D4"/>
    <w:rsid w:val="00B10043"/>
    <w:rsid w:val="00B12C85"/>
    <w:rsid w:val="00B2013D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13EB"/>
    <w:rsid w:val="00C577A0"/>
    <w:rsid w:val="00C623C1"/>
    <w:rsid w:val="00C7607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5E95"/>
    <w:rsid w:val="00D861B6"/>
    <w:rsid w:val="00D930C1"/>
    <w:rsid w:val="00DA042E"/>
    <w:rsid w:val="00DA56AD"/>
    <w:rsid w:val="00DA7E34"/>
    <w:rsid w:val="00DC165D"/>
    <w:rsid w:val="00DC5F22"/>
    <w:rsid w:val="00E17E5D"/>
    <w:rsid w:val="00E35DA4"/>
    <w:rsid w:val="00E5782A"/>
    <w:rsid w:val="00E64B06"/>
    <w:rsid w:val="00E90B07"/>
    <w:rsid w:val="00EB3B81"/>
    <w:rsid w:val="00EB65B1"/>
    <w:rsid w:val="00EB7870"/>
    <w:rsid w:val="00EC64BC"/>
    <w:rsid w:val="00EC715E"/>
    <w:rsid w:val="00EE219B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A77B2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3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3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DOSTAVLJEN U IP SSKA 10.1.18.</izvorni_sadrzaj>
    <derivirana_varijabla naziv="DomainObject.Predmet.Opis_1">PRESLIK SPISA DOSTAVLJEN U IP SSKA 10.1.18.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7F00B-D805-4BF1-9A99-FB361D5CC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3425</properties:Characters>
  <properties:Lines>118</properties:Lines>
  <properties:Paragraphs>59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2018-02-27T13:18:00Z</dcterms:created>
  <dc:creator>Gordana Grčić</dc:creator>
  <cp:lastModifiedBy>Žana Livaja</cp:lastModifiedBy>
  <cp:lastPrinted>2017-09-05T08:07:00Z</cp:lastPrinted>
  <dcterms:modified xmlns:xsi="http://www.w3.org/2001/XMLSchema-instance" xsi:type="dcterms:W3CDTF">2018-03-02T11:51:00Z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--St-4769-16---utvrđene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