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8591" w14:paraId="54a8591" w:rsidRDefault="0031201E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F07015">
        <w:rPr>
          <w:b/>
          <w:lang w:val="hr-HR"/>
        </w:rPr>
        <w:t>675</w:t>
      </w:r>
      <w:r w:rsidR="00996F29">
        <w:rPr>
          <w:b/>
          <w:lang w:val="hr-HR"/>
        </w:rPr>
        <w:t>/2016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DA64D9">
      <w:pPr>
        <w:rPr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3D5E2A">
      <w:pPr>
        <w:rPr>
          <w:lang w:val="hr-HR"/>
        </w:rPr>
      </w:pPr>
    </w:p>
    <w:p w:rsidRDefault="00C41572" w:rsidP="003D5E2A" w:rsidR="007B4A82" w:rsidRPr="00996F29">
      <w:pPr>
        <w:pStyle w:val="Tijeloteksta"/>
        <w:ind w:firstLine="708"/>
        <w:rPr>
          <w:szCs w:val="24"/>
          <w:lang w:val="hr-HR"/>
        </w:rPr>
      </w:pPr>
      <w:r w:rsidRPr="00BD2D8B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BD2D8B">
        <w:rPr>
          <w:szCs w:val="24"/>
          <w:lang w:val="hr-HR"/>
        </w:rPr>
        <w:t xml:space="preserve">og suda Pašku Bačiću, kao stečajnom sucu, u stečajnom postupku </w:t>
      </w:r>
      <w:r w:rsidR="00996F29" w:rsidRPr="00996F29">
        <w:rPr>
          <w:lang w:val="hr-HR"/>
        </w:rPr>
        <w:t xml:space="preserve">povodom prijedloga predlagatelja </w:t>
      </w:r>
      <w:r w:rsidR="00996F29" w:rsidRPr="00996F29">
        <w:rPr>
          <w:szCs w:val="24"/>
          <w:lang w:val="hr-HR"/>
        </w:rPr>
        <w:t>FINANCIJSKE AGENCIJE, Regionalni centar Split, Mažuranićevo šetalište 24b</w:t>
      </w:r>
      <w:r w:rsidR="00996F29" w:rsidRPr="00996F29">
        <w:rPr>
          <w:lang w:val="hr-HR"/>
        </w:rPr>
        <w:t xml:space="preserve">, OIB: 85821130368, za otvaranje stečajnog postupka nad dužnikom </w:t>
      </w:r>
      <w:r w:rsidR="00F07015">
        <w:t xml:space="preserve">DANIMAR TRADE, d.o.o. Split, Antuna Mihanovića 29, OIB: 06412371670, </w:t>
      </w:r>
      <w:r w:rsidR="007B4A82" w:rsidRPr="00996F29">
        <w:rPr>
          <w:szCs w:val="24"/>
          <w:lang w:val="hr-HR"/>
        </w:rPr>
        <w:t xml:space="preserve">dana </w:t>
      </w:r>
      <w:r w:rsidR="00996F29">
        <w:rPr>
          <w:szCs w:val="24"/>
          <w:lang w:val="hr-HR"/>
        </w:rPr>
        <w:t>1</w:t>
      </w:r>
      <w:r w:rsidR="00847723" w:rsidRPr="00996F29">
        <w:rPr>
          <w:lang w:val="hr-HR"/>
        </w:rPr>
        <w:t>3</w:t>
      </w:r>
      <w:r w:rsidR="0006739B" w:rsidRPr="00996F29">
        <w:rPr>
          <w:lang w:val="hr-HR"/>
        </w:rPr>
        <w:t xml:space="preserve">. </w:t>
      </w:r>
      <w:r w:rsidR="00996F29">
        <w:rPr>
          <w:lang w:val="hr-HR"/>
        </w:rPr>
        <w:t>lipnja</w:t>
      </w:r>
      <w:r w:rsidR="0006739B" w:rsidRPr="00996F29">
        <w:rPr>
          <w:lang w:val="hr-HR"/>
        </w:rPr>
        <w:t xml:space="preserve"> 2017</w:t>
      </w:r>
      <w:r w:rsidR="007B4A82" w:rsidRPr="00996F29">
        <w:rPr>
          <w:szCs w:val="24"/>
          <w:lang w:val="hr-HR"/>
        </w:rPr>
        <w:t>. godine</w:t>
      </w:r>
    </w:p>
    <w:p w:rsidRDefault="00382327" w:rsidP="00D4027A" w:rsidR="00382327" w:rsidRPr="00996F29">
      <w:pPr>
        <w:rPr>
          <w:sz w:val="20"/>
          <w:szCs w:val="20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F07015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="00F07015" w:rsidRPr="00F07015">
        <w:rPr>
          <w:b w:val="false"/>
        </w:rPr>
        <w:t>DANIMAR TRADE, d.o.o. Split, Antuna Mihanovića 29, OIB: 06412371670, MBS: 060152032</w:t>
      </w:r>
      <w:r w:rsidR="000F3214" w:rsidRPr="00F07015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996F29">
        <w:rPr>
          <w:lang w:val="hr-HR"/>
        </w:rPr>
        <w:t>1</w:t>
      </w:r>
      <w:r w:rsidR="0006739B">
        <w:rPr>
          <w:lang w:val="hr-HR"/>
        </w:rPr>
        <w:t xml:space="preserve">3. </w:t>
      </w:r>
      <w:r w:rsidR="00996F29">
        <w:rPr>
          <w:lang w:val="hr-HR"/>
        </w:rPr>
        <w:t>lipnja</w:t>
      </w:r>
      <w:r w:rsidR="0006739B">
        <w:rPr>
          <w:lang w:val="hr-HR"/>
        </w:rPr>
        <w:t xml:space="preserve"> 2017</w:t>
      </w:r>
      <w:r w:rsidR="002E0C6A">
        <w:rPr>
          <w:lang w:val="hr-HR"/>
        </w:rPr>
        <w:t xml:space="preserve">. godine u </w:t>
      </w:r>
      <w:r w:rsidR="00ED7F0B">
        <w:rPr>
          <w:lang w:val="hr-HR"/>
        </w:rPr>
        <w:t>14,0</w:t>
      </w:r>
      <w:r w:rsidR="004D55FB">
        <w:rPr>
          <w:lang w:val="hr-HR"/>
        </w:rPr>
        <w:t>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F61C45" w:rsidR="00F61C45" w:rsidRPr="00A707BD">
      <w:pPr>
        <w:ind w:left="708"/>
        <w:jc w:val="both"/>
        <w:rPr>
          <w:lang w:val="hr-HR"/>
        </w:rPr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4D55FB">
        <w:t xml:space="preserve"> </w:t>
      </w:r>
      <w:r w:rsidR="00A707BD" w:rsidRPr="00A707BD">
        <w:rPr>
          <w:lang w:val="hr-HR"/>
        </w:rPr>
        <w:t>Ante Majić, dipl. ing. elektrotehnike</w:t>
      </w:r>
      <w:r w:rsidR="00A707BD">
        <w:rPr>
          <w:lang w:val="hr-HR"/>
        </w:rPr>
        <w:t xml:space="preserve"> </w:t>
      </w:r>
      <w:r w:rsidR="00A707BD" w:rsidRPr="00A707BD">
        <w:rPr>
          <w:lang w:val="hr-HR"/>
        </w:rPr>
        <w:t>iz Zagreba</w:t>
      </w:r>
      <w:r w:rsidR="00A707BD">
        <w:rPr>
          <w:lang w:val="hr-HR"/>
        </w:rPr>
        <w:t>,</w:t>
      </w:r>
      <w:r w:rsidR="00A707BD" w:rsidRPr="00A707BD">
        <w:rPr>
          <w:lang w:val="hr-HR"/>
        </w:rPr>
        <w:t xml:space="preserve"> Prilaz Baruna Filipovića 13, OIB: 54998137767</w:t>
      </w:r>
      <w:r w:rsidRPr="00A707BD">
        <w:rPr>
          <w:lang w:val="hr-HR"/>
        </w:rP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F07015" w:rsidRPr="00F07015">
        <w:rPr>
          <w:b w:val="false"/>
        </w:rPr>
        <w:t>DANIMAR TRADE, d.o.o. Split, Antuna Mihanovića 29, OIB: 06412371670, MBS: 060152032</w:t>
      </w:r>
      <w:r w:rsidR="002E0C6A" w:rsidRPr="00E569E6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996F29" w:rsidP="00996F29" w:rsidR="00996F29" w:rsidRPr="00167585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</w:t>
      </w:r>
      <w:r w:rsidRPr="00AE18FF">
        <w:rPr>
          <w:lang w:val="hr-HR"/>
        </w:rPr>
        <w:t xml:space="preserve">zastupati </w:t>
      </w:r>
      <w:r>
        <w:rPr>
          <w:lang w:val="hr-HR"/>
        </w:rPr>
        <w:t>stečajnu masu dužnika</w:t>
      </w:r>
      <w:r w:rsidRPr="00AE18FF">
        <w:rPr>
          <w:lang w:val="hr-HR"/>
        </w:rPr>
        <w:t xml:space="preserve"> </w:t>
      </w:r>
      <w:r>
        <w:rPr>
          <w:lang w:val="hr-HR"/>
        </w:rPr>
        <w:t xml:space="preserve">te </w:t>
      </w:r>
      <w:r w:rsidRPr="00167585">
        <w:rPr>
          <w:lang w:val="hr-HR"/>
        </w:rPr>
        <w:t xml:space="preserve">u ime </w:t>
      </w:r>
      <w:r>
        <w:rPr>
          <w:lang w:val="hr-HR"/>
        </w:rPr>
        <w:t>i</w:t>
      </w:r>
      <w:r w:rsidRPr="00167585">
        <w:rPr>
          <w:lang w:val="hr-HR"/>
        </w:rPr>
        <w:t xml:space="preserve"> za račun stečajne mase</w:t>
      </w:r>
      <w:r>
        <w:rPr>
          <w:lang w:val="hr-HR"/>
        </w:rPr>
        <w:t xml:space="preserve"> može</w:t>
      </w:r>
      <w:r w:rsidRPr="00167585">
        <w:rPr>
          <w:lang w:val="hr-HR"/>
        </w:rPr>
        <w:t xml:space="preserve"> unovčiti imovinu dužnika </w:t>
      </w:r>
      <w:r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</w:t>
      </w:r>
      <w:r>
        <w:rPr>
          <w:lang w:val="hr-HR"/>
        </w:rPr>
        <w:t>sudu</w:t>
      </w:r>
      <w:r w:rsidRPr="00167585">
        <w:rPr>
          <w:lang w:val="hr-HR"/>
        </w:rPr>
        <w:t xml:space="preserve"> pisano izvješće.</w:t>
      </w: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Pr="00500C66">
        <w:rPr>
          <w:lang w:val="hr-HR"/>
        </w:rPr>
        <w:t>.</w:t>
      </w: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06739B" w:rsidR="007B4A82">
      <w:pPr>
        <w:jc w:val="both"/>
        <w:rPr>
          <w:lang w:val="hr-HR"/>
        </w:rPr>
      </w:pPr>
    </w:p>
    <w:p w:rsidRDefault="00803902" w:rsidP="00E5288A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F07015" w:rsidP="00F07015" w:rsidR="00F07015" w:rsidRPr="00F07015">
      <w:pPr>
        <w:ind w:firstLine="708"/>
        <w:jc w:val="both"/>
        <w:rPr>
          <w:lang w:val="hr-HR"/>
        </w:rPr>
      </w:pPr>
      <w:r w:rsidRPr="00F07015">
        <w:rPr>
          <w:lang w:val="hr-HR"/>
        </w:rPr>
        <w:t xml:space="preserve">Financijska agencija, Regionalni centar Split (u daljnjem tekstu FINA) podnijela je ovom sudu 4. ožujka 2016. god. prijedlog za otvaranje stečajnog postupka nad dužnikom </w:t>
      </w:r>
      <w:r>
        <w:rPr>
          <w:lang w:val="hr-HR"/>
        </w:rPr>
        <w:t>DANIMAR TRADE</w:t>
      </w:r>
      <w:r w:rsidRPr="00F07015">
        <w:rPr>
          <w:lang w:val="hr-HR"/>
        </w:rPr>
        <w:t xml:space="preserve"> d.o.o. Split, a sukladno odredbama čl. 444. st. 2. Stečajnog zakona (Narodne novine 71/15, dalje SZ).</w:t>
      </w:r>
    </w:p>
    <w:p w:rsidRDefault="00F07015" w:rsidP="00F07015" w:rsidR="00F07015" w:rsidRPr="00F07015">
      <w:pPr>
        <w:ind w:firstLine="708"/>
        <w:jc w:val="both"/>
        <w:rPr>
          <w:lang w:val="hr-HR"/>
        </w:rPr>
      </w:pPr>
    </w:p>
    <w:p w:rsidRDefault="00F07015" w:rsidP="00F07015" w:rsidR="00F07015" w:rsidRPr="00F07015">
      <w:pPr>
        <w:ind w:firstLine="708"/>
        <w:jc w:val="both"/>
        <w:rPr>
          <w:lang w:val="hr-HR"/>
        </w:rPr>
      </w:pPr>
      <w:r w:rsidRPr="00F07015">
        <w:rPr>
          <w:lang w:val="hr-HR"/>
        </w:rPr>
        <w:t xml:space="preserve">U podnesenom prijedlogu u bitnome je navedeno da dužnik na dan 1. rujna 2015. godine, u Očevidniku redoslijeda osnova za plaćanje, ima evidentirane neizvršene osnove za plaćanje u neprekinutom razdoblju od 288 dana, u ukupnom iznosu od 4.417,45 kn, </w:t>
      </w:r>
      <w:r w:rsidR="00217BED">
        <w:rPr>
          <w:lang w:val="hr-HR"/>
        </w:rPr>
        <w:t xml:space="preserve">kao i </w:t>
      </w:r>
      <w:r w:rsidRPr="00F07015">
        <w:rPr>
          <w:lang w:val="hr-HR"/>
        </w:rPr>
        <w:t xml:space="preserve">da prema podacima koji su dostavljeni od Hrvatskog zavoda za mirovinsko osiguranje dužnik ima 1 zaposlenog, </w:t>
      </w:r>
      <w:r w:rsidR="00217BED">
        <w:rPr>
          <w:lang w:val="hr-HR"/>
        </w:rPr>
        <w:t>a</w:t>
      </w:r>
      <w:r w:rsidRPr="00F07015">
        <w:rPr>
          <w:lang w:val="hr-HR"/>
        </w:rPr>
        <w:t xml:space="preserve"> predlagatelj</w:t>
      </w:r>
      <w:r w:rsidR="00217BED">
        <w:rPr>
          <w:lang w:val="hr-HR"/>
        </w:rPr>
        <w:t xml:space="preserve"> da</w:t>
      </w:r>
      <w:r w:rsidRPr="00F07015">
        <w:rPr>
          <w:lang w:val="hr-HR"/>
        </w:rPr>
        <w:t xml:space="preserve"> ne raspolaže s podacima o imovini dužnika. </w:t>
      </w:r>
    </w:p>
    <w:p w:rsidRDefault="00F07015" w:rsidP="00F07015" w:rsidR="00F07015" w:rsidRPr="00F07015">
      <w:pPr>
        <w:ind w:firstLine="708"/>
        <w:jc w:val="both"/>
        <w:rPr>
          <w:lang w:val="hr-HR"/>
        </w:rPr>
      </w:pPr>
      <w:r w:rsidRPr="00F07015">
        <w:rPr>
          <w:lang w:val="hr-HR"/>
        </w:rPr>
        <w:t xml:space="preserve"> </w:t>
      </w:r>
    </w:p>
    <w:p w:rsidRDefault="00F07015" w:rsidP="00F07015" w:rsidR="00F07015" w:rsidRPr="00F07015">
      <w:pPr>
        <w:ind w:firstLine="708"/>
        <w:jc w:val="both"/>
        <w:rPr>
          <w:lang w:val="hr-HR"/>
        </w:rPr>
      </w:pPr>
      <w:r w:rsidRPr="00F07015">
        <w:rPr>
          <w:lang w:val="hr-HR"/>
        </w:rPr>
        <w:t>Povodom podnesenog prijedloga, rješenjem ovog suda posl. br. 12. St-675/2016 od 10. veljače 2017. god. pokrenut je prethodni postupak radi utvrđivanja pretpostavki za otvaranje stečajnog postupka nad dužnikom.</w:t>
      </w:r>
    </w:p>
    <w:p w:rsidRDefault="00EB5806" w:rsidP="00EB5806" w:rsidR="00EB5806">
      <w:pPr>
        <w:ind w:firstLine="708"/>
        <w:jc w:val="both"/>
        <w:rPr>
          <w:lang w:val="hr-HR"/>
        </w:rPr>
      </w:pPr>
    </w:p>
    <w:p w:rsidRDefault="00EB5806" w:rsidP="00EB5806" w:rsidR="00EB5806">
      <w:pPr>
        <w:ind w:firstLine="708"/>
        <w:jc w:val="both"/>
        <w:rPr>
          <w:lang w:val="hr-HR"/>
        </w:rPr>
      </w:pPr>
      <w:r w:rsidRPr="00AE18FF">
        <w:rPr>
          <w:lang w:val="hr-HR"/>
        </w:rPr>
        <w:t>Tijekom prethodnog postupka sud je utvrdio da s</w:t>
      </w:r>
      <w:r>
        <w:rPr>
          <w:lang w:val="hr-HR"/>
        </w:rPr>
        <w:t>u u konkretnom slučaju ispunjene</w:t>
      </w:r>
      <w:r w:rsidRPr="00AE18FF">
        <w:rPr>
          <w:lang w:val="hr-HR"/>
        </w:rPr>
        <w:t xml:space="preserve"> </w:t>
      </w:r>
      <w:r>
        <w:rPr>
          <w:lang w:val="hr-HR"/>
        </w:rPr>
        <w:t>pretpostavke</w:t>
      </w:r>
      <w:r w:rsidRPr="00AE18FF">
        <w:rPr>
          <w:lang w:val="hr-HR"/>
        </w:rPr>
        <w:t xml:space="preserve"> za otvaranje </w:t>
      </w:r>
      <w:r>
        <w:rPr>
          <w:lang w:val="hr-HR"/>
        </w:rPr>
        <w:t>stečajnog postupka nad dužnikom, budući da kod dužnika postoji stečajni razlog nesposobnosti za plaćanje.</w:t>
      </w:r>
    </w:p>
    <w:p w:rsidRDefault="00EB5806" w:rsidP="00EB5806" w:rsidR="00EB5806">
      <w:pPr>
        <w:ind w:firstLine="708"/>
        <w:jc w:val="both"/>
        <w:rPr>
          <w:lang w:val="hr-HR"/>
        </w:rPr>
      </w:pPr>
    </w:p>
    <w:p w:rsidRDefault="00F07015" w:rsidP="00EB5806" w:rsidR="00EB5806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EB5806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>
      <w:pPr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EB5806">
      <w:pPr>
        <w:jc w:val="both"/>
        <w:rPr>
          <w:lang w:val="hr-HR"/>
        </w:rPr>
      </w:pPr>
    </w:p>
    <w:p w:rsidRDefault="00F07015" w:rsidP="00F07015" w:rsidR="00EB5806" w:rsidRPr="00996F29">
      <w:pPr>
        <w:ind w:firstLine="708"/>
        <w:jc w:val="both"/>
        <w:rPr>
          <w:lang w:val="hr-HR"/>
        </w:rPr>
      </w:pPr>
      <w:r w:rsidRPr="00F07015">
        <w:rPr>
          <w:lang w:val="hr-HR"/>
        </w:rPr>
        <w:t>FINA je za potrebe prethodnog postupka dostavila ovom sudu potvrdu o neizvršen</w:t>
      </w:r>
      <w:r w:rsidR="00217BED">
        <w:rPr>
          <w:lang w:val="hr-HR"/>
        </w:rPr>
        <w:t>im osnovama za plaćanje dužnika</w:t>
      </w:r>
      <w:r w:rsidRPr="00F07015">
        <w:rPr>
          <w:lang w:val="hr-HR"/>
        </w:rPr>
        <w:t xml:space="preserve"> kojom se potvrđuje da dužnik na dan 06.03.2017. god.</w:t>
      </w:r>
      <w:r w:rsidR="00217BED">
        <w:rPr>
          <w:lang w:val="hr-HR"/>
        </w:rPr>
        <w:t>,</w:t>
      </w:r>
      <w:r w:rsidRPr="00F07015">
        <w:rPr>
          <w:lang w:val="hr-HR"/>
        </w:rPr>
        <w:t xml:space="preserve"> u Očevidniku redoslijeda osnova za plaćanje</w:t>
      </w:r>
      <w:r w:rsidR="00217BED">
        <w:rPr>
          <w:lang w:val="hr-HR"/>
        </w:rPr>
        <w:t>,</w:t>
      </w:r>
      <w:r w:rsidRPr="00F07015">
        <w:rPr>
          <w:lang w:val="hr-HR"/>
        </w:rPr>
        <w:t xml:space="preserve"> ima evidentirane neizvršne osnove za plaćanje u neprekinutom razdoblju od 839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>
        <w:rPr>
          <w:lang w:val="hr-HR"/>
        </w:rPr>
        <w:t xml:space="preserve"> </w:t>
      </w:r>
      <w:r w:rsidR="00EB5806">
        <w:rPr>
          <w:lang w:val="hr-HR"/>
        </w:rPr>
        <w:t xml:space="preserve">Uostalom, i sam zastupnik po zakonu dužnika je </w:t>
      </w:r>
      <w:r w:rsidR="00EB5806" w:rsidRPr="00D47E15">
        <w:rPr>
          <w:lang w:val="hr-HR"/>
        </w:rPr>
        <w:t xml:space="preserve">priznao </w:t>
      </w:r>
      <w:r w:rsidR="00EB5806">
        <w:rPr>
          <w:lang w:val="hr-HR"/>
        </w:rPr>
        <w:t xml:space="preserve">postojanje tog stečajnog razloga te je izjavio </w:t>
      </w:r>
      <w:r w:rsidR="00EB5806" w:rsidRPr="00D47E15">
        <w:rPr>
          <w:lang w:val="hr-HR"/>
        </w:rPr>
        <w:t>da se dužnik ne protivi podnesenom</w:t>
      </w:r>
      <w:r w:rsidR="00EB5806">
        <w:rPr>
          <w:lang w:val="hr-HR"/>
        </w:rPr>
        <w:t xml:space="preserve"> prijedlogu za otvaranje stečajnog postupka.</w:t>
      </w:r>
    </w:p>
    <w:p w:rsidRDefault="00996F29" w:rsidP="00EB5806" w:rsidR="00996F29" w:rsidRPr="00AE18FF">
      <w:pPr>
        <w:jc w:val="both"/>
        <w:rPr>
          <w:lang w:val="hr-HR"/>
        </w:rPr>
      </w:pPr>
    </w:p>
    <w:p w:rsidRDefault="00E569E6" w:rsidP="00E569E6" w:rsidR="00E569E6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Međutim, osim ispunjenja uvjeta za otvaranje stečajnog postupka nad dužnikom, tijekom prethodnog postupka utvrđeno je i da imovina dužnika koja bi ušla u stečajnu masu </w:t>
      </w:r>
      <w:r>
        <w:rPr>
          <w:lang w:val="hr-HR"/>
        </w:rPr>
        <w:t xml:space="preserve">nije dovoljna </w:t>
      </w:r>
      <w:r w:rsidR="00EB5806">
        <w:rPr>
          <w:lang w:val="hr-HR"/>
        </w:rPr>
        <w:t xml:space="preserve">ni </w:t>
      </w:r>
      <w:r w:rsidRPr="00AE18FF">
        <w:rPr>
          <w:lang w:val="hr-HR"/>
        </w:rPr>
        <w:t xml:space="preserve">za namirenje troškova stečajnog postupka. </w:t>
      </w:r>
    </w:p>
    <w:p w:rsidRDefault="00E569E6" w:rsidP="00E569E6" w:rsidR="00E569E6">
      <w:pPr>
        <w:tabs>
          <w:tab w:pos="709" w:val="left"/>
        </w:tabs>
        <w:jc w:val="both"/>
      </w:pPr>
    </w:p>
    <w:p w:rsidRDefault="00F07015" w:rsidP="00F07015" w:rsidR="00F07015" w:rsidRPr="00F07015">
      <w:pPr>
        <w:ind w:firstLine="708"/>
        <w:jc w:val="both"/>
        <w:rPr>
          <w:lang w:val="hr-HR"/>
        </w:rPr>
      </w:pPr>
      <w:r w:rsidRPr="00F07015">
        <w:rPr>
          <w:lang w:val="hr-HR"/>
        </w:rPr>
        <w:t>Naime, u</w:t>
      </w:r>
      <w:r w:rsidR="00D47E15" w:rsidRPr="00F07015">
        <w:rPr>
          <w:lang w:val="hr-HR"/>
        </w:rPr>
        <w:t xml:space="preserve"> </w:t>
      </w:r>
      <w:r w:rsidR="00E569E6" w:rsidRPr="00F07015">
        <w:rPr>
          <w:lang w:val="hr-HR"/>
        </w:rPr>
        <w:t>svom iskazu danom na ročištu u prethodnom postupku</w:t>
      </w:r>
      <w:r w:rsidR="00EB5806" w:rsidRPr="00F07015">
        <w:rPr>
          <w:lang w:val="hr-HR"/>
        </w:rPr>
        <w:t xml:space="preserve">, </w:t>
      </w:r>
      <w:r w:rsidRPr="00F07015">
        <w:rPr>
          <w:lang w:val="hr-HR"/>
        </w:rPr>
        <w:t>zastupnik po zakonu</w:t>
      </w:r>
      <w:r>
        <w:t xml:space="preserve"> </w:t>
      </w:r>
      <w:r w:rsidRPr="00F07015">
        <w:rPr>
          <w:lang w:val="hr-HR"/>
        </w:rPr>
        <w:t xml:space="preserve">dužnika Danilo Perkov iz Tribunja je izjavio da je dužnik osnovan 1992. god. te </w:t>
      </w:r>
      <w:r w:rsidR="00FC1D30">
        <w:rPr>
          <w:lang w:val="hr-HR"/>
        </w:rPr>
        <w:t xml:space="preserve">da </w:t>
      </w:r>
      <w:r w:rsidRPr="00F07015">
        <w:rPr>
          <w:lang w:val="hr-HR"/>
        </w:rPr>
        <w:t xml:space="preserve">se </w:t>
      </w:r>
      <w:r w:rsidR="00FC1D30" w:rsidRPr="00F07015">
        <w:rPr>
          <w:lang w:val="hr-HR"/>
        </w:rPr>
        <w:t>društvo</w:t>
      </w:r>
      <w:r w:rsidR="00FC1D30">
        <w:rPr>
          <w:lang w:val="hr-HR"/>
        </w:rPr>
        <w:t>,</w:t>
      </w:r>
      <w:r w:rsidR="00FC1D30" w:rsidRPr="00F07015">
        <w:rPr>
          <w:lang w:val="hr-HR"/>
        </w:rPr>
        <w:t xml:space="preserve"> </w:t>
      </w:r>
      <w:r w:rsidRPr="00F07015">
        <w:rPr>
          <w:lang w:val="hr-HR"/>
        </w:rPr>
        <w:t>kao osnovnom djelatnošću</w:t>
      </w:r>
      <w:r w:rsidR="00FC1D30">
        <w:rPr>
          <w:lang w:val="hr-HR"/>
        </w:rPr>
        <w:t>,</w:t>
      </w:r>
      <w:r w:rsidRPr="00F07015">
        <w:rPr>
          <w:lang w:val="hr-HR"/>
        </w:rPr>
        <w:t xml:space="preserve"> bavilo pružanjem usluga čišćenja brodova i kancelarija i to isključivo u Brodogradilištu Split. Naveo je da je poslovanje dužnika bilo relativno uspješno i pozitivno do zadnjih pet-šest godina, međutim od 2013. god. dužnik da zapravo više ne radi niti obavlja svoju djelatnost, a razlog tomu da je gubitak ugovorenih poslova, kao i njegovo osobno loše zdravstveno stanje. U odnosu na imovinu dužnika</w:t>
      </w:r>
      <w:r w:rsidR="00FC1D30">
        <w:rPr>
          <w:lang w:val="hr-HR"/>
        </w:rPr>
        <w:t>,</w:t>
      </w:r>
      <w:r w:rsidRPr="00F07015">
        <w:rPr>
          <w:lang w:val="hr-HR"/>
        </w:rPr>
        <w:t xml:space="preserve"> izjavio je da dužnik danas nema nikakve vrjednije imovine. </w:t>
      </w:r>
      <w:r w:rsidR="00FC1D30">
        <w:rPr>
          <w:lang w:val="hr-HR"/>
        </w:rPr>
        <w:t>Naveo je da d</w:t>
      </w:r>
      <w:r w:rsidRPr="00F07015">
        <w:rPr>
          <w:lang w:val="hr-HR"/>
        </w:rPr>
        <w:t>užnik nema niti je ikada imao nekretnina, isto tako da nema ni pokretnina veće vrijednosti kao što su auto</w:t>
      </w:r>
      <w:r w:rsidR="00FC1D30">
        <w:rPr>
          <w:lang w:val="hr-HR"/>
        </w:rPr>
        <w:t xml:space="preserve">mobili, brodovi, strojevi i sl., a nema niti </w:t>
      </w:r>
      <w:r w:rsidRPr="00F07015">
        <w:rPr>
          <w:lang w:val="hr-HR"/>
        </w:rPr>
        <w:t>preostale uredske opreme, nenaplaćenih potraživanja</w:t>
      </w:r>
      <w:r w:rsidR="00FC1D30">
        <w:rPr>
          <w:lang w:val="hr-HR"/>
        </w:rPr>
        <w:t xml:space="preserve"> te ne</w:t>
      </w:r>
      <w:r w:rsidRPr="00F07015">
        <w:rPr>
          <w:lang w:val="hr-HR"/>
        </w:rPr>
        <w:t xml:space="preserve"> vodi bilo kakve sudske ili druge postupke. Naveo je da je jedino od imov</w:t>
      </w:r>
      <w:r w:rsidR="00217BED">
        <w:rPr>
          <w:lang w:val="hr-HR"/>
        </w:rPr>
        <w:t>ine dužnika preostalo</w:t>
      </w:r>
      <w:r w:rsidRPr="00F07015">
        <w:rPr>
          <w:lang w:val="hr-HR"/>
        </w:rPr>
        <w:t xml:space="preserve"> desetak starih i korištenih, a dijelom i polomljenih ručnih usisivača, koji su starosti petnaestak i više godina i koji danas zapravo nemaju nikakvu vrijednost, pri čemu je napomenuo da njihova nabavna vrijednost nije bila pojedinačno veća od 250,00 kn. Prema tome,</w:t>
      </w:r>
      <w:r w:rsidR="00FC1D30">
        <w:rPr>
          <w:lang w:val="hr-HR"/>
        </w:rPr>
        <w:t xml:space="preserve"> zaključio je da dužnik</w:t>
      </w:r>
      <w:r w:rsidRPr="00F07015">
        <w:rPr>
          <w:lang w:val="hr-HR"/>
        </w:rPr>
        <w:t xml:space="preserve"> danas nema bilo kakve vrjednije imovine koja bi se mogla unovčiti. </w:t>
      </w:r>
    </w:p>
    <w:p w:rsidRDefault="00F07015" w:rsidP="00F07015" w:rsidR="00F07015" w:rsidRPr="00F07015">
      <w:pPr>
        <w:jc w:val="both"/>
        <w:rPr>
          <w:lang w:val="hr-HR"/>
        </w:rPr>
      </w:pPr>
    </w:p>
    <w:p w:rsidRDefault="00F07015" w:rsidP="00F07015" w:rsidR="00F07015" w:rsidRPr="00F07015">
      <w:pPr>
        <w:ind w:firstLine="708"/>
        <w:jc w:val="both"/>
        <w:rPr>
          <w:lang w:val="hr-HR"/>
        </w:rPr>
      </w:pPr>
      <w:r w:rsidRPr="00F07015">
        <w:rPr>
          <w:lang w:val="hr-HR"/>
        </w:rPr>
        <w:t>Iz naprijed navedenog iskaza zastupnika po zakonu dužnika, koji je rješenjem o pokretanju prethodnog postupka, kao i na ročištu održanom u prethodnom postupku upozoren na pravne posljedice davanja netočnih ili nepotpunih podataka o imovini i obvezama dužnika odnosno davanja lažnog iskaza, razvidno je da dužnik nema vrjednije imovine koja bi ušla u stečajnu masu i iz koje bi se mogli podmiriti troškovi stečajnog postupka, budući da jedinu preostalu imovinu dužnika čini desetak starih i korištenih ručnih usisivača. Uzimajući u obzir iskaz z.z. dužnika da su ti ručni usisivači starosti petnaestak i više godina, čija</w:t>
      </w:r>
      <w:r w:rsidR="00217BED">
        <w:rPr>
          <w:lang w:val="hr-HR"/>
        </w:rPr>
        <w:t xml:space="preserve"> pojedinačna</w:t>
      </w:r>
      <w:r w:rsidRPr="00F07015">
        <w:rPr>
          <w:lang w:val="hr-HR"/>
        </w:rPr>
        <w:t xml:space="preserve"> nabavna vrijednost nije bila veća od 250,00 kn, a od kojih su neki i polomljeni, to se s</w:t>
      </w:r>
      <w:r w:rsidR="00217BED">
        <w:rPr>
          <w:lang w:val="hr-HR"/>
        </w:rPr>
        <w:t>amim time i navodi z.z. dužnika</w:t>
      </w:r>
      <w:r w:rsidR="00FC1D30">
        <w:rPr>
          <w:lang w:val="hr-HR"/>
        </w:rPr>
        <w:t xml:space="preserve"> o tome da ti ručni usisivači</w:t>
      </w:r>
      <w:r w:rsidRPr="00F07015">
        <w:rPr>
          <w:lang w:val="hr-HR"/>
        </w:rPr>
        <w:t xml:space="preserve"> danas zapravo nemaju nikakvu (tržišnu) vrijednost</w:t>
      </w:r>
      <w:r w:rsidR="00FC1D30">
        <w:rPr>
          <w:lang w:val="hr-HR"/>
        </w:rPr>
        <w:t>,</w:t>
      </w:r>
      <w:r w:rsidRPr="00F07015">
        <w:rPr>
          <w:lang w:val="hr-HR"/>
        </w:rPr>
        <w:t xml:space="preserve"> ukazuju opravdanim i logičnim. Upravo stoga, sud </w:t>
      </w:r>
      <w:r w:rsidR="00FC1D30">
        <w:rPr>
          <w:lang w:val="hr-HR"/>
        </w:rPr>
        <w:t>je zaključio</w:t>
      </w:r>
      <w:r w:rsidRPr="00F07015">
        <w:rPr>
          <w:lang w:val="hr-HR"/>
        </w:rPr>
        <w:t xml:space="preserve"> kako takva preostala imovina dužnika ne predstavlja imovinu iz koje bi se mogli podmiriti svi neizbježni troškovi koji nastaju u stečajnom postupku.</w:t>
      </w:r>
    </w:p>
    <w:p w:rsidRDefault="005472A2" w:rsidP="00FC1D30" w:rsidR="005472A2">
      <w:pPr>
        <w:jc w:val="both"/>
        <w:rPr>
          <w:lang w:val="hr-HR"/>
        </w:rPr>
      </w:pPr>
    </w:p>
    <w:p w:rsidRDefault="005472A2" w:rsidP="005472A2" w:rsidR="005472A2" w:rsidRPr="00953905">
      <w:pPr>
        <w:ind w:firstLine="708"/>
        <w:jc w:val="both"/>
        <w:rPr>
          <w:lang w:val="hr-HR"/>
        </w:rPr>
      </w:pPr>
      <w:r>
        <w:rPr>
          <w:lang w:val="hr-HR"/>
        </w:rPr>
        <w:t>O</w:t>
      </w:r>
      <w:r w:rsidRPr="00953905">
        <w:rPr>
          <w:lang w:val="hr-HR"/>
        </w:rPr>
        <w:t xml:space="preserve">dredbom čl. 132. st. 1. </w:t>
      </w:r>
      <w:r>
        <w:rPr>
          <w:lang w:val="hr-HR"/>
        </w:rPr>
        <w:t>SZ-a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</w:t>
      </w:r>
      <w:r>
        <w:rPr>
          <w:lang w:val="hr-HR"/>
        </w:rPr>
        <w:t xml:space="preserve"> Odredbom</w:t>
      </w:r>
      <w:r w:rsidRPr="00953905">
        <w:rPr>
          <w:lang w:val="hr-HR"/>
        </w:rPr>
        <w:t xml:space="preserve"> </w:t>
      </w:r>
      <w:r>
        <w:rPr>
          <w:lang w:val="hr-HR"/>
        </w:rPr>
        <w:t>čl. 132. st. 2. SZ-a</w:t>
      </w:r>
      <w:r w:rsidRPr="00953905">
        <w:rPr>
          <w:lang w:val="hr-HR"/>
        </w:rPr>
        <w:t xml:space="preserve"> propisano je da ako osobe iz stavka 1. ovog članka ne predujme traženi iznos, sud će donijeti rješenje o otvaranju i zaključenju stečajnog postupka. </w:t>
      </w:r>
    </w:p>
    <w:p w:rsidRDefault="005472A2" w:rsidP="00D47E15" w:rsidR="00D47E15" w:rsidRPr="00D47E15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D47E15" w:rsidP="00D47E15" w:rsidR="002A0E04">
      <w:pPr>
        <w:ind w:firstLine="708"/>
        <w:jc w:val="both"/>
        <w:rPr>
          <w:lang w:val="hr-HR"/>
        </w:rPr>
      </w:pPr>
      <w:r w:rsidRPr="00D47E15">
        <w:rPr>
          <w:lang w:val="hr-HR"/>
        </w:rPr>
        <w:t xml:space="preserve">Kako je dakle tijekom prethodnog postupka utvrđeno postojanje stečajnog razloga nesposobnosti za plaćanje dužnika, </w:t>
      </w:r>
      <w:r w:rsidR="00FC1D30">
        <w:rPr>
          <w:lang w:val="hr-HR"/>
        </w:rPr>
        <w:t>a isto tako je iz rezultat</w:t>
      </w:r>
      <w:r w:rsidR="00217BED">
        <w:rPr>
          <w:lang w:val="hr-HR"/>
        </w:rPr>
        <w:t>a</w:t>
      </w:r>
      <w:r w:rsidR="00FC1D30">
        <w:rPr>
          <w:lang w:val="hr-HR"/>
        </w:rPr>
        <w:t xml:space="preserve"> prethodnog postupka  proizašlo </w:t>
      </w:r>
      <w:r w:rsidRPr="00D47E15">
        <w:rPr>
          <w:lang w:val="hr-HR"/>
        </w:rPr>
        <w:t xml:space="preserve">da imovina dužnika koja bi ušla u </w:t>
      </w:r>
      <w:r w:rsidR="005472A2">
        <w:rPr>
          <w:lang w:val="hr-HR"/>
        </w:rPr>
        <w:t>stečajnu masu nije dovoljna ni</w:t>
      </w:r>
      <w:r w:rsidRPr="00D47E15">
        <w:rPr>
          <w:lang w:val="hr-HR"/>
        </w:rPr>
        <w:t xml:space="preserve"> za namirenje troškova stečajnog postupka, </w:t>
      </w:r>
      <w:r w:rsidR="00032C4F">
        <w:rPr>
          <w:lang w:val="hr-HR"/>
        </w:rPr>
        <w:t>to je stoga</w:t>
      </w:r>
      <w:r w:rsidR="0006739B" w:rsidRPr="0006739B">
        <w:rPr>
          <w:lang w:val="hr-HR"/>
        </w:rPr>
        <w:t xml:space="preserve"> </w:t>
      </w:r>
      <w:r w:rsidR="002068D9" w:rsidRPr="00AE18FF">
        <w:rPr>
          <w:lang w:val="hr-HR"/>
        </w:rPr>
        <w:t>ovaj sud</w:t>
      </w:r>
      <w:r w:rsidR="00290FA1">
        <w:rPr>
          <w:lang w:val="hr-HR"/>
        </w:rPr>
        <w:t xml:space="preserve"> </w:t>
      </w:r>
      <w:r w:rsidR="00A13E8E" w:rsidRPr="00AE18FF">
        <w:rPr>
          <w:lang w:val="hr-HR"/>
        </w:rPr>
        <w:t>rj</w:t>
      </w:r>
      <w:r w:rsidR="007D5CB9" w:rsidRPr="00AE18FF">
        <w:rPr>
          <w:lang w:val="hr-HR"/>
        </w:rPr>
        <w:t>ešenjem pod posl. br. 12. St-</w:t>
      </w:r>
      <w:r w:rsidR="00FC1D30">
        <w:rPr>
          <w:lang w:val="hr-HR"/>
        </w:rPr>
        <w:t>675</w:t>
      </w:r>
      <w:r>
        <w:rPr>
          <w:lang w:val="hr-HR"/>
        </w:rPr>
        <w:t>/2016</w:t>
      </w:r>
      <w:r w:rsidR="00A13E8E" w:rsidRPr="00AE18FF">
        <w:rPr>
          <w:lang w:val="hr-HR"/>
        </w:rPr>
        <w:t xml:space="preserve"> od </w:t>
      </w:r>
      <w:r>
        <w:rPr>
          <w:lang w:val="hr-HR"/>
        </w:rPr>
        <w:t>2</w:t>
      </w:r>
      <w:r w:rsidR="00463737">
        <w:rPr>
          <w:lang w:val="hr-HR"/>
        </w:rPr>
        <w:t>1. ožujka 2017</w:t>
      </w:r>
      <w:r w:rsidR="00A13E8E"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="00A13E8E"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="00A13E8E" w:rsidRPr="00AE18FF">
        <w:rPr>
          <w:lang w:val="hr-HR"/>
        </w:rPr>
        <w:t>interes za redovitim provođenjem stečajnog postupka nad dužnikom da u roku od 15 dana</w:t>
      </w:r>
      <w:r w:rsidR="00290FA1">
        <w:rPr>
          <w:lang w:val="hr-HR"/>
        </w:rPr>
        <w:t>, a koji rok počinje teći protekom osmog dana</w:t>
      </w:r>
      <w:r w:rsidR="00A13E8E" w:rsidRPr="00AE18FF">
        <w:rPr>
          <w:lang w:val="hr-HR"/>
        </w:rPr>
        <w:t xml:space="preserve"> od objave </w:t>
      </w:r>
      <w:r w:rsidR="002A0E04">
        <w:rPr>
          <w:lang w:val="hr-HR"/>
        </w:rPr>
        <w:t>tog rješenja na e-oglasnoj ploči suda</w:t>
      </w:r>
      <w:r w:rsidR="00A8489D">
        <w:rPr>
          <w:lang w:val="hr-HR"/>
        </w:rPr>
        <w:t>,</w:t>
      </w:r>
      <w:r w:rsidR="00A13E8E" w:rsidRPr="00AE18FF">
        <w:rPr>
          <w:lang w:val="hr-HR"/>
        </w:rPr>
        <w:t xml:space="preserve"> solidarno predujme</w:t>
      </w:r>
      <w:r w:rsidR="00E1688E" w:rsidRPr="00AE18FF">
        <w:rPr>
          <w:lang w:val="hr-HR"/>
        </w:rPr>
        <w:t>, na depozitni račun ovog suda,</w:t>
      </w:r>
      <w:r w:rsidR="00290FA1">
        <w:rPr>
          <w:lang w:val="hr-HR"/>
        </w:rPr>
        <w:t xml:space="preserve"> iznos od 20</w:t>
      </w:r>
      <w:r w:rsidR="00A13E8E"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="00A13E8E"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="00A13E8E" w:rsidRPr="00AE18FF">
        <w:rPr>
          <w:lang w:val="hr-HR"/>
        </w:rPr>
        <w:t xml:space="preserve">zaključenju stečajnog postupka nad dužnikom, a sve to sukladno </w:t>
      </w:r>
      <w:r w:rsidR="005472A2">
        <w:rPr>
          <w:lang w:val="hr-HR"/>
        </w:rPr>
        <w:t xml:space="preserve">naprijed navedenim </w:t>
      </w:r>
      <w:r w:rsidR="00A13E8E" w:rsidRPr="00AE18FF">
        <w:rPr>
          <w:lang w:val="hr-HR"/>
        </w:rPr>
        <w:t xml:space="preserve">odredbama čl. </w:t>
      </w:r>
      <w:r w:rsidR="002A0E04">
        <w:rPr>
          <w:lang w:val="hr-HR"/>
        </w:rPr>
        <w:t xml:space="preserve">132. </w:t>
      </w:r>
      <w:r w:rsidR="00290FA1">
        <w:rPr>
          <w:lang w:val="hr-HR"/>
        </w:rPr>
        <w:t>SZ-a</w:t>
      </w:r>
      <w:r w:rsidR="002A0E04">
        <w:rPr>
          <w:lang w:val="hr-HR"/>
        </w:rPr>
        <w:t>.</w:t>
      </w:r>
    </w:p>
    <w:p w:rsidRDefault="002A0E04" w:rsidP="006D2DB9" w:rsidR="002A0E04">
      <w:pPr>
        <w:jc w:val="both"/>
        <w:rPr>
          <w:lang w:val="hr-HR"/>
        </w:rPr>
      </w:pPr>
    </w:p>
    <w:p w:rsidRDefault="00D47E15" w:rsidP="00D47E15" w:rsidR="00D47E15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>
        <w:rPr>
          <w:lang w:val="hr-HR"/>
        </w:rPr>
        <w:t>21. ožujka 2017</w:t>
      </w:r>
      <w:r w:rsidRPr="00AE18FF">
        <w:rPr>
          <w:lang w:val="hr-HR"/>
        </w:rPr>
        <w:t xml:space="preserve">. god. objavljeno je </w:t>
      </w:r>
      <w:r>
        <w:rPr>
          <w:lang w:val="hr-HR"/>
        </w:rPr>
        <w:t xml:space="preserve">na e-oglasnoj ploči suda istoga dana kada je i doneseno, međutim </w:t>
      </w:r>
      <w:r w:rsidRPr="00AE18FF">
        <w:rPr>
          <w:lang w:val="hr-HR"/>
        </w:rPr>
        <w:t xml:space="preserve">nitko od </w:t>
      </w:r>
      <w:r>
        <w:rPr>
          <w:lang w:val="hr-HR"/>
        </w:rPr>
        <w:t>vjerovnika odnosno</w:t>
      </w:r>
      <w:r w:rsidRPr="00AE18FF">
        <w:rPr>
          <w:lang w:val="hr-HR"/>
        </w:rPr>
        <w:t xml:space="preserve"> eventualno zainteresiranih osoba nije postupio po pozivu suda i </w:t>
      </w:r>
      <w:r>
        <w:rPr>
          <w:lang w:val="hr-HR"/>
        </w:rPr>
        <w:t xml:space="preserve">u određenom roku, koji je istekao s danom 13. travnja 2017. god., </w:t>
      </w:r>
      <w:r w:rsidRPr="00AE18FF">
        <w:rPr>
          <w:lang w:val="hr-HR"/>
        </w:rPr>
        <w:t>uplatio zatraženi predujam</w:t>
      </w:r>
      <w:r>
        <w:rPr>
          <w:lang w:val="hr-HR"/>
        </w:rPr>
        <w:t>.</w:t>
      </w:r>
      <w:r w:rsidRPr="00AE18FF">
        <w:rPr>
          <w:lang w:val="hr-HR"/>
        </w:rPr>
        <w:t xml:space="preserve"> Samim time</w:t>
      </w:r>
      <w:r>
        <w:rPr>
          <w:lang w:val="hr-HR"/>
        </w:rPr>
        <w:t>,</w:t>
      </w:r>
      <w:r w:rsidRPr="00AE18FF">
        <w:rPr>
          <w:lang w:val="hr-HR"/>
        </w:rPr>
        <w:t xml:space="preserve"> </w:t>
      </w:r>
      <w:r>
        <w:rPr>
          <w:lang w:val="hr-HR"/>
        </w:rPr>
        <w:t xml:space="preserve">u konkretnom slučaju su se </w:t>
      </w:r>
      <w:r w:rsidRPr="00AE18FF">
        <w:rPr>
          <w:lang w:val="hr-HR"/>
        </w:rPr>
        <w:t>ispunili 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996F29" w:rsidP="00996F29" w:rsidR="00996F29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stečajnog upravitelja u ovom predmetu obavljen je metodom slučajnog odabira s liste A i liste B stečajnih upravitelja za područje nadležnosti ovog suda. S obzirom da je metodom slučajnog odabira izabran </w:t>
      </w:r>
      <w:r w:rsidR="00A707BD" w:rsidRPr="00A707BD">
        <w:rPr>
          <w:lang w:val="hr-HR"/>
        </w:rPr>
        <w:t xml:space="preserve">Ante Majić, dipl. </w:t>
      </w:r>
      <w:r w:rsidR="00A707BD">
        <w:rPr>
          <w:lang w:val="hr-HR"/>
        </w:rPr>
        <w:t>ing. elektrotehnike iz Zagreba</w:t>
      </w:r>
      <w:r>
        <w:rPr>
          <w:lang w:val="hr-HR"/>
        </w:rPr>
        <w:t xml:space="preserve">, to je stoga istog sud ovim rješenjem imenovao za stečajnog upravitelja. </w:t>
      </w:r>
    </w:p>
    <w:p w:rsidRDefault="00966336" w:rsidP="00966336" w:rsidR="00966336">
      <w:pPr>
        <w:ind w:firstLine="708"/>
        <w:jc w:val="both"/>
        <w:rPr>
          <w:lang w:val="hr-HR"/>
        </w:rPr>
      </w:pPr>
    </w:p>
    <w:p w:rsidRDefault="006D2DB9" w:rsidP="00966336" w:rsidR="006D2DB9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</w:t>
      </w:r>
      <w:r w:rsidR="00197813">
        <w:rPr>
          <w:lang w:val="hr-HR"/>
        </w:rPr>
        <w:t>temeljem odredbi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čl. </w:t>
      </w:r>
      <w:r w:rsidR="00197813">
        <w:rPr>
          <w:lang w:val="hr-HR"/>
        </w:rPr>
        <w:t>132. st. 1. i 2. SZ-a,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161268" w:rsidP="00966336" w:rsidR="00161268" w:rsidRPr="00AE18FF">
      <w:pPr>
        <w:ind w:firstLine="708"/>
        <w:jc w:val="both"/>
        <w:rPr>
          <w:lang w:val="hr-HR"/>
        </w:rPr>
      </w:pPr>
    </w:p>
    <w:p w:rsidRDefault="00F65207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197813">
        <w:rPr>
          <w:lang w:val="hr-HR"/>
        </w:rPr>
        <w:t xml:space="preserve"> SZ-a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</w:p>
    <w:p w:rsidRDefault="00F65207" w:rsidP="00C34BAF" w:rsidR="00F65207" w:rsidRPr="004D55FB">
      <w:pPr>
        <w:ind w:firstLine="708"/>
        <w:jc w:val="both"/>
        <w:rPr>
          <w:lang w:val="hr-HR"/>
        </w:rPr>
      </w:pPr>
      <w:r w:rsidRPr="004D55FB">
        <w:rPr>
          <w:lang w:val="hr-HR"/>
        </w:rPr>
        <w:t>Odluka pod toč. V</w:t>
      </w:r>
      <w:r w:rsidR="00D068A4" w:rsidRPr="004D55FB">
        <w:rPr>
          <w:lang w:val="hr-HR"/>
        </w:rPr>
        <w:t>I</w:t>
      </w:r>
      <w:r w:rsidRPr="004D55FB">
        <w:rPr>
          <w:lang w:val="hr-HR"/>
        </w:rPr>
        <w:t xml:space="preserve">. izreke temelji se na odredbama </w:t>
      </w:r>
      <w:r w:rsidR="00D3308F" w:rsidRPr="004D55FB">
        <w:rPr>
          <w:lang w:val="hr-HR"/>
        </w:rPr>
        <w:t>čl. 12</w:t>
      </w:r>
      <w:r w:rsidR="00197813" w:rsidRPr="004D55FB">
        <w:rPr>
          <w:lang w:val="hr-HR"/>
        </w:rPr>
        <w:t>. st. 1. i čl. 132. st. 3. SZ-a</w:t>
      </w:r>
      <w:r w:rsidRPr="004D55FB">
        <w:rPr>
          <w:lang w:val="hr-HR"/>
        </w:rPr>
        <w:t>.</w:t>
      </w:r>
    </w:p>
    <w:p w:rsidRDefault="00D013A1" w:rsidP="00AF762C" w:rsidR="00D013A1" w:rsidRPr="004D55FB">
      <w:pPr>
        <w:jc w:val="both"/>
        <w:rPr>
          <w:lang w:val="hr-HR"/>
        </w:rPr>
      </w:pPr>
    </w:p>
    <w:p w:rsidRDefault="00E1688E" w:rsidP="00C34BAF" w:rsidR="00E1688E" w:rsidRPr="004D55FB">
      <w:pPr>
        <w:ind w:firstLine="708"/>
        <w:jc w:val="both"/>
        <w:rPr>
          <w:lang w:val="hr-HR"/>
        </w:rPr>
      </w:pPr>
      <w:r w:rsidRPr="004D55FB">
        <w:rPr>
          <w:lang w:val="hr-HR"/>
        </w:rPr>
        <w:t>Slijedom svega naprijed navedenog, odlučeno je kao u izreci ovog rješenja.</w:t>
      </w:r>
    </w:p>
    <w:p w:rsidRDefault="00DD0BC4" w:rsidP="00803902" w:rsidR="00DD0BC4" w:rsidRPr="004D55FB">
      <w:pPr>
        <w:jc w:val="both"/>
        <w:rPr>
          <w:lang w:val="hr-HR"/>
        </w:rPr>
      </w:pPr>
    </w:p>
    <w:p w:rsidRDefault="00D4027A" w:rsidP="00C704CA" w:rsidR="00D4027A" w:rsidRPr="004D55FB">
      <w:pPr>
        <w:jc w:val="center"/>
        <w:rPr>
          <w:lang w:val="hr-HR"/>
        </w:rPr>
      </w:pPr>
      <w:r w:rsidRPr="004D55FB">
        <w:rPr>
          <w:lang w:val="hr-HR"/>
        </w:rPr>
        <w:t>U Splitu</w:t>
      </w:r>
      <w:r w:rsidR="00DD0BC4" w:rsidRPr="004D55FB">
        <w:rPr>
          <w:lang w:val="hr-HR"/>
        </w:rPr>
        <w:t xml:space="preserve">, </w:t>
      </w:r>
      <w:r w:rsidR="00996F29">
        <w:rPr>
          <w:lang w:val="hr-HR"/>
        </w:rPr>
        <w:t>1</w:t>
      </w:r>
      <w:r w:rsidR="00FE6CFD" w:rsidRPr="004D55FB">
        <w:rPr>
          <w:lang w:val="hr-HR"/>
        </w:rPr>
        <w:t xml:space="preserve">3. </w:t>
      </w:r>
      <w:r w:rsidR="00996F29">
        <w:rPr>
          <w:lang w:val="hr-HR"/>
        </w:rPr>
        <w:t xml:space="preserve">lipnja </w:t>
      </w:r>
      <w:r w:rsidR="00FE6CFD" w:rsidRPr="004D55FB">
        <w:rPr>
          <w:lang w:val="hr-HR"/>
        </w:rPr>
        <w:t>2017</w:t>
      </w:r>
      <w:r w:rsidRPr="004D55FB">
        <w:rPr>
          <w:lang w:val="hr-HR"/>
        </w:rPr>
        <w:t>. godine.</w:t>
      </w:r>
    </w:p>
    <w:p w:rsidRDefault="00D4027A" w:rsidP="00D4027A" w:rsidR="00D4027A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 </w:t>
      </w:r>
    </w:p>
    <w:p w:rsidRDefault="00D4027A" w:rsidP="003F3F45" w:rsidR="00D4027A" w:rsidRPr="004D55FB">
      <w:pPr>
        <w:ind w:firstLine="708" w:left="7080"/>
      </w:pPr>
      <w:r w:rsidRPr="004D55FB">
        <w:t xml:space="preserve">S U D A C </w:t>
      </w:r>
    </w:p>
    <w:p w:rsidRDefault="00D4027A" w:rsidP="00D4027A" w:rsidR="00D4027A" w:rsidRPr="004D55FB">
      <w:pPr>
        <w:ind w:left="6372"/>
        <w:rPr>
          <w:sz w:val="28"/>
          <w:szCs w:val="28"/>
        </w:rPr>
      </w:pPr>
    </w:p>
    <w:p w:rsidRDefault="00D4027A" w:rsidP="003F3F45" w:rsidR="00D4027A" w:rsidRPr="004D55FB">
      <w:pPr>
        <w:ind w:firstLine="708" w:left="7080"/>
        <w:rPr>
          <w:u w:val="single"/>
          <w:lang w:val="hr-HR"/>
        </w:rPr>
      </w:pPr>
      <w:r w:rsidRPr="004D55FB">
        <w:t>Paško Bačić</w:t>
      </w:r>
    </w:p>
    <w:p w:rsidRDefault="00D4027A" w:rsidP="00D4027A" w:rsidR="00D4027A" w:rsidRPr="004D55FB">
      <w:pPr>
        <w:jc w:val="both"/>
        <w:rPr>
          <w:u w:val="single"/>
          <w:lang w:val="hr-HR"/>
        </w:rPr>
      </w:pPr>
    </w:p>
    <w:p w:rsidRDefault="00736EF6" w:rsidP="00D4027A" w:rsidR="00736EF6" w:rsidRPr="004D55FB">
      <w:pPr>
        <w:jc w:val="both"/>
        <w:rPr>
          <w:u w:val="single"/>
          <w:lang w:val="hr-HR"/>
        </w:rPr>
      </w:pPr>
    </w:p>
    <w:p w:rsidRDefault="00AF762C" w:rsidP="00D4027A" w:rsidR="00AF762C" w:rsidRPr="004D55FB">
      <w:pPr>
        <w:jc w:val="both"/>
        <w:rPr>
          <w:u w:val="single"/>
          <w:lang w:val="hr-HR"/>
        </w:rPr>
      </w:pPr>
    </w:p>
    <w:p w:rsidRDefault="00FE6CFD" w:rsidP="00FE6CFD" w:rsidR="00FE6CFD" w:rsidRPr="004D55FB">
      <w:r w:rsidRPr="004D55FB">
        <w:t>POUKA O PRAVNOM LIJEKU:</w:t>
      </w:r>
    </w:p>
    <w:p w:rsidRDefault="00FE6CFD" w:rsidP="00FE6CFD" w:rsidR="00FE6CFD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>
        <w:rPr>
          <w:lang w:val="hr-HR"/>
        </w:rPr>
        <w:t>osam dana od dostave rješenja.</w:t>
      </w:r>
      <w:r w:rsidRPr="004D55FB">
        <w:rPr>
          <w:lang w:val="hr-HR"/>
        </w:rPr>
        <w:t xml:space="preserve"> </w:t>
      </w:r>
      <w:r w:rsidR="00996F29" w:rsidRPr="004D55FB">
        <w:rPr>
          <w:lang w:val="hr-HR"/>
        </w:rPr>
        <w:t xml:space="preserve">Dostava </w:t>
      </w:r>
      <w:r w:rsidRPr="004D55FB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4D55FB">
      <w:pPr>
        <w:jc w:val="both"/>
        <w:rPr>
          <w:lang w:val="hr-HR"/>
        </w:rPr>
      </w:pPr>
    </w:p>
    <w:p w:rsidRDefault="006454BE" w:rsidP="00D4027A" w:rsidR="006454BE" w:rsidRPr="004D55FB">
      <w:pPr>
        <w:jc w:val="both"/>
        <w:rPr>
          <w:lang w:val="hr-HR"/>
        </w:rPr>
      </w:pPr>
    </w:p>
    <w:p w:rsidRDefault="00D4027A" w:rsidP="00D4027A" w:rsidR="00D4027A" w:rsidRPr="004D55FB">
      <w:pPr>
        <w:jc w:val="both"/>
        <w:rPr>
          <w:lang w:val="hr-HR"/>
        </w:rPr>
      </w:pPr>
      <w:r w:rsidRPr="004D55FB">
        <w:rPr>
          <w:lang w:val="hr-HR"/>
        </w:rPr>
        <w:t>DNA:</w:t>
      </w:r>
    </w:p>
    <w:p w:rsidRDefault="00D4027A" w:rsidP="00D4027A" w:rsidR="00D278E5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</w:t>
      </w:r>
      <w:r w:rsidR="006C1152" w:rsidRPr="004D55FB">
        <w:rPr>
          <w:lang w:val="hr-HR"/>
        </w:rPr>
        <w:t xml:space="preserve"> </w:t>
      </w:r>
      <w:r w:rsidR="009404E0" w:rsidRPr="004D55FB">
        <w:rPr>
          <w:lang w:val="hr-HR"/>
        </w:rPr>
        <w:t>predlagatelju</w:t>
      </w:r>
      <w:r w:rsidR="00996F29">
        <w:t xml:space="preserve"> </w:t>
      </w:r>
      <w:r w:rsidR="00996F29" w:rsidRPr="0046556C">
        <w:t xml:space="preserve">– </w:t>
      </w:r>
      <w:r w:rsidR="00996F29">
        <w:t>FINA, RC Split</w:t>
      </w:r>
    </w:p>
    <w:p w:rsidRDefault="00731FB9" w:rsidP="00731FB9" w:rsidR="00624D67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</w:t>
      </w:r>
      <w:r w:rsidR="00090528" w:rsidRPr="004D55FB">
        <w:rPr>
          <w:lang w:val="hr-HR"/>
        </w:rPr>
        <w:t xml:space="preserve"> </w:t>
      </w:r>
      <w:r w:rsidRPr="004D55FB">
        <w:rPr>
          <w:lang w:val="hr-HR"/>
        </w:rPr>
        <w:t>dužniku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</w:t>
      </w:r>
      <w:r w:rsidR="00090528" w:rsidRPr="004D55FB">
        <w:rPr>
          <w:lang w:val="hr-HR"/>
        </w:rPr>
        <w:t xml:space="preserve"> </w:t>
      </w:r>
      <w:r w:rsidR="00EE1FB4" w:rsidRPr="004D55FB">
        <w:rPr>
          <w:lang w:val="hr-HR"/>
        </w:rPr>
        <w:t>stečajnom upravitelju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EE1FB4" w:rsidRPr="004D55FB">
        <w:rPr>
          <w:lang w:val="hr-HR"/>
        </w:rPr>
        <w:t>ŽDO Split</w:t>
      </w:r>
    </w:p>
    <w:p w:rsidRDefault="00C541F3" w:rsidP="00C541F3" w:rsidR="00C541F3" w:rsidRPr="004D55FB">
      <w:pPr>
        <w:jc w:val="both"/>
        <w:rPr>
          <w:lang w:val="hr-HR"/>
        </w:rPr>
      </w:pPr>
      <w:r w:rsidRPr="004D55FB">
        <w:rPr>
          <w:lang w:val="hr-HR"/>
        </w:rPr>
        <w:t>-  Porezna uprava Split</w:t>
      </w:r>
    </w:p>
    <w:p w:rsidRDefault="00C541F3" w:rsidP="00C541F3" w:rsidR="00FE6CFD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0F77CF" w:rsidRPr="004D55FB">
        <w:rPr>
          <w:lang w:val="hr-HR"/>
        </w:rPr>
        <w:t>e-</w:t>
      </w:r>
      <w:r w:rsidRPr="004D55FB">
        <w:rPr>
          <w:lang w:val="hr-HR"/>
        </w:rPr>
        <w:t>o</w:t>
      </w:r>
      <w:r w:rsidR="000F77CF" w:rsidRPr="004D55FB">
        <w:rPr>
          <w:lang w:val="hr-HR"/>
        </w:rPr>
        <w:t>glasna ploča suda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>-  s</w:t>
      </w:r>
      <w:r w:rsidR="00EE1FB4" w:rsidRPr="004D55FB">
        <w:rPr>
          <w:lang w:val="hr-HR"/>
        </w:rPr>
        <w:t>tečajnoj pisarnici</w:t>
      </w:r>
    </w:p>
    <w:p w:rsidRDefault="00C541F3" w:rsidP="00C541F3" w:rsidR="00C541F3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sudski registar – </w:t>
      </w:r>
      <w:r w:rsidR="00D3308F" w:rsidRPr="004D55FB">
        <w:rPr>
          <w:lang w:val="hr-HR"/>
        </w:rPr>
        <w:t xml:space="preserve">(odmah i </w:t>
      </w:r>
      <w:r w:rsidRPr="004D55FB">
        <w:rPr>
          <w:lang w:val="hr-HR"/>
        </w:rPr>
        <w:t>po pravomoćnosti</w:t>
      </w:r>
      <w:r w:rsidR="00D3308F" w:rsidRPr="004D55FB">
        <w:rPr>
          <w:lang w:val="hr-HR"/>
        </w:rPr>
        <w:t>)</w:t>
      </w:r>
    </w:p>
    <w:p w:rsidRDefault="00C541F3" w:rsidP="003855E7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>-  u spis</w:t>
      </w:r>
    </w:p>
    <w:sectPr w:rsidSect="00D546AC" w:rsidR="00EE1FB4" w:rsidRPr="004D55FB">
      <w:headerReference w:type="default" r:id="rId10"/>
      <w:pgSz w:h="16838" w:w="11906"/>
      <w:pgMar w:gutter="0" w:footer="708" w:header="708" w:left="1417" w:bottom="1702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22826" w:rsidRPr="00822826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F07015">
      <w:t>675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A68E4"/>
    <w:rsid w:val="000D3D72"/>
    <w:rsid w:val="000D5B7F"/>
    <w:rsid w:val="000F3214"/>
    <w:rsid w:val="000F77CF"/>
    <w:rsid w:val="00106AA8"/>
    <w:rsid w:val="00112153"/>
    <w:rsid w:val="00127975"/>
    <w:rsid w:val="001347B0"/>
    <w:rsid w:val="00141D1E"/>
    <w:rsid w:val="00161268"/>
    <w:rsid w:val="0017176F"/>
    <w:rsid w:val="001901EC"/>
    <w:rsid w:val="00197813"/>
    <w:rsid w:val="001C4825"/>
    <w:rsid w:val="001D0C2D"/>
    <w:rsid w:val="001E4E14"/>
    <w:rsid w:val="001F5654"/>
    <w:rsid w:val="00200E29"/>
    <w:rsid w:val="002068D9"/>
    <w:rsid w:val="00212A34"/>
    <w:rsid w:val="00217BED"/>
    <w:rsid w:val="00217DD3"/>
    <w:rsid w:val="002326C9"/>
    <w:rsid w:val="002553C4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A501B"/>
    <w:rsid w:val="004B6B01"/>
    <w:rsid w:val="004B6B85"/>
    <w:rsid w:val="004B7F5A"/>
    <w:rsid w:val="004D55FB"/>
    <w:rsid w:val="005268EF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2826"/>
    <w:rsid w:val="00847723"/>
    <w:rsid w:val="00856586"/>
    <w:rsid w:val="00876209"/>
    <w:rsid w:val="00880573"/>
    <w:rsid w:val="00885A2C"/>
    <w:rsid w:val="00895B6A"/>
    <w:rsid w:val="008C4A0E"/>
    <w:rsid w:val="0090052E"/>
    <w:rsid w:val="009118A9"/>
    <w:rsid w:val="009177C3"/>
    <w:rsid w:val="009220A7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07BD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C2398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D7F0B"/>
    <w:rsid w:val="00EE1FB4"/>
    <w:rsid w:val="00EF3725"/>
    <w:rsid w:val="00F0701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2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8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282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28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28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2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8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282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28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28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DANIMAR TRADE, d.o.o. za instalacijske i završne radove u graditeljstvu</izvorni_sadrzaj>
    <derivirana_varijabla naziv="DomainObject.Predmet.ProtustrankaFormated_1">  DANIMAR TRADE, d.o.o. za instalacijske i završne radove u graditeljstvu</derivirana_varijabla>
  </DomainObject.Predmet.ProtustrankaFormated>
  <DomainObject.Predmet.ProtustrankaFormatedOIB>
    <izvorni_sadrzaj>  DANIMAR TRADE, d.o.o. za instalacijske i završne radove u graditeljstvu, OIB 06412371670</izvorni_sadrzaj>
    <derivirana_varijabla naziv="DomainObject.Predmet.ProtustrankaFormatedOIB_1">  DANIMAR TRADE, d.o.o. za instalacijske i završne radove u graditeljstvu, OIB 06412371670</derivirana_varijabla>
  </DomainObject.Predmet.ProtustrankaFormatedOIB>
  <DomainObject.Predmet.ProtustrankaFormatedWithAdress>
    <izvorni_sadrzaj> DANIMAR TRADE, d.o.o. za instalacijske i završne radove u graditeljstvu, Antuna Mihanovića 29, 21000 Split</izvorni_sadrzaj>
    <derivirana_varijabla naziv="DomainObject.Predmet.ProtustrankaFormatedWithAdress_1"> DANIMAR TRADE, d.o.o. za instalacijske i završne radove u graditeljstvu, Antuna Mihanovića 29, 21000 Split</derivirana_varijabla>
  </DomainObject.Predmet.ProtustrankaFormatedWithAdress>
  <DomainObject.Predmet.ProtustrankaFormatedWithAdressOIB>
    <izvorni_sadrzaj> DANIMAR TRADE, d.o.o. za instalacijske i završne radove u graditeljstvu, OIB 06412371670, Antuna Mihanovića 29, 21000 Split</izvorni_sadrzaj>
    <derivirana_varijabla naziv="DomainObject.Predmet.ProtustrankaFormatedWithAdressOIB_1"> DANIMAR TRADE, d.o.o. za instalacijske i završne radove u graditeljstvu, OIB 06412371670, Antuna Mihanovića 29, 21000 Split</derivirana_varijabla>
  </DomainObject.Predmet.ProtustrankaFormatedWithAdressOIB>
  <DomainObject.Predmet.ProtustrankaWithAdress>
    <izvorni_sadrzaj>DANIMAR TRADE, d.o.o. za instalacijske i završne radove u graditeljstvu Antuna Mihanovića 29, 21000 Split</izvorni_sadrzaj>
    <derivirana_varijabla naziv="DomainObject.Predmet.ProtustrankaWithAdress_1">DANIMAR TRADE, d.o.o. za instalacijske i završne radove u graditeljstvu Antuna Mihanovića 29, 21000 Split</derivirana_varijabla>
  </DomainObject.Predmet.ProtustrankaWithAdress>
  <DomainObject.Predmet.ProtustrankaWithAdressOIB>
    <izvorni_sadrzaj>DANIMAR TRADE, d.o.o. za instalacijske i završne radove u graditeljstvu, OIB 06412371670, Antuna Mihanovića 29, 21000 Split</izvorni_sadrzaj>
    <derivirana_varijabla naziv="DomainObject.Predmet.ProtustrankaWithAdressOIB_1">DANIMAR TRADE, d.o.o. za instalacijske i završne radove u graditeljstvu, OIB 06412371670, Antuna Mihanovića 29, 21000 Split</derivirana_varijabla>
  </DomainObject.Predmet.ProtustrankaWithAdressOIB>
  <DomainObject.Predmet.ProtustrankaNazivFormated>
    <izvorni_sadrzaj>DANIMAR TRADE, d.o.o. za instalacijske i završne radove u graditeljstvu</izvorni_sadrzaj>
    <derivirana_varijabla naziv="DomainObject.Predmet.ProtustrankaNazivFormated_1">DANIMAR TRADE, d.o.o. za instalacijske i završne radove u graditeljstvu</derivirana_varijabla>
  </DomainObject.Predmet.ProtustrankaNazivFormated>
  <DomainObject.Predmet.ProtustrankaNazivFormatedOIB>
    <izvorni_sadrzaj>DANIMAR TRADE, d.o.o. za instalacijske i završne radove u graditeljstvu, OIB 06412371670</izvorni_sadrzaj>
    <derivirana_varijabla naziv="DomainObject.Predmet.ProtustrankaNazivFormatedOIB_1">DANIMAR TRADE, d.o.o. za instalacijske i završne radove u graditeljstvu, OIB 06412371670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4417.45</izvorni_sadrzaj>
    <derivirana_varijabla naziv="DomainObject.Predmet.TrenutnaVrijednost_1">4417.45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DANIMAR TRADE, d.o.o. za instalacijske i završne radove u graditeljstvu</item>
    </izvorni_sadrzaj>
    <derivirana_varijabla naziv="DomainObject.Predmet.ProtuStrankaListFormated_1">
      <item>DANIMAR TRADE, d.o.o. za instalacijske i završne radove u graditeljstvu</item>
    </derivirana_varijabla>
  </DomainObject.Predmet.ProtuStrankaListFormated>
  <DomainObject.Predmet.ProtuStrankaListFormatedOIB>
    <izvorni_sadrzaj>
      <item>DANIMAR TRADE, d.o.o. za instalacijske i završne radove u graditeljstvu, OIB 06412371670</item>
    </izvorni_sadrzaj>
    <derivirana_varijabla naziv="DomainObject.Predmet.ProtuStrankaListFormatedOIB_1">
      <item>DANIMAR TRADE, d.o.o. za instalacijske i završne radove u graditeljstvu, OIB 06412371670</item>
    </derivirana_varijabla>
  </DomainObject.Predmet.ProtuStrankaListFormatedOIB>
  <DomainObject.Predmet.ProtuStrankaListFormatedWithAdress>
    <izvorni_sadrzaj>
      <item>DANIMAR TRADE, d.o.o. za instalacijske i završne radove u graditeljstvu, Antuna Mihanovića 29, 21000 Split</item>
    </izvorni_sadrzaj>
    <derivirana_varijabla naziv="DomainObject.Predmet.ProtuStrankaListFormatedWithAdress_1">
      <item>DANIMAR TRADE, d.o.o. za instalacijske i završne radove u graditeljstvu, Antuna Mihanovića 29, 21000 Split</item>
    </derivirana_varijabla>
  </DomainObject.Predmet.ProtuStrankaListFormatedWithAdress>
  <DomainObject.Predmet.ProtuStrankaListFormatedWithAdressOIB>
    <izvorni_sadrzaj>
      <item>DANIMAR TRADE, d.o.o. za instalacijske i završne radove u graditeljstvu, OIB 06412371670, Antuna Mihanovića 29, 21000 Split</item>
    </izvorni_sadrzaj>
    <derivirana_varijabla naziv="DomainObject.Predmet.ProtuStrankaListFormatedWithAdressOIB_1">
      <item>DANIMAR TRADE, d.o.o. za instalacijske i završne radove u graditeljstvu, OIB 06412371670, Antuna Mihanovića 29, 21000 Split</item>
    </derivirana_varijabla>
  </DomainObject.Predmet.ProtuStrankaListFormatedWithAdressOIB>
  <DomainObject.Predmet.ProtuStrankaListNazivFormated>
    <izvorni_sadrzaj>
      <item>DANIMAR TRADE, d.o.o. za instalacijske i završne radove u graditeljstvu</item>
    </izvorni_sadrzaj>
    <derivirana_varijabla naziv="DomainObject.Predmet.ProtuStrankaListNazivFormated_1">
      <item>DANIMAR TRADE, d.o.o. za instalacijske i završne radove u graditeljstvu</item>
    </derivirana_varijabla>
  </DomainObject.Predmet.ProtuStrankaListNazivFormated>
  <DomainObject.Predmet.ProtuStrankaListNazivFormatedOIB>
    <izvorni_sadrzaj>
      <item>DANIMAR TRADE, d.o.o. za instalacijske i završne radove u graditeljstvu, OIB 06412371670</item>
    </izvorni_sadrzaj>
    <derivirana_varijabla naziv="DomainObject.Predmet.ProtuStrankaListNazivFormatedOIB_1">
      <item>DANIMAR TRADE, d.o.o. za instalacijske i završne radove u graditeljstvu, OIB 06412371670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DANIMAR TRADE, d.o.o. za instalacijske i završne radove u graditeljstvu</izvorni_sadrzaj>
    <derivirana_varijabla naziv="DomainObject.Predmet.ProtustrankaIDrugi_1">DANIMAR TRADE, d.o.o. za instalacijske i završne radove u graditeljstvu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DANIMAR TRADE, d.o.o. za instalacijske i završne radove u graditeljstvu, OIB 06412371670, Antuna Mihanovića 29, 21000 Split</izvorni_sadrzaj>
    <derivirana_varijabla naziv="DomainObject.Predmet.ProtustrankaIDrugiAdressOIB_1">DANIMAR TRADE, d.o.o. za instalacijske i završne radove u graditeljstvu, OIB 06412371670, Antuna Mihanovića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DANIMAR TRADE, d.o.o. za instalacijske i završne radove u graditeljstvu</item>
      <item>FINANCIJSKA AGENCIJA, RC SPLIT</item>
    </izvorni_sadrzaj>
    <derivirana_varijabla naziv="DomainObject.Predmet.SudioniciListNaziv_1">
      <item>DANIMAR TRADE, d.o.o. za instalacijske i završne radove u graditeljstvu</item>
      <item>FINANCIJSKA AGENCIJA, RC SPLIT</item>
    </derivirana_varijabla>
  </DomainObject.Predmet.SudioniciListNaziv>
  <DomainObject.Predmet.SudioniciListAdressOIB>
    <izvorni_sadrzaj>
      <item>DANIMAR TRADE, d.o.o. za instalacijske i završne radove u graditeljstvu, OIB 06412371670, Antuna Mihanovića 29,21000 Split</item>
      <item>FINANCIJSKA AGENCIJA, RC SPLIT, OIB 85821130368, Mažuranićevo šetalište 24 b,21000 Split</item>
    </izvorni_sadrzaj>
    <derivirana_varijabla naziv="DomainObject.Predmet.SudioniciListAdressOIB_1">
      <item>DANIMAR TRADE, d.o.o. za instalacijske i završne radove u graditeljstvu, OIB 06412371670, Antuna Mihanovića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06412371670</item>
      <item>, OIB 85821130368</item>
    </izvorni_sadrzaj>
    <derivirana_varijabla naziv="DomainObject.Predmet.SudioniciListNazivOIB_1">
      <item>, OIB 06412371670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1661</properties:Words>
  <properties:Characters>8953</properties:Characters>
  <properties:Lines>188</properties:Lines>
  <properties:Paragraphs>48</properties:Paragraphs>
  <properties:TotalTime>286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2017-06-13T11:30:00Z</cp:lastPrinted>
  <dcterms:modified xmlns:xsi="http://www.w3.org/2001/XMLSchema-instance" xsi:type="dcterms:W3CDTF">2017-06-13T11:43:00Z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