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2d87" w14:paraId="45d2d87" w:rsidRDefault="00702487" w:rsidP="00840820" w:rsidR="00702487" w:rsidRPr="001A6156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1A6156">
        <w:rPr>
          <w:rFonts w:hAnsi="Times New Roman" w:ascii="Times New Roman"/>
          <w:b/>
        </w:rPr>
        <w:t>Obrazac 19.</w:t>
      </w:r>
    </w:p>
    <w:p w:rsidRDefault="00702487" w:rsidP="00702487" w:rsidR="00702487" w:rsidRPr="001A6156">
      <w:pPr>
        <w:jc w:val="both"/>
        <w:rPr>
          <w:rFonts w:hAnsi="Times New Roman" w:ascii="Times New Roman"/>
        </w:rPr>
      </w:pPr>
      <w:r w:rsidRPr="001A6156">
        <w:rPr>
          <w:rFonts w:hAnsi="Times New Roman" w:ascii="Times New Roman"/>
          <w:lang w:val="pl-PL"/>
        </w:rPr>
        <w:t>Nadle</w:t>
      </w:r>
      <w:r w:rsidRPr="001A6156">
        <w:rPr>
          <w:rFonts w:hAnsi="Times New Roman" w:ascii="Times New Roman"/>
        </w:rPr>
        <w:t>ž</w:t>
      </w:r>
      <w:r w:rsidRPr="001A6156">
        <w:rPr>
          <w:rFonts w:hAnsi="Times New Roman" w:ascii="Times New Roman"/>
          <w:lang w:val="pl-PL"/>
        </w:rPr>
        <w:t>ni</w:t>
      </w:r>
      <w:r w:rsidRPr="001A6156">
        <w:rPr>
          <w:rFonts w:hAnsi="Times New Roman" w:ascii="Times New Roman"/>
        </w:rPr>
        <w:t xml:space="preserve"> </w:t>
      </w:r>
      <w:r w:rsidRPr="001A6156">
        <w:rPr>
          <w:rFonts w:hAnsi="Times New Roman" w:ascii="Times New Roman"/>
          <w:lang w:val="pl-PL"/>
        </w:rPr>
        <w:t>trgova</w:t>
      </w:r>
      <w:r w:rsidRPr="001A6156">
        <w:rPr>
          <w:rFonts w:hAnsi="Times New Roman" w:ascii="Times New Roman"/>
        </w:rPr>
        <w:t>č</w:t>
      </w:r>
      <w:r w:rsidRPr="001A6156">
        <w:rPr>
          <w:rFonts w:hAnsi="Times New Roman" w:ascii="Times New Roman"/>
          <w:lang w:val="pl-PL"/>
        </w:rPr>
        <w:t>ki</w:t>
      </w:r>
      <w:r w:rsidRPr="001A6156">
        <w:rPr>
          <w:rFonts w:hAnsi="Times New Roman" w:ascii="Times New Roman"/>
        </w:rPr>
        <w:t xml:space="preserve"> </w:t>
      </w:r>
      <w:r w:rsidRPr="001A6156">
        <w:rPr>
          <w:rFonts w:hAnsi="Times New Roman" w:ascii="Times New Roman"/>
          <w:lang w:val="pl-PL"/>
        </w:rPr>
        <w:t>sud</w:t>
      </w:r>
      <w:r w:rsidR="000C5E0B" w:rsidRPr="001A6156">
        <w:rPr>
          <w:rFonts w:hAnsi="Times New Roman" w:ascii="Times New Roman"/>
        </w:rPr>
        <w:t xml:space="preserve"> u Zagrebu</w:t>
      </w:r>
    </w:p>
    <w:p w:rsidRDefault="00702487" w:rsidP="000C5E0B" w:rsidR="000C5E0B" w:rsidRPr="001A6156">
      <w:pPr>
        <w:jc w:val="both"/>
        <w:rPr>
          <w:rFonts w:hAnsi="Times New Roman" w:ascii="Times New Roman"/>
          <w:lang w:val="pl-PL"/>
        </w:rPr>
      </w:pPr>
      <w:r w:rsidRPr="001A6156">
        <w:rPr>
          <w:rFonts w:hAnsi="Times New Roman" w:ascii="Times New Roman"/>
          <w:lang w:val="pl-PL"/>
        </w:rPr>
        <w:t xml:space="preserve">Poslovni broj spisa </w:t>
      </w:r>
      <w:r w:rsidR="000C5E0B" w:rsidRPr="001A6156">
        <w:rPr>
          <w:rFonts w:hAnsi="Times New Roman" w:ascii="Times New Roman"/>
          <w:lang w:val="pl-PL"/>
        </w:rPr>
        <w:t>40.St-1815/16</w:t>
      </w:r>
    </w:p>
    <w:p w:rsidRDefault="00702487" w:rsidP="00840820" w:rsidR="00840820">
      <w:pPr>
        <w:rPr>
          <w:rFonts w:hAnsi="Times New Roman" w:ascii="Times New Roman"/>
          <w:b/>
        </w:rPr>
      </w:pPr>
      <w:r w:rsidRPr="001A6156">
        <w:rPr>
          <w:rFonts w:hAnsi="Times New Roman" w:ascii="Times New Roman"/>
          <w:lang w:val="pl-PL"/>
        </w:rPr>
        <w:t xml:space="preserve">Dužnik </w:t>
      </w:r>
      <w:r w:rsidR="000C5E0B" w:rsidRPr="001A6156">
        <w:rPr>
          <w:rFonts w:hAnsi="Times New Roman" w:ascii="Times New Roman"/>
          <w:b/>
        </w:rPr>
        <w:t>ISSA dizajn d.o.o. u stečaju</w:t>
      </w:r>
      <w:r w:rsidR="000C5E0B" w:rsidRPr="001A6156">
        <w:rPr>
          <w:rFonts w:hAnsi="Times New Roman" w:ascii="Times New Roman"/>
        </w:rPr>
        <w:t xml:space="preserve">, </w:t>
      </w:r>
      <w:r w:rsidR="000C5E0B" w:rsidRPr="001A6156">
        <w:rPr>
          <w:rFonts w:hAnsi="Times New Roman" w:ascii="Times New Roman"/>
          <w:b/>
        </w:rPr>
        <w:t>Zagreb, Republike Austrije 15</w:t>
      </w:r>
      <w:r w:rsidR="00364D1F">
        <w:rPr>
          <w:rFonts w:hAnsi="Times New Roman" w:ascii="Times New Roman"/>
          <w:b/>
        </w:rPr>
        <w:t xml:space="preserve">  </w:t>
      </w:r>
    </w:p>
    <w:p w:rsidRDefault="00364D1F" w:rsidP="00840820" w:rsidR="00702487" w:rsidRPr="001A6156">
      <w:pPr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</w:t>
      </w:r>
      <w:r w:rsidR="005751CC">
        <w:rPr>
          <w:rFonts w:hAnsi="Times New Roman" w:ascii="Times New Roman"/>
          <w:b/>
        </w:rPr>
        <w:t xml:space="preserve">          </w:t>
      </w:r>
    </w:p>
    <w:p w:rsidRDefault="00702487" w:rsidP="00090A1F" w:rsidR="00702487" w:rsidRPr="001A615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TABLICA PRIJAVLJENIH TRAŽBINA</w:t>
      </w:r>
      <w:r w:rsidR="000C5E0B" w:rsidRPr="001A6156">
        <w:rPr>
          <w:rFonts w:hAnsi="Times New Roman" w:ascii="Times New Roman"/>
          <w:b/>
        </w:rPr>
        <w:t xml:space="preserve"> STEČAJNIH VJEROVNIKA PRVOG VIŠEG ISPLATNOG REDA</w:t>
      </w:r>
    </w:p>
    <w:tbl>
      <w:tblPr>
        <w:tblStyle w:val="Reetkatablice"/>
        <w:tblW w:type="dxa" w:w="15876"/>
        <w:tblInd w:type="dxa" w:w="-1026"/>
        <w:tblLayout w:type="fixed"/>
        <w:tblLook w:val="04A0" w:noVBand="1" w:noHBand="0" w:lastColumn="0" w:firstColumn="1" w:lastRow="0" w:firstRow="1"/>
      </w:tblPr>
      <w:tblGrid>
        <w:gridCol w:w="992"/>
        <w:gridCol w:w="1560"/>
        <w:gridCol w:w="992"/>
        <w:gridCol w:w="1701"/>
        <w:gridCol w:w="2552"/>
        <w:gridCol w:w="1275"/>
        <w:gridCol w:w="2552"/>
        <w:gridCol w:w="1417"/>
        <w:gridCol w:w="1134"/>
        <w:gridCol w:w="1701"/>
      </w:tblGrid>
      <w:tr w:rsidTr="00590190" w:rsidR="00067400" w:rsidRPr="001A6156">
        <w:tc>
          <w:tcPr>
            <w:tcW w:type="dxa" w:w="992"/>
          </w:tcPr>
          <w:p w:rsidRDefault="000500E3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560"/>
          </w:tcPr>
          <w:p w:rsidRDefault="000500E3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992"/>
          </w:tcPr>
          <w:p w:rsidRDefault="000500E3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701"/>
          </w:tcPr>
          <w:p w:rsidRDefault="000500E3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2552"/>
          </w:tcPr>
          <w:p w:rsidRDefault="000500E3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Iznos prijavljene tražbine (kn)</w:t>
            </w:r>
            <w:r w:rsidRPr="001A6156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dxa" w:w="1275"/>
          </w:tcPr>
          <w:p w:rsidRDefault="000500E3" w:rsidP="000500E3" w:rsidR="000500E3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Pravna osnova prijavljene tražbine</w:t>
            </w:r>
          </w:p>
          <w:p w:rsidRDefault="000500E3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2552"/>
          </w:tcPr>
          <w:p w:rsidRDefault="000500E3" w:rsidP="00D1416C" w:rsidR="000500E3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priznate tražbine</w:t>
            </w:r>
          </w:p>
          <w:p w:rsidRDefault="000500E3" w:rsidP="00D1416C" w:rsidR="000500E3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417"/>
          </w:tcPr>
          <w:p w:rsidRDefault="000500E3" w:rsidP="000500E3" w:rsidR="000500E3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osporene tražbine</w:t>
            </w:r>
          </w:p>
          <w:p w:rsidRDefault="000500E3" w:rsidP="000500E3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134"/>
          </w:tcPr>
          <w:p w:rsidRDefault="003A5F9C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dxa" w:w="1701"/>
          </w:tcPr>
          <w:p w:rsidRDefault="003A5F9C" w:rsidP="00702487" w:rsidR="000500E3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Oznaka ovršne isprave ako se tražbine zasniva na ovršnoj ispravi</w:t>
            </w:r>
          </w:p>
        </w:tc>
      </w:tr>
      <w:tr w:rsidTr="00590190" w:rsidR="000E46BC" w:rsidRPr="001A6156">
        <w:tc>
          <w:tcPr>
            <w:tcW w:type="dxa" w:w="992"/>
          </w:tcPr>
          <w:p w:rsidRDefault="000E46BC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560"/>
          </w:tcPr>
          <w:p w:rsidRDefault="000E46BC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Silvija Škare</w:t>
            </w:r>
          </w:p>
        </w:tc>
        <w:tc>
          <w:tcPr>
            <w:tcW w:type="dxa" w:w="992"/>
          </w:tcPr>
          <w:p w:rsidRDefault="003746AE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1061948486</w:t>
            </w:r>
            <w:r w:rsidR="002F47F0">
              <w:rPr>
                <w:rFonts w:hAnsi="Times New Roman" w:ascii="Times New Roman"/>
              </w:rPr>
              <w:t>8</w:t>
            </w:r>
          </w:p>
        </w:tc>
        <w:tc>
          <w:tcPr>
            <w:tcW w:type="dxa" w:w="1701"/>
          </w:tcPr>
          <w:p w:rsidRDefault="000E46BC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 Prilaz Obali 24</w:t>
            </w:r>
          </w:p>
        </w:tc>
        <w:tc>
          <w:tcPr>
            <w:tcW w:type="dxa" w:w="2552"/>
          </w:tcPr>
          <w:p w:rsidRDefault="000E46BC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</w:t>
            </w:r>
            <w:r w:rsidR="00090A1F" w:rsidRPr="001A6156">
              <w:rPr>
                <w:rFonts w:hAnsi="Times New Roman" w:ascii="Times New Roman"/>
              </w:rPr>
              <w:t xml:space="preserve">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3.753,00</w:t>
            </w:r>
          </w:p>
          <w:p w:rsidRDefault="000E46BC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II. </w:t>
            </w:r>
            <w:r w:rsidR="00090A1F" w:rsidRPr="001A6156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 xml:space="preserve"> </w:t>
            </w:r>
            <w:r w:rsidR="00090A1F" w:rsidRPr="001A6156">
              <w:rPr>
                <w:rFonts w:hAnsi="Times New Roman" w:ascii="Times New Roman"/>
              </w:rPr>
              <w:t xml:space="preserve">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="00090A1F" w:rsidRPr="001A6156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1.251,00</w:t>
            </w:r>
          </w:p>
          <w:p w:rsidRDefault="000E46BC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ZO</w:t>
            </w:r>
            <w:r w:rsidR="00090A1F" w:rsidRPr="001A6156">
              <w:rPr>
                <w:rFonts w:hAnsi="Times New Roman" w:ascii="Times New Roman"/>
              </w:rPr>
              <w:t xml:space="preserve">  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3.753,00</w:t>
            </w:r>
          </w:p>
          <w:p w:rsidRDefault="000E46BC" w:rsidP="00702487" w:rsidR="000E46BC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ZNR </w:t>
            </w:r>
            <w:r w:rsidR="00090A1F" w:rsidRPr="001A6156">
              <w:rPr>
                <w:rFonts w:hAnsi="Times New Roman" w:ascii="Times New Roman"/>
              </w:rPr>
              <w:t xml:space="preserve"> 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125,10</w:t>
            </w:r>
          </w:p>
          <w:p w:rsidRDefault="00090A1F" w:rsidP="00702487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="002F6613" w:rsidRPr="001A6156">
              <w:rPr>
                <w:rFonts w:hAnsi="Times New Roman" w:ascii="Times New Roman"/>
              </w:rPr>
              <w:t>8.882,10</w:t>
            </w:r>
          </w:p>
        </w:tc>
        <w:tc>
          <w:tcPr>
            <w:tcW w:type="dxa" w:w="1275"/>
          </w:tcPr>
          <w:p w:rsidRDefault="000E46BC" w:rsidP="000500E3" w:rsidR="000E46BC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2552"/>
          </w:tcPr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3.753,00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II.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1.251,00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ZO 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3.753,00</w:t>
            </w:r>
          </w:p>
          <w:p w:rsidRDefault="00F57195" w:rsidP="00F57195" w:rsidR="00F57195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ZNR 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125,10</w:t>
            </w:r>
          </w:p>
          <w:p w:rsidRDefault="00F57195" w:rsidP="00F57195" w:rsidR="000E46BC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8.882,10</w:t>
            </w:r>
          </w:p>
        </w:tc>
        <w:tc>
          <w:tcPr>
            <w:tcW w:type="dxa" w:w="1417"/>
          </w:tcPr>
          <w:p w:rsidRDefault="000E46BC" w:rsidP="003A5F9C" w:rsidR="000E46BC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0E46BC" w:rsidP="003A5F9C" w:rsidR="000E46BC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701"/>
          </w:tcPr>
          <w:p w:rsidRDefault="000E46BC" w:rsidP="003A5F9C" w:rsidR="000E46BC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</w:p>
        </w:tc>
      </w:tr>
      <w:tr w:rsidTr="00590190" w:rsidR="00710B78" w:rsidRPr="001A6156">
        <w:tc>
          <w:tcPr>
            <w:tcW w:type="dxa" w:w="992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2.</w:t>
            </w:r>
          </w:p>
        </w:tc>
        <w:tc>
          <w:tcPr>
            <w:tcW w:type="dxa" w:w="1560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Darko-Lucio Brčić</w:t>
            </w:r>
          </w:p>
        </w:tc>
        <w:tc>
          <w:tcPr>
            <w:tcW w:type="dxa" w:w="992"/>
          </w:tcPr>
          <w:p w:rsidRDefault="002F47F0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41167601292</w:t>
            </w:r>
          </w:p>
        </w:tc>
        <w:tc>
          <w:tcPr>
            <w:tcW w:type="dxa" w:w="1701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 Republike Austrije 15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2552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Neto   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30.498,48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3.505,01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II.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 899,16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ZO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 3.931,36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ZNR  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107,03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ZAP        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455,97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POREZ   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738,30</w:t>
            </w:r>
          </w:p>
          <w:p w:rsidRDefault="00710B78" w:rsidP="00422172" w:rsidR="00710B78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PRIREZ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72,95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40.202,26</w:t>
            </w:r>
          </w:p>
        </w:tc>
        <w:tc>
          <w:tcPr>
            <w:tcW w:type="dxa" w:w="1275"/>
          </w:tcPr>
          <w:p w:rsidRDefault="00710B78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2552"/>
          </w:tcPr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Neto 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30.498,48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3.505,01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II.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 899,16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ZO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 3.931,36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ZNR 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107,03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ZAP      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455,97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POREZ 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738,30</w:t>
            </w:r>
          </w:p>
          <w:p w:rsidRDefault="00F57195" w:rsidP="00F57195" w:rsidR="00F57195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PRIREZ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72,95</w:t>
            </w:r>
          </w:p>
          <w:p w:rsidRDefault="00F57195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             40.202,26</w:t>
            </w:r>
          </w:p>
        </w:tc>
        <w:tc>
          <w:tcPr>
            <w:tcW w:type="dxa" w:w="1417"/>
          </w:tcPr>
          <w:p w:rsidRDefault="00710B78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710B78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</w:p>
        </w:tc>
        <w:tc>
          <w:tcPr>
            <w:tcW w:type="dxa" w:w="1701"/>
          </w:tcPr>
          <w:p w:rsidRDefault="00710B78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</w:p>
        </w:tc>
      </w:tr>
      <w:tr w:rsidTr="00590190" w:rsidR="00710B78" w:rsidRPr="001A6156">
        <w:tc>
          <w:tcPr>
            <w:tcW w:type="dxa" w:w="992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dxa" w:w="1560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Ivančica Morsan</w:t>
            </w:r>
          </w:p>
        </w:tc>
        <w:tc>
          <w:tcPr>
            <w:tcW w:type="dxa" w:w="992"/>
          </w:tcPr>
          <w:p w:rsidRDefault="00220097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57388566243</w:t>
            </w:r>
          </w:p>
        </w:tc>
        <w:tc>
          <w:tcPr>
            <w:tcW w:type="dxa" w:w="1701"/>
          </w:tcPr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Kustošijanska 88</w:t>
            </w:r>
          </w:p>
          <w:p w:rsidRDefault="00710B78" w:rsidP="000E46BC" w:rsidR="00710B78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552"/>
          </w:tcPr>
          <w:p w:rsidRDefault="00710B78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Neto </w:t>
            </w:r>
            <w:r w:rsidR="00422172" w:rsidRPr="001A6156">
              <w:rPr>
                <w:rFonts w:hAnsi="Times New Roman" w:ascii="Times New Roman"/>
              </w:rPr>
              <w:t xml:space="preserve">             </w:t>
            </w:r>
            <w:r w:rsidRPr="001A6156">
              <w:rPr>
                <w:rFonts w:hAnsi="Times New Roman" w:ascii="Times New Roman"/>
              </w:rPr>
              <w:t xml:space="preserve">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20.072,00</w:t>
            </w:r>
          </w:p>
          <w:p w:rsidRDefault="00422172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="00710B78" w:rsidRPr="001A6156">
              <w:rPr>
                <w:rFonts w:hAnsi="Times New Roman" w:ascii="Times New Roman"/>
              </w:rPr>
              <w:t>4.320,00</w:t>
            </w:r>
          </w:p>
          <w:p w:rsidRDefault="00710B78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MIO II.</w:t>
            </w:r>
            <w:r w:rsidR="00422172" w:rsidRPr="001A6156">
              <w:rPr>
                <w:rFonts w:hAnsi="Times New Roman" w:ascii="Times New Roman"/>
              </w:rPr>
              <w:t xml:space="preserve">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="00422172" w:rsidRPr="001A6156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1.440,00</w:t>
            </w:r>
          </w:p>
          <w:p w:rsidRDefault="00710B78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ZO</w:t>
            </w:r>
            <w:r w:rsidR="00422172" w:rsidRPr="001A6156">
              <w:rPr>
                <w:rFonts w:hAnsi="Times New Roman" w:ascii="Times New Roman"/>
              </w:rPr>
              <w:t xml:space="preserve"> 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4.320,00</w:t>
            </w:r>
          </w:p>
          <w:p w:rsidRDefault="00710B78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ZNR</w:t>
            </w:r>
            <w:r w:rsidR="00422172" w:rsidRPr="001A6156">
              <w:rPr>
                <w:rFonts w:hAnsi="Times New Roman" w:ascii="Times New Roman"/>
              </w:rPr>
              <w:t xml:space="preserve">                  </w:t>
            </w:r>
            <w:r w:rsidRPr="001A6156">
              <w:rPr>
                <w:rFonts w:hAnsi="Times New Roman" w:ascii="Times New Roman"/>
              </w:rPr>
              <w:t xml:space="preserve">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144,00</w:t>
            </w:r>
          </w:p>
          <w:p w:rsidRDefault="00422172" w:rsidP="002F0257" w:rsidR="00710B78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ZAP        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="00710B78" w:rsidRPr="001A6156">
              <w:rPr>
                <w:rFonts w:hAnsi="Times New Roman" w:ascii="Times New Roman"/>
              </w:rPr>
              <w:t>489,60</w:t>
            </w:r>
          </w:p>
          <w:p w:rsidRDefault="00422172" w:rsidP="002F0257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</w:t>
            </w:r>
            <w:r w:rsidR="00710B78" w:rsidRPr="001A6156">
              <w:rPr>
                <w:rFonts w:hAnsi="Times New Roman" w:ascii="Times New Roman"/>
              </w:rPr>
              <w:t xml:space="preserve">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="00710B78" w:rsidRPr="001A6156">
              <w:rPr>
                <w:rFonts w:hAnsi="Times New Roman" w:ascii="Times New Roman"/>
              </w:rPr>
              <w:t>30.785,60</w:t>
            </w:r>
          </w:p>
        </w:tc>
        <w:tc>
          <w:tcPr>
            <w:tcW w:type="dxa" w:w="1275"/>
          </w:tcPr>
          <w:p w:rsidRDefault="00710B78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2552"/>
          </w:tcPr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Neto 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20.072,00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4.320,00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II.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1.440,00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ZO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4.320,00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ZNR 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144,00</w:t>
            </w:r>
          </w:p>
          <w:p w:rsidRDefault="00F57195" w:rsidP="00F57195" w:rsidR="00F57195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ZAP      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489,60</w:t>
            </w:r>
          </w:p>
          <w:p w:rsidRDefault="00F57195" w:rsidP="00F57195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30.785,60</w:t>
            </w:r>
          </w:p>
        </w:tc>
        <w:tc>
          <w:tcPr>
            <w:tcW w:type="dxa" w:w="1417"/>
          </w:tcPr>
          <w:p w:rsidRDefault="009036A7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9036A7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701"/>
          </w:tcPr>
          <w:p w:rsidRDefault="009036A7" w:rsidP="000E46BC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590190" w:rsidR="00710B78" w:rsidRPr="001A6156">
        <w:tc>
          <w:tcPr>
            <w:tcW w:type="dxa" w:w="992"/>
          </w:tcPr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4.</w:t>
            </w:r>
          </w:p>
        </w:tc>
        <w:tc>
          <w:tcPr>
            <w:tcW w:type="dxa" w:w="1560"/>
          </w:tcPr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Lucija Brčić</w:t>
            </w:r>
          </w:p>
        </w:tc>
        <w:tc>
          <w:tcPr>
            <w:tcW w:type="dxa" w:w="992"/>
          </w:tcPr>
          <w:p w:rsidRDefault="00220097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74192893724</w:t>
            </w:r>
          </w:p>
        </w:tc>
        <w:tc>
          <w:tcPr>
            <w:tcW w:type="dxa" w:w="1701"/>
          </w:tcPr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 Ul. grada Gualda Tadina 16</w:t>
            </w:r>
          </w:p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2552"/>
          </w:tcPr>
          <w:p w:rsidRDefault="00422172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Neto  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="00710B78" w:rsidRPr="001A6156">
              <w:rPr>
                <w:rFonts w:hAnsi="Times New Roman" w:ascii="Times New Roman"/>
              </w:rPr>
              <w:t xml:space="preserve"> 19.392,00</w:t>
            </w:r>
          </w:p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</w:t>
            </w:r>
            <w:r w:rsidR="00422172" w:rsidRPr="001A6156">
              <w:rPr>
                <w:rFonts w:hAnsi="Times New Roman" w:ascii="Times New Roman"/>
              </w:rPr>
              <w:t xml:space="preserve">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="00422172" w:rsidRPr="001A6156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4.144,50</w:t>
            </w:r>
          </w:p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MIO II.</w:t>
            </w:r>
            <w:r w:rsidR="00422172" w:rsidRPr="001A6156">
              <w:rPr>
                <w:rFonts w:hAnsi="Times New Roman" w:ascii="Times New Roman"/>
              </w:rPr>
              <w:t xml:space="preserve">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1.381,50</w:t>
            </w:r>
          </w:p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ZO </w:t>
            </w:r>
            <w:r w:rsidR="00422172" w:rsidRPr="001A6156">
              <w:rPr>
                <w:rFonts w:hAnsi="Times New Roman" w:ascii="Times New Roman"/>
              </w:rPr>
              <w:t xml:space="preserve"> 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4.144,50</w:t>
            </w:r>
          </w:p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ZNR</w:t>
            </w:r>
            <w:r w:rsidR="00422172" w:rsidRPr="001A6156">
              <w:rPr>
                <w:rFonts w:hAnsi="Times New Roman" w:ascii="Times New Roman"/>
              </w:rPr>
              <w:t xml:space="preserve">                  </w:t>
            </w:r>
            <w:r w:rsidR="001A6156">
              <w:rPr>
                <w:rFonts w:hAnsi="Times New Roman" w:ascii="Times New Roman"/>
              </w:rPr>
              <w:t xml:space="preserve">    </w:t>
            </w:r>
            <w:r w:rsidR="00422172" w:rsidRPr="001A6156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138,15</w:t>
            </w:r>
          </w:p>
          <w:p w:rsidRDefault="00422172" w:rsidP="002F6613" w:rsidR="00710B78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ZAP                  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="00710B78" w:rsidRPr="001A6156">
              <w:rPr>
                <w:rFonts w:hAnsi="Times New Roman" w:ascii="Times New Roman"/>
              </w:rPr>
              <w:t xml:space="preserve"> 469,71</w:t>
            </w:r>
          </w:p>
          <w:p w:rsidRDefault="00422172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</w:t>
            </w:r>
            <w:r w:rsidR="00710B78" w:rsidRPr="001A6156">
              <w:rPr>
                <w:rFonts w:hAnsi="Times New Roman" w:ascii="Times New Roman"/>
              </w:rPr>
              <w:t xml:space="preserve"> </w:t>
            </w:r>
            <w:r w:rsidR="001A6156">
              <w:rPr>
                <w:rFonts w:hAnsi="Times New Roman" w:ascii="Times New Roman"/>
              </w:rPr>
              <w:t xml:space="preserve">   </w:t>
            </w:r>
            <w:r w:rsidR="00710B78" w:rsidRPr="001A6156">
              <w:rPr>
                <w:rFonts w:hAnsi="Times New Roman" w:ascii="Times New Roman"/>
              </w:rPr>
              <w:t>29.670,36</w:t>
            </w:r>
          </w:p>
        </w:tc>
        <w:tc>
          <w:tcPr>
            <w:tcW w:type="dxa" w:w="1275"/>
          </w:tcPr>
          <w:p w:rsidRDefault="00710B78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Ugovor o radu</w:t>
            </w:r>
          </w:p>
        </w:tc>
        <w:tc>
          <w:tcPr>
            <w:tcW w:type="dxa" w:w="2552"/>
          </w:tcPr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Neto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 xml:space="preserve"> 19.392,00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I.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4.144,50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MIO II.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1.381,50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ZO 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4.144,50</w:t>
            </w:r>
          </w:p>
          <w:p w:rsidRDefault="00F57195" w:rsidP="00F57195" w:rsidR="00F57195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ZNR                 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 xml:space="preserve"> 138,15</w:t>
            </w:r>
          </w:p>
          <w:p w:rsidRDefault="00F57195" w:rsidP="00F57195" w:rsidR="00F57195" w:rsidRPr="001A6156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ZAP         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 xml:space="preserve"> 469,71</w:t>
            </w:r>
          </w:p>
          <w:p w:rsidRDefault="00F57195" w:rsidP="00F57195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Ukupno          </w:t>
            </w:r>
            <w:r>
              <w:rPr>
                <w:rFonts w:hAnsi="Times New Roman" w:ascii="Times New Roman"/>
              </w:rPr>
              <w:t xml:space="preserve">   </w:t>
            </w:r>
            <w:r w:rsidRPr="001A6156">
              <w:rPr>
                <w:rFonts w:hAnsi="Times New Roman" w:ascii="Times New Roman"/>
              </w:rPr>
              <w:t>29.670,36</w:t>
            </w:r>
          </w:p>
        </w:tc>
        <w:tc>
          <w:tcPr>
            <w:tcW w:type="dxa" w:w="1417"/>
          </w:tcPr>
          <w:p w:rsidRDefault="009036A7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9036A7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701"/>
          </w:tcPr>
          <w:p w:rsidRDefault="009036A7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</w:tr>
      <w:tr w:rsidTr="00590190" w:rsidR="00710B78" w:rsidRPr="001A6156">
        <w:tc>
          <w:tcPr>
            <w:tcW w:type="dxa" w:w="992"/>
          </w:tcPr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60"/>
          </w:tcPr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992"/>
          </w:tcPr>
          <w:p w:rsidRDefault="00710B78" w:rsidP="002F6613" w:rsidR="00710B78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701"/>
          </w:tcPr>
          <w:p w:rsidRDefault="00067400" w:rsidP="002F6613" w:rsidR="00710B78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2552"/>
          </w:tcPr>
          <w:p w:rsidRDefault="00067400" w:rsidP="009D4268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  <w:b/>
              </w:rPr>
              <w:t xml:space="preserve">                    </w:t>
            </w:r>
            <w:r w:rsidR="001A6156">
              <w:rPr>
                <w:rFonts w:hAnsi="Times New Roman" w:ascii="Times New Roman"/>
                <w:b/>
              </w:rPr>
              <w:t xml:space="preserve">    </w:t>
            </w:r>
            <w:r w:rsidR="00710B78" w:rsidRPr="001A6156">
              <w:rPr>
                <w:rFonts w:hAnsi="Times New Roman" w:ascii="Times New Roman"/>
                <w:b/>
              </w:rPr>
              <w:t>109.540,32</w:t>
            </w:r>
          </w:p>
        </w:tc>
        <w:tc>
          <w:tcPr>
            <w:tcW w:type="dxa" w:w="1275"/>
          </w:tcPr>
          <w:p w:rsidRDefault="00710B78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552"/>
          </w:tcPr>
          <w:p w:rsidRDefault="00067400" w:rsidP="00067400" w:rsidR="00710B78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  <w:b/>
              </w:rPr>
              <w:t xml:space="preserve">             </w:t>
            </w:r>
            <w:r w:rsidR="00F57195">
              <w:rPr>
                <w:rFonts w:hAnsi="Times New Roman" w:ascii="Times New Roman"/>
                <w:b/>
              </w:rPr>
              <w:t xml:space="preserve">    </w:t>
            </w:r>
            <w:r w:rsidRPr="001A6156">
              <w:rPr>
                <w:rFonts w:hAnsi="Times New Roman" w:ascii="Times New Roman"/>
                <w:b/>
              </w:rPr>
              <w:t xml:space="preserve">  </w:t>
            </w:r>
            <w:r w:rsidR="00646A09" w:rsidRPr="001A6156">
              <w:rPr>
                <w:rFonts w:hAnsi="Times New Roman" w:ascii="Times New Roman"/>
                <w:b/>
              </w:rPr>
              <w:t xml:space="preserve">     </w:t>
            </w:r>
            <w:r w:rsidR="00710B78" w:rsidRPr="001A6156">
              <w:rPr>
                <w:rFonts w:hAnsi="Times New Roman" w:ascii="Times New Roman"/>
                <w:b/>
              </w:rPr>
              <w:t>109.540,32</w:t>
            </w:r>
          </w:p>
        </w:tc>
        <w:tc>
          <w:tcPr>
            <w:tcW w:type="dxa" w:w="1417"/>
          </w:tcPr>
          <w:p w:rsidRDefault="00710B78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134"/>
          </w:tcPr>
          <w:p w:rsidRDefault="00710B78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701"/>
          </w:tcPr>
          <w:p w:rsidRDefault="00710B78" w:rsidP="002F6613" w:rsidR="00710B78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0500E3" w:rsidP="00702487" w:rsidR="000500E3">
      <w:pPr>
        <w:pStyle w:val="Bezproreda"/>
        <w:ind w:left="1080"/>
        <w:rPr>
          <w:rFonts w:hAnsi="Times New Roman" w:ascii="Times New Roman"/>
          <w:b/>
        </w:rPr>
      </w:pPr>
    </w:p>
    <w:p w:rsidRDefault="00846E22" w:rsidP="00B3319A" w:rsidR="00B771A0" w:rsidRPr="001A6156">
      <w:pPr>
        <w:pStyle w:val="Bezproreda"/>
        <w:ind w:left="108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</w:t>
      </w:r>
      <w:r w:rsidR="00B771A0">
        <w:rPr>
          <w:rFonts w:hAnsi="Times New Roman" w:ascii="Times New Roman"/>
          <w:b/>
        </w:rPr>
        <w:t>U tabeli za radnicu Silviju Škare nije prikaz</w:t>
      </w:r>
      <w:r>
        <w:rPr>
          <w:rFonts w:hAnsi="Times New Roman" w:ascii="Times New Roman"/>
          <w:b/>
        </w:rPr>
        <w:t xml:space="preserve">an neto iznos </w:t>
      </w:r>
      <w:r w:rsidR="000B094B">
        <w:rPr>
          <w:rFonts w:hAnsi="Times New Roman" w:ascii="Times New Roman"/>
          <w:b/>
        </w:rPr>
        <w:t>plaće, jer je ista</w:t>
      </w:r>
      <w:r w:rsidR="008911CE">
        <w:rPr>
          <w:rFonts w:hAnsi="Times New Roman" w:ascii="Times New Roman"/>
          <w:b/>
        </w:rPr>
        <w:t xml:space="preserve"> bila</w:t>
      </w:r>
      <w:r w:rsidR="000B094B">
        <w:rPr>
          <w:rFonts w:hAnsi="Times New Roman" w:ascii="Times New Roman"/>
          <w:b/>
        </w:rPr>
        <w:t xml:space="preserve"> zaposlena</w:t>
      </w:r>
      <w:r w:rsidR="00B771A0">
        <w:rPr>
          <w:rFonts w:hAnsi="Times New Roman" w:ascii="Times New Roman"/>
          <w:b/>
        </w:rPr>
        <w:t xml:space="preserve"> kod ISSA dizajna d.o.o. na temelju Ugovora o međusobnim pravima i obvezama u svezi stručnog osposobljavanja za rad bez zasnivanja radnog odnosa. </w:t>
      </w:r>
      <w:r>
        <w:rPr>
          <w:rFonts w:hAnsi="Times New Roman" w:ascii="Times New Roman"/>
          <w:b/>
        </w:rPr>
        <w:t>Neto iznos plaće  radnici je</w:t>
      </w:r>
      <w:r w:rsidR="008911CE">
        <w:rPr>
          <w:rFonts w:hAnsi="Times New Roman" w:ascii="Times New Roman"/>
          <w:b/>
        </w:rPr>
        <w:t>,</w:t>
      </w:r>
      <w:r w:rsidR="007976E5">
        <w:rPr>
          <w:rFonts w:hAnsi="Times New Roman" w:ascii="Times New Roman"/>
          <w:b/>
        </w:rPr>
        <w:t xml:space="preserve"> prema izjavi direktora dužnika</w:t>
      </w:r>
      <w:r w:rsidR="008911CE">
        <w:rPr>
          <w:rFonts w:hAnsi="Times New Roman" w:ascii="Times New Roman"/>
          <w:b/>
        </w:rPr>
        <w:t>,</w:t>
      </w:r>
      <w:r w:rsidR="007976E5">
        <w:rPr>
          <w:rFonts w:hAnsi="Times New Roman" w:ascii="Times New Roman"/>
          <w:b/>
        </w:rPr>
        <w:t xml:space="preserve"> trebao isplatiti  Zavod za zapošljavanje Republik</w:t>
      </w:r>
      <w:r w:rsidR="00C5639B">
        <w:rPr>
          <w:rFonts w:hAnsi="Times New Roman" w:ascii="Times New Roman"/>
          <w:b/>
        </w:rPr>
        <w:t>e Hrvatske, a doprinose prikazane</w:t>
      </w:r>
      <w:r w:rsidR="007976E5">
        <w:rPr>
          <w:rFonts w:hAnsi="Times New Roman" w:ascii="Times New Roman"/>
          <w:b/>
        </w:rPr>
        <w:t xml:space="preserve"> u</w:t>
      </w:r>
      <w:r w:rsidR="00C5639B">
        <w:rPr>
          <w:rFonts w:hAnsi="Times New Roman" w:ascii="Times New Roman"/>
          <w:b/>
        </w:rPr>
        <w:t xml:space="preserve">  gornjoj </w:t>
      </w:r>
      <w:r w:rsidR="007976E5">
        <w:rPr>
          <w:rFonts w:hAnsi="Times New Roman" w:ascii="Times New Roman"/>
          <w:b/>
        </w:rPr>
        <w:t xml:space="preserve"> tabeli</w:t>
      </w:r>
      <w:r w:rsidR="00C5639B">
        <w:rPr>
          <w:rFonts w:hAnsi="Times New Roman" w:ascii="Times New Roman"/>
          <w:b/>
        </w:rPr>
        <w:t xml:space="preserve">  </w:t>
      </w:r>
      <w:r w:rsidR="007976E5">
        <w:rPr>
          <w:rFonts w:hAnsi="Times New Roman" w:ascii="Times New Roman"/>
          <w:b/>
        </w:rPr>
        <w:t xml:space="preserve"> ISSA dizajn d.o.o.</w:t>
      </w:r>
      <w:r w:rsidR="00C5639B">
        <w:rPr>
          <w:rFonts w:hAnsi="Times New Roman" w:ascii="Times New Roman"/>
          <w:b/>
        </w:rPr>
        <w:t>,</w:t>
      </w:r>
      <w:r w:rsidR="008911CE">
        <w:rPr>
          <w:rFonts w:hAnsi="Times New Roman" w:ascii="Times New Roman"/>
          <w:b/>
        </w:rPr>
        <w:t xml:space="preserve"> koje zbog nelikvidnosti</w:t>
      </w:r>
      <w:r w:rsidR="00B54EAC">
        <w:rPr>
          <w:rFonts w:hAnsi="Times New Roman" w:ascii="Times New Roman"/>
          <w:b/>
        </w:rPr>
        <w:t xml:space="preserve"> isti</w:t>
      </w:r>
      <w:r w:rsidR="008911CE">
        <w:rPr>
          <w:rFonts w:hAnsi="Times New Roman" w:ascii="Times New Roman"/>
          <w:b/>
        </w:rPr>
        <w:t xml:space="preserve"> nije isplatio.</w:t>
      </w:r>
      <w:r w:rsidR="007976E5">
        <w:rPr>
          <w:rFonts w:hAnsi="Times New Roman" w:ascii="Times New Roman"/>
          <w:b/>
        </w:rPr>
        <w:t xml:space="preserve"> </w:t>
      </w:r>
    </w:p>
    <w:p w:rsidRDefault="000500E3" w:rsidP="00702487" w:rsidR="000500E3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EF58B2" w:rsidP="00702487" w:rsidR="001535A5">
      <w:pPr>
        <w:pStyle w:val="Bezproreda"/>
        <w:ind w:left="10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</w:p>
    <w:p w:rsidRDefault="00962E8A" w:rsidP="00702487" w:rsidR="00962E8A" w:rsidRPr="00962E8A">
      <w:pPr>
        <w:pStyle w:val="Bezproreda"/>
        <w:ind w:left="10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</w:t>
      </w:r>
      <w:r w:rsidR="00EF58B2">
        <w:rPr>
          <w:rFonts w:hAnsi="Times New Roman" w:ascii="Times New Roman"/>
        </w:rPr>
        <w:t xml:space="preserve">                 </w:t>
      </w:r>
    </w:p>
    <w:p w:rsidRDefault="001535A5" w:rsidP="00702487" w:rsidR="001535A5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1535A5" w:rsidP="00C25E51" w:rsidR="001535A5" w:rsidRPr="001A6156">
      <w:pPr>
        <w:pStyle w:val="Bezproreda"/>
        <w:rPr>
          <w:rFonts w:hAnsi="Times New Roman" w:ascii="Times New Roman"/>
          <w:b/>
        </w:rPr>
      </w:pPr>
    </w:p>
    <w:p w:rsidRDefault="001535A5" w:rsidP="00702487" w:rsidR="001535A5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111197" w:rsidP="00EF58B2" w:rsidR="00111197">
      <w:pPr>
        <w:pStyle w:val="Bezproreda"/>
        <w:ind w:left="1080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</w:t>
      </w:r>
      <w:r w:rsidR="000D49E4">
        <w:rPr>
          <w:rFonts w:hAnsi="Times New Roman" w:ascii="Times New Roman"/>
        </w:rPr>
        <w:t xml:space="preserve">                                                          </w:t>
      </w:r>
      <w:r w:rsidR="00EF58B2">
        <w:rPr>
          <w:rFonts w:hAnsi="Times New Roman" w:ascii="Times New Roman"/>
        </w:rPr>
        <w:t xml:space="preserve">                 </w:t>
      </w:r>
      <w:r w:rsidR="000D49E4">
        <w:rPr>
          <w:rFonts w:hAnsi="Times New Roman" w:ascii="Times New Roman"/>
        </w:rPr>
        <w:t xml:space="preserve">                                                      </w:t>
      </w:r>
    </w:p>
    <w:p w:rsidRDefault="00111197" w:rsidP="00702487" w:rsidR="00111197" w:rsidRPr="00111197">
      <w:pPr>
        <w:pStyle w:val="Bezproreda"/>
        <w:ind w:left="1080"/>
        <w:rPr>
          <w:rFonts w:hAnsi="Times New Roman" w:ascii="Times New Roman"/>
        </w:rPr>
      </w:pPr>
    </w:p>
    <w:p w:rsidRDefault="001535A5" w:rsidP="008C2BDB" w:rsidR="001535A5" w:rsidRPr="001A615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TABLICA PRIJAVLJENIH TRAŽBINA STEČAJNIH VJEROVNIKA DRUGOGA VIŠEG ISPLATNOG REDA</w:t>
      </w:r>
    </w:p>
    <w:tbl>
      <w:tblPr>
        <w:tblStyle w:val="Reetkatablice"/>
        <w:tblW w:type="dxa" w:w="16443"/>
        <w:tblInd w:type="dxa" w:w="-1026"/>
        <w:tblLayout w:type="fixed"/>
        <w:tblLook w:val="04A0" w:noVBand="1" w:noHBand="0" w:lastColumn="0" w:firstColumn="1" w:lastRow="0" w:firstRow="1"/>
      </w:tblPr>
      <w:tblGrid>
        <w:gridCol w:w="708"/>
        <w:gridCol w:w="1986"/>
        <w:gridCol w:w="992"/>
        <w:gridCol w:w="1701"/>
        <w:gridCol w:w="2126"/>
        <w:gridCol w:w="1985"/>
        <w:gridCol w:w="2268"/>
        <w:gridCol w:w="1984"/>
        <w:gridCol w:w="1276"/>
        <w:gridCol w:w="1417"/>
      </w:tblGrid>
      <w:tr w:rsidTr="005B4819" w:rsidR="001535A5" w:rsidRPr="001A6156">
        <w:tc>
          <w:tcPr>
            <w:tcW w:type="dxa" w:w="708"/>
          </w:tcPr>
          <w:p w:rsidRDefault="001535A5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 xml:space="preserve">Redni broj </w:t>
            </w:r>
          </w:p>
        </w:tc>
        <w:tc>
          <w:tcPr>
            <w:tcW w:type="dxa" w:w="1986"/>
          </w:tcPr>
          <w:p w:rsidRDefault="00D50F80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Naziv</w:t>
            </w:r>
            <w:r w:rsidR="001535A5" w:rsidRPr="001A615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dxa" w:w="992"/>
          </w:tcPr>
          <w:p w:rsidRDefault="001535A5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701"/>
          </w:tcPr>
          <w:p w:rsidRDefault="00D50F80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Adresa i </w:t>
            </w:r>
            <w:r w:rsidR="001535A5" w:rsidRPr="001A6156">
              <w:rPr>
                <w:rFonts w:hAnsi="Times New Roman" w:ascii="Times New Roman"/>
              </w:rPr>
              <w:t>sjedište vjerovnika</w:t>
            </w:r>
          </w:p>
        </w:tc>
        <w:tc>
          <w:tcPr>
            <w:tcW w:type="dxa" w:w="2126"/>
          </w:tcPr>
          <w:p w:rsidRDefault="001535A5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Iznos prijavljene tražbine (kn)</w:t>
            </w:r>
            <w:r w:rsidRPr="001A6156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dxa" w:w="1985"/>
          </w:tcPr>
          <w:p w:rsidRDefault="001535A5" w:rsidP="002F0257" w:rsidR="001535A5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Pravna osnova prijavljene tražbine</w:t>
            </w:r>
          </w:p>
          <w:p w:rsidRDefault="001535A5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2268"/>
          </w:tcPr>
          <w:p w:rsidRDefault="001535A5" w:rsidP="002F0257" w:rsidR="001535A5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priznate tražbine</w:t>
            </w:r>
          </w:p>
          <w:p w:rsidRDefault="001535A5" w:rsidP="002F0257" w:rsidR="001535A5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984"/>
          </w:tcPr>
          <w:p w:rsidRDefault="001535A5" w:rsidP="002F0257" w:rsidR="001535A5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osporene tražbine</w:t>
            </w:r>
          </w:p>
          <w:p w:rsidRDefault="001535A5" w:rsidP="002F0257" w:rsidR="001535A5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276"/>
          </w:tcPr>
          <w:p w:rsidRDefault="001535A5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dxa" w:w="1417"/>
          </w:tcPr>
          <w:p w:rsidRDefault="001535A5" w:rsidP="002F0257" w:rsidR="001535A5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Oznaka ovršne isprave ako se tražbine zasniva na ovršnoj ispravi</w:t>
            </w:r>
          </w:p>
        </w:tc>
      </w:tr>
      <w:tr w:rsidTr="005B4819" w:rsidR="000133CA" w:rsidRPr="001A6156">
        <w:tc>
          <w:tcPr>
            <w:tcW w:type="dxa" w:w="708"/>
          </w:tcPr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986"/>
          </w:tcPr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VENETO BANKA d.d.</w:t>
            </w:r>
          </w:p>
        </w:tc>
        <w:tc>
          <w:tcPr>
            <w:tcW w:type="dxa" w:w="992"/>
          </w:tcPr>
          <w:p w:rsidRDefault="00856928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81712716992</w:t>
            </w:r>
          </w:p>
        </w:tc>
        <w:tc>
          <w:tcPr>
            <w:tcW w:type="dxa" w:w="1701"/>
          </w:tcPr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 Draškovićeva 58</w:t>
            </w:r>
          </w:p>
        </w:tc>
        <w:tc>
          <w:tcPr>
            <w:tcW w:type="dxa" w:w="2126"/>
          </w:tcPr>
          <w:p w:rsidRDefault="00E02825" w:rsidP="000133CA" w:rsidR="000133CA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Dospjeli izn. kredita</w:t>
            </w:r>
            <w:r w:rsidR="000133CA" w:rsidRPr="001A6156">
              <w:rPr>
                <w:rFonts w:hAnsi="Times New Roman" w:ascii="Times New Roman"/>
              </w:rPr>
              <w:t xml:space="preserve"> broj KS-119-2013</w:t>
            </w:r>
          </w:p>
          <w:p w:rsidRDefault="000133CA" w:rsidP="000133CA" w:rsidR="00E02825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</w:t>
            </w:r>
            <w:r w:rsidR="0030457F">
              <w:rPr>
                <w:rFonts w:hAnsi="Times New Roman" w:ascii="Times New Roman"/>
              </w:rPr>
              <w:t xml:space="preserve">  </w:t>
            </w:r>
            <w:r w:rsidR="005B4819">
              <w:rPr>
                <w:rFonts w:hAnsi="Times New Roman" w:ascii="Times New Roman"/>
              </w:rPr>
              <w:t>3</w:t>
            </w:r>
            <w:r w:rsidR="00E02825">
              <w:rPr>
                <w:rFonts w:hAnsi="Times New Roman" w:ascii="Times New Roman"/>
              </w:rPr>
              <w:t>78.640,50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kamata     </w:t>
            </w:r>
            <w:r w:rsidR="0030457F">
              <w:rPr>
                <w:rFonts w:hAnsi="Times New Roman" w:ascii="Times New Roman"/>
              </w:rPr>
              <w:t xml:space="preserve">   </w:t>
            </w:r>
            <w:r w:rsidR="005B4819">
              <w:rPr>
                <w:rFonts w:hAnsi="Times New Roman" w:ascii="Times New Roman"/>
              </w:rPr>
              <w:t xml:space="preserve"> 6.</w:t>
            </w:r>
            <w:r w:rsidR="00E02825">
              <w:rPr>
                <w:rFonts w:hAnsi="Times New Roman" w:ascii="Times New Roman"/>
              </w:rPr>
              <w:t>699,38</w:t>
            </w:r>
            <w:r w:rsidR="0030457F">
              <w:rPr>
                <w:rFonts w:hAnsi="Times New Roman" w:ascii="Times New Roman"/>
              </w:rPr>
              <w:t xml:space="preserve">   </w:t>
            </w:r>
          </w:p>
          <w:p w:rsidRDefault="000133CA" w:rsidP="000133CA" w:rsidR="000133CA" w:rsidRPr="001A6156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naknada</w:t>
            </w:r>
            <w:r w:rsidR="00E02825">
              <w:rPr>
                <w:rFonts w:hAnsi="Times New Roman" w:ascii="Times New Roman"/>
              </w:rPr>
              <w:t xml:space="preserve">          300,72</w:t>
            </w:r>
          </w:p>
          <w:p w:rsidRDefault="000133CA" w:rsidP="000133CA" w:rsidR="00E02825" w:rsidRPr="00326CC4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  <w:b/>
              </w:rPr>
              <w:t>ukupno</w:t>
            </w:r>
            <w:r w:rsidR="0030457F">
              <w:rPr>
                <w:rFonts w:hAnsi="Times New Roman" w:ascii="Times New Roman"/>
                <w:b/>
              </w:rPr>
              <w:t xml:space="preserve">   </w:t>
            </w:r>
            <w:r w:rsidR="00E02825">
              <w:rPr>
                <w:rFonts w:hAnsi="Times New Roman" w:ascii="Times New Roman"/>
                <w:b/>
              </w:rPr>
              <w:t>385.640,60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Dospjeli iznos</w:t>
            </w:r>
            <w:r w:rsidR="00326CC4">
              <w:rPr>
                <w:rFonts w:hAnsi="Times New Roman" w:ascii="Times New Roman"/>
              </w:rPr>
              <w:t xml:space="preserve"> kred. </w:t>
            </w:r>
            <w:r w:rsidRPr="001A6156">
              <w:rPr>
                <w:rFonts w:hAnsi="Times New Roman" w:ascii="Times New Roman"/>
              </w:rPr>
              <w:t xml:space="preserve"> broj KS-120-2013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  </w:t>
            </w:r>
            <w:r w:rsidR="00326CC4">
              <w:rPr>
                <w:rFonts w:hAnsi="Times New Roman" w:ascii="Times New Roman"/>
              </w:rPr>
              <w:t>506.623,80</w:t>
            </w:r>
          </w:p>
          <w:p w:rsidRDefault="00326CC4" w:rsidP="000133CA" w:rsidR="000133CA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kamata       22.766,15</w:t>
            </w:r>
          </w:p>
          <w:p w:rsidRDefault="00326CC4" w:rsidP="000133CA" w:rsidR="000133CA" w:rsidRPr="001A6156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         300,72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326CC4">
              <w:rPr>
                <w:rFonts w:hAnsi="Times New Roman" w:ascii="Times New Roman"/>
                <w:b/>
              </w:rPr>
              <w:t xml:space="preserve">   567.589,33</w:t>
            </w:r>
          </w:p>
          <w:p w:rsidRDefault="00326CC4" w:rsidP="000133CA" w:rsidR="000133CA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Dospjeli iznos kred.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broj KS-054-2014</w:t>
            </w:r>
          </w:p>
          <w:p w:rsidRDefault="00326CC4" w:rsidP="000133CA" w:rsidR="000133CA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glavn.   1.111.738,52</w:t>
            </w:r>
          </w:p>
          <w:p w:rsidRDefault="00326CC4" w:rsidP="000133CA" w:rsidR="000133CA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 kta.     54.325,</w:t>
            </w:r>
            <w:r w:rsidR="00974335">
              <w:rPr>
                <w:rFonts w:hAnsi="Times New Roman" w:ascii="Times New Roman"/>
              </w:rPr>
              <w:t>86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zat. kta.</w:t>
            </w:r>
            <w:r w:rsidR="00974335">
              <w:rPr>
                <w:rFonts w:hAnsi="Times New Roman" w:ascii="Times New Roman"/>
              </w:rPr>
              <w:t xml:space="preserve">     83.164,92</w:t>
            </w:r>
          </w:p>
          <w:p w:rsidRDefault="00974335" w:rsidP="000133CA" w:rsidR="000133CA" w:rsidRPr="001A6156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naknada          300,72</w:t>
            </w:r>
          </w:p>
          <w:p w:rsidRDefault="00974335" w:rsidP="000133CA" w:rsidR="000133CA" w:rsidRPr="001A6156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ukup.   1.249.530,02</w:t>
            </w: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Obveze po Business master kartici broj 8923000199</w:t>
            </w:r>
          </w:p>
          <w:p w:rsidRDefault="000133CA" w:rsidP="0030457F" w:rsidR="0030457F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glavnica</w:t>
            </w:r>
            <w:r w:rsidR="00974335">
              <w:rPr>
                <w:rFonts w:hAnsi="Times New Roman" w:ascii="Times New Roman"/>
              </w:rPr>
              <w:t xml:space="preserve">       </w:t>
            </w:r>
            <w:r w:rsidRPr="001A6156">
              <w:rPr>
                <w:rFonts w:hAnsi="Times New Roman" w:ascii="Times New Roman"/>
              </w:rPr>
              <w:t>4.527,8</w:t>
            </w:r>
            <w:r w:rsidR="00974335">
              <w:rPr>
                <w:rFonts w:hAnsi="Times New Roman" w:ascii="Times New Roman"/>
              </w:rPr>
              <w:t>2</w:t>
            </w:r>
            <w:r w:rsidRPr="001A6156">
              <w:rPr>
                <w:rFonts w:hAnsi="Times New Roman" w:ascii="Times New Roman"/>
              </w:rPr>
              <w:t xml:space="preserve">     zat. kta</w:t>
            </w:r>
            <w:r w:rsidR="00974335">
              <w:rPr>
                <w:rFonts w:hAnsi="Times New Roman" w:ascii="Times New Roman"/>
              </w:rPr>
              <w:t>.           530,78</w:t>
            </w:r>
          </w:p>
          <w:p w:rsidRDefault="000133CA" w:rsidP="0030457F" w:rsidR="000133CA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naknada</w:t>
            </w:r>
            <w:r w:rsidR="00974335">
              <w:rPr>
                <w:rFonts w:hAnsi="Times New Roman" w:ascii="Times New Roman"/>
              </w:rPr>
              <w:t xml:space="preserve">          760,00</w:t>
            </w:r>
          </w:p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  <w:b/>
              </w:rPr>
              <w:t xml:space="preserve"> ukupno</w:t>
            </w:r>
            <w:r w:rsidR="00974335">
              <w:rPr>
                <w:rFonts w:hAnsi="Times New Roman" w:ascii="Times New Roman"/>
                <w:b/>
              </w:rPr>
              <w:t xml:space="preserve">      </w:t>
            </w:r>
            <w:r w:rsidRPr="001A6156">
              <w:rPr>
                <w:rFonts w:hAnsi="Times New Roman" w:ascii="Times New Roman"/>
                <w:b/>
              </w:rPr>
              <w:t>5.818,</w:t>
            </w:r>
            <w:r w:rsidR="00974335">
              <w:rPr>
                <w:rFonts w:hAnsi="Times New Roman" w:ascii="Times New Roman"/>
                <w:b/>
              </w:rPr>
              <w:t>00</w:t>
            </w:r>
          </w:p>
        </w:tc>
        <w:tc>
          <w:tcPr>
            <w:tcW w:type="dxa" w:w="1985"/>
          </w:tcPr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lastRenderedPageBreak/>
              <w:t xml:space="preserve">Ugovor o kratkoročnom kreditu br. KS-119-2013 </w:t>
            </w:r>
          </w:p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305CB2" w:rsidP="000133CA" w:rsidR="00305CB2" w:rsidRPr="001A6156">
            <w:pPr>
              <w:rPr>
                <w:rFonts w:hAnsi="Times New Roman" w:ascii="Times New Roman"/>
              </w:rPr>
            </w:pPr>
          </w:p>
          <w:p w:rsidRDefault="0030457F" w:rsidP="000133CA" w:rsidR="0030457F">
            <w:pPr>
              <w:rPr>
                <w:rFonts w:hAnsi="Times New Roman" w:ascii="Times New Roman"/>
              </w:rPr>
            </w:pPr>
          </w:p>
          <w:p w:rsidRDefault="00305CB2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Ugovor</w:t>
            </w:r>
            <w:r w:rsidR="000133CA" w:rsidRPr="001A6156">
              <w:rPr>
                <w:rFonts w:hAnsi="Times New Roman" w:ascii="Times New Roman"/>
              </w:rPr>
              <w:t xml:space="preserve"> o dugoročnom kreditu broj KS-120-2013 </w:t>
            </w:r>
          </w:p>
          <w:p w:rsidRDefault="00305CB2" w:rsidP="000133CA" w:rsidR="00305CB2" w:rsidRPr="001A6156">
            <w:pPr>
              <w:rPr>
                <w:rFonts w:eastAsia="Times New Roman" w:hAnsi="Times New Roman" w:ascii="Times New Roman"/>
              </w:rPr>
            </w:pPr>
          </w:p>
          <w:p w:rsidRDefault="00174EFB" w:rsidP="000133CA" w:rsidR="00174EFB" w:rsidRPr="001A6156">
            <w:pPr>
              <w:rPr>
                <w:rFonts w:hAnsi="Times New Roman" w:ascii="Times New Roman"/>
              </w:rPr>
            </w:pPr>
          </w:p>
          <w:p w:rsidRDefault="0030457F" w:rsidP="000133CA" w:rsidR="0030457F">
            <w:pPr>
              <w:rPr>
                <w:rFonts w:hAnsi="Times New Roman" w:ascii="Times New Roman"/>
              </w:rPr>
            </w:pPr>
          </w:p>
          <w:p w:rsidRDefault="000133CA" w:rsidP="000133CA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Ugovor o dug</w:t>
            </w:r>
            <w:r w:rsidR="00305CB2" w:rsidRPr="001A6156">
              <w:rPr>
                <w:rFonts w:hAnsi="Times New Roman" w:ascii="Times New Roman"/>
              </w:rPr>
              <w:t>oročnom kreditu broj KS-054-2014</w:t>
            </w:r>
          </w:p>
          <w:p w:rsidRDefault="00305CB2" w:rsidP="000133CA" w:rsidR="00305CB2" w:rsidRPr="001A6156">
            <w:pPr>
              <w:rPr>
                <w:rFonts w:hAnsi="Times New Roman" w:ascii="Times New Roman"/>
              </w:rPr>
            </w:pPr>
          </w:p>
          <w:p w:rsidRDefault="00305CB2" w:rsidP="000133CA" w:rsidR="00305CB2" w:rsidRPr="001A6156">
            <w:pPr>
              <w:rPr>
                <w:rFonts w:hAnsi="Times New Roman" w:ascii="Times New Roman"/>
              </w:rPr>
            </w:pPr>
          </w:p>
          <w:p w:rsidRDefault="00305CB2" w:rsidP="000133CA" w:rsidR="00305CB2" w:rsidRPr="001A6156">
            <w:pPr>
              <w:rPr>
                <w:rFonts w:hAnsi="Times New Roman" w:ascii="Times New Roman"/>
              </w:rPr>
            </w:pPr>
          </w:p>
          <w:p w:rsidRDefault="000133CA" w:rsidP="00305CB2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Ugovor o Business kartici broj 8923000199 </w:t>
            </w:r>
          </w:p>
        </w:tc>
        <w:tc>
          <w:tcPr>
            <w:tcW w:type="dxa" w:w="2268"/>
          </w:tcPr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lastRenderedPageBreak/>
              <w:t>Dospjeli iznos kredita broj KS-119-2013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</w:t>
            </w:r>
            <w:r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</w:rPr>
              <w:t>378.640,50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kamata     </w:t>
            </w:r>
            <w:r>
              <w:rPr>
                <w:rFonts w:hAnsi="Times New Roman" w:ascii="Times New Roman"/>
              </w:rPr>
              <w:t xml:space="preserve">      </w:t>
            </w:r>
            <w:r w:rsidRPr="001A6156">
              <w:rPr>
                <w:rFonts w:hAnsi="Times New Roman" w:ascii="Times New Roman"/>
              </w:rPr>
              <w:t>6.699,38</w:t>
            </w:r>
          </w:p>
          <w:p w:rsidRDefault="0030457F" w:rsidP="0030457F" w:rsidR="0030457F" w:rsidRPr="001A6156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naknada</w:t>
            </w:r>
            <w:r>
              <w:rPr>
                <w:rFonts w:hAnsi="Times New Roman" w:ascii="Times New Roman"/>
              </w:rPr>
              <w:t xml:space="preserve">            </w:t>
            </w:r>
            <w:r w:rsidRPr="001A6156">
              <w:rPr>
                <w:rFonts w:hAnsi="Times New Roman" w:ascii="Times New Roman"/>
              </w:rPr>
              <w:t>300,72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</w:rPr>
              <w:softHyphen/>
            </w:r>
            <w:r w:rsidRPr="001A6156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</w:t>
            </w:r>
            <w:r w:rsidRPr="001A6156">
              <w:rPr>
                <w:rFonts w:hAnsi="Times New Roman" w:ascii="Times New Roman"/>
                <w:b/>
              </w:rPr>
              <w:t>385.640,60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Dospjeli iznos kredita broj KS-120-2013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  </w:t>
            </w:r>
            <w:r>
              <w:rPr>
                <w:rFonts w:hAnsi="Times New Roman" w:ascii="Times New Roman"/>
              </w:rPr>
              <w:t xml:space="preserve">  </w:t>
            </w:r>
            <w:r w:rsidRPr="001A6156">
              <w:rPr>
                <w:rFonts w:hAnsi="Times New Roman" w:ascii="Times New Roman"/>
              </w:rPr>
              <w:t xml:space="preserve">506.623,80 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         22.766,15</w:t>
            </w:r>
          </w:p>
          <w:p w:rsidRDefault="0030457F" w:rsidP="0030457F" w:rsidR="0030457F" w:rsidRPr="001A6156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naknada            300,72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</w:t>
            </w:r>
            <w:r w:rsidRPr="001A6156">
              <w:rPr>
                <w:rFonts w:hAnsi="Times New Roman" w:ascii="Times New Roman"/>
                <w:b/>
              </w:rPr>
              <w:t>567.589,33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Dospjeli iznos kredita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broj KS-054-2014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glavnica</w:t>
            </w:r>
            <w:r>
              <w:rPr>
                <w:rFonts w:hAnsi="Times New Roman" w:ascii="Times New Roman"/>
              </w:rPr>
              <w:t xml:space="preserve">  </w:t>
            </w:r>
            <w:r w:rsidRPr="001A6156">
              <w:rPr>
                <w:rFonts w:hAnsi="Times New Roman" w:ascii="Times New Roman"/>
              </w:rPr>
              <w:t>1.111.738,52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red. kta.       </w:t>
            </w:r>
            <w:r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54.325,86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zat. kta.</w:t>
            </w:r>
            <w:r>
              <w:rPr>
                <w:rFonts w:hAnsi="Times New Roman" w:ascii="Times New Roman"/>
              </w:rPr>
              <w:t xml:space="preserve">        </w:t>
            </w:r>
            <w:r w:rsidRPr="001A6156">
              <w:rPr>
                <w:rFonts w:hAnsi="Times New Roman" w:ascii="Times New Roman"/>
              </w:rPr>
              <w:t>83.164,92</w:t>
            </w:r>
          </w:p>
          <w:p w:rsidRDefault="0030457F" w:rsidP="0030457F" w:rsidR="0030457F" w:rsidRPr="001A6156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lastRenderedPageBreak/>
              <w:t>naknada            300,72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   1.249.530,02</w:t>
            </w:r>
          </w:p>
          <w:p w:rsidRDefault="0030457F" w:rsidP="0030457F" w:rsidR="0030457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Obveze po Business master kartici broj 8923000199</w:t>
            </w:r>
          </w:p>
          <w:p w:rsidRDefault="0030457F" w:rsidP="0030457F" w:rsidR="0030457F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glavnica</w:t>
            </w:r>
            <w:r>
              <w:rPr>
                <w:rFonts w:hAnsi="Times New Roman" w:ascii="Times New Roman"/>
              </w:rPr>
              <w:t xml:space="preserve">         </w:t>
            </w:r>
            <w:r w:rsidRPr="001A6156">
              <w:rPr>
                <w:rFonts w:hAnsi="Times New Roman" w:ascii="Times New Roman"/>
              </w:rPr>
              <w:t>4.527,82      zat. kta</w:t>
            </w:r>
            <w:r>
              <w:rPr>
                <w:rFonts w:hAnsi="Times New Roman" w:ascii="Times New Roman"/>
              </w:rPr>
              <w:t>.             530,78</w:t>
            </w:r>
          </w:p>
          <w:p w:rsidRDefault="0030457F" w:rsidP="0030457F" w:rsidR="0030457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naknada</w:t>
            </w:r>
            <w:r>
              <w:rPr>
                <w:rFonts w:hAnsi="Times New Roman" w:ascii="Times New Roman"/>
              </w:rPr>
              <w:t xml:space="preserve">            </w:t>
            </w:r>
            <w:r w:rsidRPr="001A6156">
              <w:rPr>
                <w:rFonts w:hAnsi="Times New Roman" w:ascii="Times New Roman"/>
              </w:rPr>
              <w:t>760,00</w:t>
            </w:r>
          </w:p>
          <w:p w:rsidRDefault="0030457F" w:rsidP="0030457F" w:rsidR="000133CA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  <w:b/>
              </w:rPr>
              <w:t xml:space="preserve"> ukupno</w:t>
            </w:r>
            <w:r>
              <w:rPr>
                <w:rFonts w:hAnsi="Times New Roman" w:ascii="Times New Roman"/>
                <w:b/>
              </w:rPr>
              <w:t xml:space="preserve">         </w:t>
            </w:r>
            <w:r w:rsidRPr="001A6156">
              <w:rPr>
                <w:rFonts w:hAnsi="Times New Roman" w:ascii="Times New Roman"/>
                <w:b/>
              </w:rPr>
              <w:t>5.818,00</w:t>
            </w:r>
          </w:p>
        </w:tc>
        <w:tc>
          <w:tcPr>
            <w:tcW w:type="dxa" w:w="1984"/>
          </w:tcPr>
          <w:p w:rsidRDefault="000133CA" w:rsidP="000133CA" w:rsidR="000133CA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2F0257" w:rsidP="000133CA" w:rsidR="002F025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0133CA" w:rsidP="000133CA" w:rsidR="000133CA" w:rsidRPr="001A615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B4819" w:rsidR="00D20117" w:rsidRPr="001A6156">
        <w:tc>
          <w:tcPr>
            <w:tcW w:type="dxa" w:w="708"/>
          </w:tcPr>
          <w:p w:rsidRDefault="00D20117" w:rsidP="000133CA" w:rsidR="00D20117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986"/>
          </w:tcPr>
          <w:p w:rsidRDefault="00D20117" w:rsidP="000133CA" w:rsidR="00D20117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992"/>
          </w:tcPr>
          <w:p w:rsidRDefault="00D20117" w:rsidP="000133CA" w:rsidR="00D20117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7A51D4" w:rsidP="000133CA" w:rsidR="00D20117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2126"/>
          </w:tcPr>
          <w:p w:rsidRDefault="00D20117" w:rsidP="00D20117" w:rsidR="00D20117" w:rsidRPr="001A6156">
            <w:pPr>
              <w:jc w:val="right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2.208</w:t>
            </w:r>
            <w:r w:rsidR="00B223B5" w:rsidRPr="001A6156">
              <w:rPr>
                <w:rFonts w:hAnsi="Times New Roman" w:ascii="Times New Roman"/>
                <w:b/>
              </w:rPr>
              <w:t>.</w:t>
            </w:r>
            <w:r w:rsidRPr="001A6156">
              <w:rPr>
                <w:rFonts w:hAnsi="Times New Roman" w:ascii="Times New Roman"/>
                <w:b/>
              </w:rPr>
              <w:t>578,55</w:t>
            </w:r>
          </w:p>
        </w:tc>
        <w:tc>
          <w:tcPr>
            <w:tcW w:type="dxa" w:w="1985"/>
          </w:tcPr>
          <w:p w:rsidRDefault="00D20117" w:rsidP="000133CA" w:rsidR="00D20117" w:rsidRPr="001A6156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268"/>
          </w:tcPr>
          <w:p w:rsidRDefault="00D20117" w:rsidP="002F0257" w:rsidR="00D20117" w:rsidRPr="001A6156">
            <w:pPr>
              <w:jc w:val="right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2.208</w:t>
            </w:r>
            <w:r w:rsidR="00B223B5" w:rsidRPr="001A6156">
              <w:rPr>
                <w:rFonts w:hAnsi="Times New Roman" w:ascii="Times New Roman"/>
                <w:b/>
              </w:rPr>
              <w:t>.</w:t>
            </w:r>
            <w:r w:rsidRPr="001A6156">
              <w:rPr>
                <w:rFonts w:hAnsi="Times New Roman" w:ascii="Times New Roman"/>
                <w:b/>
              </w:rPr>
              <w:t>578,55</w:t>
            </w:r>
          </w:p>
        </w:tc>
        <w:tc>
          <w:tcPr>
            <w:tcW w:type="dxa" w:w="1984"/>
          </w:tcPr>
          <w:p w:rsidRDefault="00D20117" w:rsidP="000133CA" w:rsidR="00D20117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276"/>
          </w:tcPr>
          <w:p w:rsidRDefault="00D20117" w:rsidP="000133CA" w:rsidR="00D20117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7"/>
          </w:tcPr>
          <w:p w:rsidRDefault="001F1D6E" w:rsidP="000133CA" w:rsidR="001F1D6E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</w:tr>
      <w:tr w:rsidTr="005B4819" w:rsidR="001F1D6E" w:rsidRPr="001A6156">
        <w:tc>
          <w:tcPr>
            <w:tcW w:type="dxa" w:w="708"/>
          </w:tcPr>
          <w:p w:rsidRDefault="001F1D6E" w:rsidP="000133CA" w:rsidR="001F1D6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2.</w:t>
            </w:r>
          </w:p>
        </w:tc>
        <w:tc>
          <w:tcPr>
            <w:tcW w:type="dxa" w:w="1986"/>
          </w:tcPr>
          <w:p w:rsidRDefault="001F1D6E" w:rsidP="002F0257" w:rsidR="001F1D6E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Republika Hrvatska, Ministar. financija, Porezna uprava, Područni ured Zagreb</w:t>
            </w:r>
          </w:p>
        </w:tc>
        <w:tc>
          <w:tcPr>
            <w:tcW w:type="dxa" w:w="992"/>
          </w:tcPr>
          <w:p w:rsidRDefault="00DC6603" w:rsidP="000133CA" w:rsidR="001F1D6E" w:rsidRPr="00DC6603">
            <w:pPr>
              <w:pStyle w:val="Bezproreda"/>
              <w:rPr>
                <w:rFonts w:hAnsi="Times New Roman" w:ascii="Times New Roman"/>
              </w:rPr>
            </w:pPr>
            <w:r w:rsidRPr="00DC6603">
              <w:rPr>
                <w:rFonts w:hAnsi="Times New Roman" w:ascii="Times New Roman"/>
              </w:rPr>
              <w:t>18</w:t>
            </w:r>
            <w:r>
              <w:rPr>
                <w:rFonts w:hAnsi="Times New Roman" w:ascii="Times New Roman"/>
              </w:rPr>
              <w:t>683136487</w:t>
            </w:r>
          </w:p>
        </w:tc>
        <w:tc>
          <w:tcPr>
            <w:tcW w:type="dxa" w:w="1701"/>
          </w:tcPr>
          <w:p w:rsidRDefault="001F1D6E" w:rsidP="00FB45E0" w:rsidR="001F1D6E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 Katačićeva 5</w:t>
            </w: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</w:rPr>
            </w:pPr>
          </w:p>
          <w:p w:rsidRDefault="005C7AB5" w:rsidP="00FB45E0" w:rsidR="005C7AB5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B061A1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8757D7" w:rsidP="00FB45E0" w:rsidR="008757D7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B45E0" w:rsidP="00FB45E0" w:rsidR="00FB45E0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2126"/>
          </w:tcPr>
          <w:p w:rsidRDefault="009B006B" w:rsidP="001F1D6E" w:rsidR="001F1D6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1880-</w:t>
            </w:r>
            <w:r w:rsidR="001F1D6E" w:rsidRPr="001A6156">
              <w:rPr>
                <w:rFonts w:hAnsi="Times New Roman" w:ascii="Times New Roman"/>
              </w:rPr>
              <w:t>Porez  doh.nesam. rada</w:t>
            </w:r>
          </w:p>
          <w:p w:rsidRDefault="001F1D6E" w:rsidP="001F1D6E" w:rsidR="001F1D6E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</w:t>
            </w:r>
            <w:r w:rsidR="00974335">
              <w:rPr>
                <w:rFonts w:hAnsi="Times New Roman" w:ascii="Times New Roman"/>
              </w:rPr>
              <w:t xml:space="preserve">         811,25</w:t>
            </w:r>
          </w:p>
          <w:p w:rsidRDefault="00974335" w:rsidP="001F1D6E" w:rsidR="001F1D6E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kamata              60,42</w:t>
            </w:r>
          </w:p>
          <w:p w:rsidRDefault="001F1D6E" w:rsidP="001F1D6E" w:rsidR="001F1D6E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974335">
              <w:rPr>
                <w:rFonts w:hAnsi="Times New Roman" w:ascii="Times New Roman"/>
                <w:b/>
              </w:rPr>
              <w:t xml:space="preserve">          871,67</w:t>
            </w:r>
          </w:p>
          <w:p w:rsidRDefault="009B006B" w:rsidP="001F1D6E" w:rsidR="001F1D6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2283-</w:t>
            </w:r>
            <w:r w:rsidR="001F1D6E" w:rsidRPr="001A6156">
              <w:rPr>
                <w:rFonts w:hAnsi="Times New Roman" w:ascii="Times New Roman"/>
              </w:rPr>
              <w:t>MO-II. radnog odnosa</w:t>
            </w:r>
          </w:p>
          <w:p w:rsidRDefault="001F1D6E" w:rsidP="001F1D6E" w:rsidR="001F1D6E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</w:t>
            </w:r>
            <w:r w:rsidR="00974335">
              <w:rPr>
                <w:rFonts w:hAnsi="Times New Roman" w:ascii="Times New Roman"/>
              </w:rPr>
              <w:t xml:space="preserve">      4.971,66</w:t>
            </w:r>
          </w:p>
          <w:p w:rsidRDefault="001F1D6E" w:rsidP="001F1D6E" w:rsidR="001F1D6E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 w:rsidR="0030457F">
              <w:rPr>
                <w:rFonts w:hAnsi="Times New Roman" w:ascii="Times New Roman"/>
              </w:rPr>
              <w:t xml:space="preserve">         </w:t>
            </w:r>
            <w:r w:rsidR="00974335">
              <w:rPr>
                <w:rFonts w:hAnsi="Times New Roman" w:ascii="Times New Roman"/>
              </w:rPr>
              <w:t xml:space="preserve">   354,17</w:t>
            </w:r>
          </w:p>
          <w:p w:rsidRDefault="001F1D6E" w:rsidP="001F1D6E" w:rsidR="001F1D6E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974335">
              <w:rPr>
                <w:rFonts w:hAnsi="Times New Roman" w:ascii="Times New Roman"/>
                <w:b/>
              </w:rPr>
              <w:t xml:space="preserve">       5.325,83</w:t>
            </w:r>
          </w:p>
          <w:p w:rsidRDefault="009B006B" w:rsidP="001F1D6E" w:rsidR="001F1D6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8168-</w:t>
            </w:r>
            <w:r w:rsidR="001F1D6E" w:rsidRPr="001A6156">
              <w:rPr>
                <w:rFonts w:hAnsi="Times New Roman" w:ascii="Times New Roman"/>
              </w:rPr>
              <w:t>MO-gen.rad.odnosa</w:t>
            </w:r>
          </w:p>
          <w:p w:rsidRDefault="001F1D6E" w:rsidP="001F1D6E" w:rsidR="001F1D6E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glavnica</w:t>
            </w:r>
            <w:r w:rsidR="007606E6">
              <w:rPr>
                <w:rFonts w:hAnsi="Times New Roman" w:ascii="Times New Roman"/>
              </w:rPr>
              <w:t xml:space="preserve">    </w:t>
            </w:r>
            <w:r w:rsidR="00974335">
              <w:rPr>
                <w:rFonts w:hAnsi="Times New Roman" w:ascii="Times New Roman"/>
              </w:rPr>
              <w:t>15.722,5</w:t>
            </w:r>
            <w:r w:rsidR="007606E6">
              <w:rPr>
                <w:rFonts w:hAnsi="Times New Roman" w:ascii="Times New Roman"/>
              </w:rPr>
              <w:t>1</w:t>
            </w:r>
          </w:p>
          <w:p w:rsidRDefault="001F1D6E" w:rsidP="001F1D6E" w:rsidR="001F1D6E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 w:rsidR="007606E6">
              <w:rPr>
                <w:rFonts w:hAnsi="Times New Roman" w:ascii="Times New Roman"/>
              </w:rPr>
              <w:t xml:space="preserve">         1.136,98</w:t>
            </w:r>
          </w:p>
          <w:p w:rsidRDefault="001F1D6E" w:rsidP="001F1D6E" w:rsidR="0030457F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7606E6">
              <w:rPr>
                <w:rFonts w:hAnsi="Times New Roman" w:ascii="Times New Roman"/>
                <w:b/>
              </w:rPr>
              <w:t xml:space="preserve">     16.859,49</w:t>
            </w:r>
          </w:p>
          <w:p w:rsidRDefault="009B006B" w:rsidP="001F1D6E" w:rsidR="001F1D6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8486-</w:t>
            </w:r>
            <w:r w:rsidR="001F1D6E" w:rsidRPr="001A6156">
              <w:rPr>
                <w:rFonts w:hAnsi="Times New Roman" w:ascii="Times New Roman"/>
              </w:rPr>
              <w:t xml:space="preserve">ZO- </w:t>
            </w:r>
            <w:r w:rsidR="007606E6">
              <w:rPr>
                <w:rFonts w:hAnsi="Times New Roman" w:ascii="Times New Roman"/>
              </w:rPr>
              <w:t>rad.</w:t>
            </w:r>
            <w:r w:rsidR="001F1D6E" w:rsidRPr="001A6156">
              <w:rPr>
                <w:rFonts w:hAnsi="Times New Roman" w:ascii="Times New Roman"/>
              </w:rPr>
              <w:t>odnos</w:t>
            </w:r>
          </w:p>
          <w:p w:rsidRDefault="001F1D6E" w:rsidP="001F1D6E" w:rsidR="001F1D6E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glavnica</w:t>
            </w:r>
            <w:r w:rsidR="007606E6">
              <w:rPr>
                <w:rFonts w:hAnsi="Times New Roman" w:ascii="Times New Roman"/>
              </w:rPr>
              <w:t xml:space="preserve">     16.148,86</w:t>
            </w:r>
          </w:p>
          <w:p w:rsidRDefault="001F1D6E" w:rsidP="001F1D6E" w:rsidR="001F1D6E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 w:rsidR="007606E6">
              <w:rPr>
                <w:rFonts w:hAnsi="Times New Roman" w:ascii="Times New Roman"/>
              </w:rPr>
              <w:t xml:space="preserve">         1.136,98</w:t>
            </w:r>
          </w:p>
          <w:p w:rsidRDefault="001F1D6E" w:rsidP="001F1D6E" w:rsidR="001F1D6E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7606E6">
              <w:rPr>
                <w:rFonts w:hAnsi="Times New Roman" w:ascii="Times New Roman"/>
                <w:b/>
              </w:rPr>
              <w:t xml:space="preserve">     17.325,17</w:t>
            </w:r>
          </w:p>
          <w:p w:rsidRDefault="009B006B" w:rsidP="004100D7" w:rsidR="001F1D6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8753-</w:t>
            </w:r>
            <w:r w:rsidR="007606E6">
              <w:rPr>
                <w:rFonts w:hAnsi="Times New Roman" w:ascii="Times New Roman"/>
              </w:rPr>
              <w:t>ZO-zaštita rad.</w:t>
            </w:r>
          </w:p>
          <w:p w:rsidRDefault="008952D8" w:rsidP="007606E6" w:rsidR="001F1D6E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</w:t>
            </w:r>
            <w:r w:rsidR="001F1D6E" w:rsidRPr="001A6156">
              <w:rPr>
                <w:rFonts w:hAnsi="Times New Roman" w:ascii="Times New Roman"/>
              </w:rPr>
              <w:t>lavnica</w:t>
            </w:r>
            <w:r w:rsidRPr="001A6156">
              <w:rPr>
                <w:rFonts w:hAnsi="Times New Roman" w:ascii="Times New Roman"/>
              </w:rPr>
              <w:t xml:space="preserve">     </w:t>
            </w:r>
            <w:r w:rsidR="007606E6">
              <w:rPr>
                <w:rFonts w:hAnsi="Times New Roman" w:ascii="Times New Roman"/>
              </w:rPr>
              <w:t xml:space="preserve">     514,28</w:t>
            </w:r>
          </w:p>
          <w:p w:rsidRDefault="001F1D6E" w:rsidP="007606E6" w:rsidR="001F1D6E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kamata</w:t>
            </w:r>
            <w:r w:rsidR="007606E6">
              <w:rPr>
                <w:rFonts w:hAnsi="Times New Roman" w:ascii="Times New Roman"/>
              </w:rPr>
              <w:t xml:space="preserve">              </w:t>
            </w:r>
            <w:r w:rsidR="008952D8" w:rsidRPr="001A6156">
              <w:rPr>
                <w:rFonts w:hAnsi="Times New Roman" w:ascii="Times New Roman"/>
              </w:rPr>
              <w:t>37,0</w:t>
            </w:r>
            <w:r w:rsidR="007606E6">
              <w:rPr>
                <w:rFonts w:hAnsi="Times New Roman" w:ascii="Times New Roman"/>
              </w:rPr>
              <w:t>0</w:t>
            </w:r>
          </w:p>
          <w:p w:rsidRDefault="001F1D6E" w:rsidP="008952D8" w:rsidR="001F1D6E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8952D8" w:rsidRPr="001A6156">
              <w:rPr>
                <w:rFonts w:hAnsi="Times New Roman" w:ascii="Times New Roman"/>
                <w:b/>
              </w:rPr>
              <w:t xml:space="preserve">          </w:t>
            </w:r>
            <w:r w:rsidR="007606E6">
              <w:rPr>
                <w:rFonts w:hAnsi="Times New Roman" w:ascii="Times New Roman"/>
                <w:b/>
              </w:rPr>
              <w:t>551,2</w:t>
            </w:r>
            <w:r w:rsidR="009A43C4">
              <w:rPr>
                <w:rFonts w:hAnsi="Times New Roman" w:ascii="Times New Roman"/>
                <w:b/>
              </w:rPr>
              <w:t>8</w:t>
            </w:r>
          </w:p>
          <w:p w:rsidRDefault="001F1D6E" w:rsidP="001F1D6E" w:rsidR="001F1D6E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Doprinos za zapošlj</w:t>
            </w:r>
            <w:r w:rsidR="009A43C4">
              <w:rPr>
                <w:rFonts w:hAnsi="Times New Roman" w:ascii="Times New Roman"/>
              </w:rPr>
              <w:t>.</w:t>
            </w:r>
          </w:p>
          <w:p w:rsidRDefault="008952D8" w:rsidP="008952D8" w:rsidR="001F1D6E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</w:t>
            </w:r>
            <w:r w:rsidR="001F1D6E" w:rsidRPr="001A6156">
              <w:rPr>
                <w:rFonts w:hAnsi="Times New Roman" w:ascii="Times New Roman"/>
              </w:rPr>
              <w:t>lavnica</w:t>
            </w:r>
            <w:r w:rsidRPr="001A6156">
              <w:rPr>
                <w:rFonts w:hAnsi="Times New Roman" w:ascii="Times New Roman"/>
              </w:rPr>
              <w:t xml:space="preserve">      </w:t>
            </w:r>
            <w:r w:rsidR="009A43C4">
              <w:rPr>
                <w:rFonts w:hAnsi="Times New Roman" w:ascii="Times New Roman"/>
              </w:rPr>
              <w:t xml:space="preserve"> 1.415,28</w:t>
            </w:r>
          </w:p>
          <w:p w:rsidRDefault="001F1D6E" w:rsidP="008952D8" w:rsidR="001F1D6E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 w:rsidR="009A43C4">
              <w:rPr>
                <w:rFonts w:hAnsi="Times New Roman" w:ascii="Times New Roman"/>
              </w:rPr>
              <w:t xml:space="preserve">            102,39</w:t>
            </w:r>
          </w:p>
          <w:p w:rsidRDefault="001F1D6E" w:rsidP="008952D8" w:rsidR="001F1D6E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9A43C4">
              <w:rPr>
                <w:rFonts w:hAnsi="Times New Roman" w:ascii="Times New Roman"/>
                <w:b/>
              </w:rPr>
              <w:t xml:space="preserve">       1.517,67</w:t>
            </w:r>
          </w:p>
          <w:p w:rsidRDefault="001F1D6E" w:rsidP="001F1D6E" w:rsidR="001F1D6E" w:rsidRPr="001A6156">
            <w:pPr>
              <w:rPr>
                <w:rFonts w:hAnsi="Times New Roman" w:ascii="Times New Roman"/>
              </w:rPr>
            </w:pPr>
          </w:p>
          <w:p w:rsidRDefault="001F1D6E" w:rsidP="001F1D6E" w:rsidR="008952D8" w:rsidRPr="00B304B1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PDV</w:t>
            </w:r>
            <w:r w:rsidR="008952D8" w:rsidRPr="001A6156">
              <w:rPr>
                <w:rFonts w:hAnsi="Times New Roman" w:ascii="Times New Roman"/>
              </w:rPr>
              <w:t xml:space="preserve">          </w:t>
            </w:r>
            <w:r w:rsidR="009A43C4">
              <w:rPr>
                <w:rFonts w:hAnsi="Times New Roman" w:ascii="Times New Roman"/>
                <w:b/>
              </w:rPr>
              <w:t>28.963,30</w:t>
            </w:r>
          </w:p>
          <w:p w:rsidRDefault="001F1D6E" w:rsidP="008952D8" w:rsidR="0030457F" w:rsidRPr="0030457F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Porez na dobit za</w:t>
            </w:r>
            <w:r w:rsidR="009A43C4">
              <w:rPr>
                <w:rFonts w:hAnsi="Times New Roman" w:ascii="Times New Roman"/>
              </w:rPr>
              <w:t xml:space="preserve"> raz. </w:t>
            </w:r>
            <w:r w:rsidR="00B304B1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od 01.01. do</w:t>
            </w:r>
            <w:r w:rsidR="009A43C4">
              <w:rPr>
                <w:rFonts w:hAnsi="Times New Roman" w:ascii="Times New Roman"/>
              </w:rPr>
              <w:t xml:space="preserve"> 31.12. </w:t>
            </w:r>
            <w:r w:rsidRPr="001A6156">
              <w:rPr>
                <w:rFonts w:hAnsi="Times New Roman" w:ascii="Times New Roman"/>
              </w:rPr>
              <w:t>2014</w:t>
            </w:r>
            <w:r w:rsidR="009A43C4">
              <w:rPr>
                <w:rFonts w:hAnsi="Times New Roman" w:ascii="Times New Roman"/>
              </w:rPr>
              <w:t xml:space="preserve">.         </w:t>
            </w:r>
            <w:r w:rsidR="008952D8" w:rsidRPr="001A6156">
              <w:rPr>
                <w:rFonts w:hAnsi="Times New Roman" w:ascii="Times New Roman"/>
              </w:rPr>
              <w:t xml:space="preserve">  </w:t>
            </w:r>
            <w:r w:rsidR="009A43C4">
              <w:rPr>
                <w:rFonts w:hAnsi="Times New Roman" w:ascii="Times New Roman"/>
                <w:b/>
              </w:rPr>
              <w:t>1.748,90</w:t>
            </w:r>
          </w:p>
          <w:p w:rsidRDefault="00E91D5F" w:rsidP="008952D8" w:rsidR="0030457F" w:rsidRPr="0030457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 i prir.</w:t>
            </w:r>
            <w:r w:rsidR="008952D8" w:rsidRPr="001A6156">
              <w:rPr>
                <w:rFonts w:hAnsi="Times New Roman" w:ascii="Times New Roman"/>
              </w:rPr>
              <w:t xml:space="preserve"> za razdo.</w:t>
            </w:r>
            <w:r w:rsidR="001F1D6E" w:rsidRPr="001A6156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od 31. </w:t>
            </w:r>
            <w:r w:rsidR="009A43C4">
              <w:rPr>
                <w:rFonts w:hAnsi="Times New Roman" w:ascii="Times New Roman"/>
              </w:rPr>
              <w:t>08.</w:t>
            </w:r>
            <w:r>
              <w:rPr>
                <w:rFonts w:hAnsi="Times New Roman" w:ascii="Times New Roman"/>
              </w:rPr>
              <w:t xml:space="preserve"> </w:t>
            </w:r>
            <w:r w:rsidR="001F1D6E" w:rsidRPr="001A6156">
              <w:rPr>
                <w:rFonts w:hAnsi="Times New Roman" w:ascii="Times New Roman"/>
              </w:rPr>
              <w:t>2015. do 29.04.2016</w:t>
            </w:r>
            <w:r w:rsidR="008952D8" w:rsidRPr="001A6156">
              <w:rPr>
                <w:rFonts w:hAnsi="Times New Roman" w:ascii="Times New Roman"/>
              </w:rPr>
              <w:t xml:space="preserve">. </w:t>
            </w:r>
            <w:r w:rsidR="001F1D6E" w:rsidRPr="001A6156">
              <w:rPr>
                <w:rFonts w:hAnsi="Times New Roman" w:ascii="Times New Roman"/>
              </w:rPr>
              <w:t xml:space="preserve"> </w:t>
            </w:r>
            <w:r w:rsidR="008952D8" w:rsidRPr="001A6156">
              <w:rPr>
                <w:rFonts w:hAnsi="Times New Roman" w:ascii="Times New Roman"/>
              </w:rPr>
              <w:t xml:space="preserve">  </w:t>
            </w:r>
            <w:r w:rsidR="008952D8" w:rsidRPr="001A6156">
              <w:rPr>
                <w:rFonts w:hAnsi="Times New Roman" w:ascii="Times New Roman"/>
                <w:b/>
              </w:rPr>
              <w:t>945,</w:t>
            </w:r>
            <w:r>
              <w:rPr>
                <w:rFonts w:hAnsi="Times New Roman" w:ascii="Times New Roman"/>
                <w:b/>
              </w:rPr>
              <w:t>68</w:t>
            </w:r>
          </w:p>
          <w:p w:rsidRDefault="00E91D5F" w:rsidP="008952D8" w:rsidR="008952D8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Članarina HG Kom.</w:t>
            </w:r>
          </w:p>
          <w:p w:rsidRDefault="0030457F" w:rsidP="00E36866" w:rsidR="008952D8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</w:t>
            </w:r>
            <w:r w:rsidR="008952D8" w:rsidRPr="001A6156">
              <w:rPr>
                <w:rFonts w:hAnsi="Times New Roman" w:ascii="Times New Roman"/>
              </w:rPr>
              <w:t>lavnica</w:t>
            </w:r>
            <w:r>
              <w:rPr>
                <w:rFonts w:hAnsi="Times New Roman" w:ascii="Times New Roman"/>
              </w:rPr>
              <w:t xml:space="preserve"> </w:t>
            </w:r>
            <w:r w:rsidR="008952D8" w:rsidRPr="001A6156">
              <w:rPr>
                <w:rFonts w:hAnsi="Times New Roman" w:ascii="Times New Roman"/>
              </w:rPr>
              <w:t xml:space="preserve">   </w:t>
            </w:r>
            <w:r w:rsidR="00E91D5F">
              <w:rPr>
                <w:rFonts w:hAnsi="Times New Roman" w:ascii="Times New Roman"/>
              </w:rPr>
              <w:t xml:space="preserve">      </w:t>
            </w:r>
            <w:r w:rsidR="00E36866">
              <w:rPr>
                <w:rFonts w:hAnsi="Times New Roman" w:ascii="Times New Roman"/>
              </w:rPr>
              <w:t>618</w:t>
            </w:r>
            <w:r w:rsidR="00E91D5F">
              <w:rPr>
                <w:rFonts w:hAnsi="Times New Roman" w:ascii="Times New Roman"/>
              </w:rPr>
              <w:t>,97</w:t>
            </w:r>
            <w:r w:rsidR="00E36866">
              <w:rPr>
                <w:rFonts w:hAnsi="Times New Roman" w:ascii="Times New Roman"/>
              </w:rPr>
              <w:t xml:space="preserve"> </w:t>
            </w:r>
            <w:r w:rsidR="008952D8" w:rsidRPr="001A6156">
              <w:rPr>
                <w:rFonts w:hAnsi="Times New Roman" w:ascii="Times New Roman"/>
              </w:rPr>
              <w:t>kamata</w:t>
            </w:r>
            <w:r w:rsidR="00E91D5F">
              <w:rPr>
                <w:rFonts w:hAnsi="Times New Roman" w:ascii="Times New Roman"/>
              </w:rPr>
              <w:t xml:space="preserve">            400,00</w:t>
            </w:r>
          </w:p>
          <w:p w:rsidRDefault="008952D8" w:rsidP="008952D8" w:rsidR="008952D8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E91D5F">
              <w:rPr>
                <w:rFonts w:hAnsi="Times New Roman" w:ascii="Times New Roman"/>
                <w:b/>
              </w:rPr>
              <w:t xml:space="preserve">       1.018,97</w:t>
            </w:r>
          </w:p>
          <w:p w:rsidRDefault="00E91D5F" w:rsidP="008952D8" w:rsidR="008952D8">
            <w:pPr>
              <w:pBdr>
                <w:bottom w:space="1" w:sz="6" w:color="auto" w:val="single"/>
              </w:pBd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Porez na tvrtku za 2015 i </w:t>
            </w:r>
            <w:r w:rsidR="008952D8" w:rsidRPr="001A6156">
              <w:rPr>
                <w:rFonts w:hAnsi="Times New Roman" w:ascii="Times New Roman"/>
              </w:rPr>
              <w:t>2016.</w:t>
            </w:r>
            <w:r>
              <w:rPr>
                <w:rFonts w:hAnsi="Times New Roman" w:ascii="Times New Roman"/>
                <w:b/>
              </w:rPr>
              <w:t>1.570,00</w:t>
            </w:r>
          </w:p>
          <w:p w:rsidRDefault="00E91D5F" w:rsidP="008952D8" w:rsidR="00C71149" w:rsidRPr="001A6156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</w:t>
            </w:r>
            <w:r w:rsidR="00E36866">
              <w:rPr>
                <w:rFonts w:hAnsi="Times New Roman" w:ascii="Times New Roman"/>
                <w:b/>
              </w:rPr>
              <w:t>76.697,</w:t>
            </w:r>
            <w:r>
              <w:rPr>
                <w:rFonts w:hAnsi="Times New Roman" w:ascii="Times New Roman"/>
                <w:b/>
              </w:rPr>
              <w:t>96</w:t>
            </w:r>
          </w:p>
        </w:tc>
        <w:tc>
          <w:tcPr>
            <w:tcW w:type="dxa" w:w="1985"/>
          </w:tcPr>
          <w:p w:rsidRDefault="0065318A" w:rsidP="000133CA" w:rsidR="001F1D6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           </w:t>
            </w:r>
          </w:p>
          <w:p w:rsidRDefault="0065318A" w:rsidP="000133CA" w:rsidR="0065318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</w:t>
            </w:r>
          </w:p>
          <w:p w:rsidRDefault="0065318A" w:rsidP="000133CA" w:rsidR="0065318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</w:t>
            </w:r>
          </w:p>
          <w:p w:rsidRDefault="0065318A" w:rsidP="000133CA" w:rsidR="0065318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-</w:t>
            </w:r>
          </w:p>
          <w:p w:rsidRDefault="001867D3" w:rsidP="000133CA" w:rsidR="001867D3">
            <w:pPr>
              <w:rPr>
                <w:rFonts w:hAnsi="Times New Roman" w:ascii="Times New Roman"/>
                <w:b/>
              </w:rPr>
            </w:pPr>
          </w:p>
          <w:p w:rsidRDefault="001867D3" w:rsidP="000133CA" w:rsidR="001867D3">
            <w:pPr>
              <w:rPr>
                <w:rFonts w:hAnsi="Times New Roman" w:ascii="Times New Roman"/>
                <w:b/>
              </w:rPr>
            </w:pPr>
          </w:p>
          <w:p w:rsidRDefault="001867D3" w:rsidP="000133CA" w:rsidR="001867D3">
            <w:pPr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 w:rsidRPr="001A6156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268"/>
          </w:tcPr>
          <w:p w:rsidRDefault="001C12CF" w:rsidP="001C12CF" w:rsidR="001C12CF">
            <w:pPr>
              <w:rPr>
                <w:rFonts w:hAnsi="Times New Roman" w:ascii="Times New Roman"/>
              </w:rPr>
            </w:pPr>
          </w:p>
          <w:p w:rsidRDefault="001C12CF" w:rsidP="002F0257" w:rsidR="001C12CF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</w:p>
          <w:p w:rsidRDefault="009B006B" w:rsidP="002F0257" w:rsidR="009B006B">
            <w:pPr>
              <w:jc w:val="center"/>
              <w:rPr>
                <w:rFonts w:hAnsi="Times New Roman" w:ascii="Times New Roman"/>
              </w:rPr>
            </w:pPr>
          </w:p>
          <w:p w:rsidRDefault="009B006B" w:rsidP="002F0257" w:rsidR="009B006B">
            <w:pPr>
              <w:jc w:val="center"/>
              <w:rPr>
                <w:rFonts w:hAnsi="Times New Roman" w:ascii="Times New Roman"/>
              </w:rPr>
            </w:pPr>
          </w:p>
          <w:p w:rsidRDefault="002F0257" w:rsidP="002F0257" w:rsidR="002F0257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9E2CD6" w:rsidP="002F0257" w:rsidR="009E2CD6">
            <w:pPr>
              <w:jc w:val="center"/>
              <w:rPr>
                <w:rFonts w:hAnsi="Times New Roman" w:ascii="Times New Roman"/>
              </w:rPr>
            </w:pPr>
          </w:p>
          <w:p w:rsidRDefault="009E2CD6" w:rsidP="002F0257" w:rsidR="009E2CD6">
            <w:pPr>
              <w:jc w:val="center"/>
              <w:rPr>
                <w:rFonts w:hAnsi="Times New Roman" w:ascii="Times New Roman"/>
              </w:rPr>
            </w:pPr>
          </w:p>
          <w:p w:rsidRDefault="001867D3" w:rsidP="002F0257" w:rsidR="001867D3">
            <w:pPr>
              <w:jc w:val="center"/>
              <w:rPr>
                <w:rFonts w:hAnsi="Times New Roman" w:ascii="Times New Roman"/>
              </w:rPr>
            </w:pPr>
          </w:p>
          <w:p w:rsidRDefault="009E2CD6" w:rsidP="002F0257" w:rsidR="009E2CD6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9B006B" w:rsidP="002F0257" w:rsidR="009B006B">
            <w:pPr>
              <w:jc w:val="center"/>
              <w:rPr>
                <w:rFonts w:hAnsi="Times New Roman" w:ascii="Times New Roman"/>
              </w:rPr>
            </w:pPr>
          </w:p>
          <w:p w:rsidRDefault="009B006B" w:rsidP="002F0257" w:rsidR="009B006B">
            <w:pPr>
              <w:jc w:val="center"/>
              <w:rPr>
                <w:rFonts w:hAnsi="Times New Roman" w:ascii="Times New Roman"/>
              </w:rPr>
            </w:pPr>
          </w:p>
          <w:p w:rsidRDefault="009B006B" w:rsidP="002F0257" w:rsidR="009B006B">
            <w:pPr>
              <w:jc w:val="center"/>
              <w:rPr>
                <w:rFonts w:hAnsi="Times New Roman" w:ascii="Times New Roman"/>
              </w:rPr>
            </w:pPr>
          </w:p>
          <w:p w:rsidRDefault="009E2CD6" w:rsidP="009E2CD6" w:rsidR="009E2CD6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9B006B" w:rsidP="009B006B" w:rsidR="009B006B">
            <w:pPr>
              <w:rPr>
                <w:rFonts w:hAnsi="Times New Roman" w:ascii="Times New Roman"/>
              </w:rPr>
            </w:pPr>
          </w:p>
          <w:p w:rsidRDefault="009B006B" w:rsidP="001867D3" w:rsidR="009B006B">
            <w:pPr>
              <w:rPr>
                <w:rFonts w:hAnsi="Times New Roman" w:ascii="Times New Roman"/>
              </w:rPr>
            </w:pPr>
          </w:p>
          <w:p w:rsidRDefault="009E2CD6" w:rsidP="002F0257" w:rsidR="009E2CD6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C71149" w:rsidP="001C12CF" w:rsidR="00C71149">
            <w:pPr>
              <w:rPr>
                <w:rFonts w:hAnsi="Times New Roman" w:ascii="Times New Roman"/>
              </w:rPr>
            </w:pPr>
          </w:p>
          <w:p w:rsidRDefault="001C12CF" w:rsidP="001C12CF" w:rsidR="001C12CF" w:rsidRPr="009E2CD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PDV             </w:t>
            </w:r>
            <w:r w:rsidRPr="001A6156">
              <w:rPr>
                <w:rFonts w:hAnsi="Times New Roman" w:ascii="Times New Roman"/>
                <w:b/>
              </w:rPr>
              <w:t>28.963,30</w:t>
            </w:r>
          </w:p>
          <w:p w:rsidRDefault="001C12CF" w:rsidP="001C12CF" w:rsidR="001C12CF" w:rsidRPr="0030457F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Porez na dobit za razd</w:t>
            </w:r>
            <w:r>
              <w:rPr>
                <w:rFonts w:hAnsi="Times New Roman" w:ascii="Times New Roman"/>
              </w:rPr>
              <w:t xml:space="preserve">oblje </w:t>
            </w:r>
            <w:r w:rsidRPr="001A6156">
              <w:rPr>
                <w:rFonts w:hAnsi="Times New Roman" w:ascii="Times New Roman"/>
              </w:rPr>
              <w:t xml:space="preserve"> od 01.01. do 31.12.2014     </w:t>
            </w:r>
            <w:r w:rsidRPr="001A6156">
              <w:rPr>
                <w:rFonts w:hAnsi="Times New Roman" w:ascii="Times New Roman"/>
                <w:b/>
              </w:rPr>
              <w:t>1.748,90</w:t>
            </w:r>
          </w:p>
          <w:p w:rsidRDefault="001C12CF" w:rsidP="001C12CF" w:rsidR="001C12CF" w:rsidRPr="0030457F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Porez i prirez za razdo. od 31.08.2015. do 29.04.2016.       </w:t>
            </w:r>
            <w:r w:rsidRPr="001A6156">
              <w:rPr>
                <w:rFonts w:hAnsi="Times New Roman" w:ascii="Times New Roman"/>
                <w:b/>
              </w:rPr>
              <w:t>945,68</w:t>
            </w:r>
          </w:p>
          <w:p w:rsidRDefault="001C12CF" w:rsidP="001C12CF" w:rsidR="001C12C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Članarina HG Komori</w:t>
            </w:r>
          </w:p>
          <w:p w:rsidRDefault="001C12CF" w:rsidP="001C12CF" w:rsidR="001C12CF" w:rsidRPr="001A6156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</w:t>
            </w:r>
            <w:r w:rsidRPr="001A6156">
              <w:rPr>
                <w:rFonts w:hAnsi="Times New Roman" w:ascii="Times New Roman"/>
              </w:rPr>
              <w:t>lavnica</w:t>
            </w:r>
            <w:r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 xml:space="preserve">   </w:t>
            </w:r>
            <w:r>
              <w:rPr>
                <w:rFonts w:hAnsi="Times New Roman" w:ascii="Times New Roman"/>
              </w:rPr>
              <w:t xml:space="preserve">        </w:t>
            </w:r>
            <w:r w:rsidRPr="001A6156">
              <w:rPr>
                <w:rFonts w:hAnsi="Times New Roman" w:ascii="Times New Roman"/>
              </w:rPr>
              <w:t>618,97</w:t>
            </w:r>
          </w:p>
          <w:p w:rsidRDefault="001C12CF" w:rsidP="001C12CF" w:rsidR="001C12CF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>
              <w:rPr>
                <w:rFonts w:hAnsi="Times New Roman" w:ascii="Times New Roman"/>
              </w:rPr>
              <w:t xml:space="preserve">              </w:t>
            </w:r>
            <w:r w:rsidRPr="001A6156">
              <w:rPr>
                <w:rFonts w:hAnsi="Times New Roman" w:ascii="Times New Roman"/>
              </w:rPr>
              <w:t>400,00</w:t>
            </w:r>
          </w:p>
          <w:p w:rsidRDefault="001C12CF" w:rsidP="001C12CF" w:rsidR="001C12CF" w:rsidRPr="001A6156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>
              <w:rPr>
                <w:rFonts w:hAnsi="Times New Roman" w:ascii="Times New Roman"/>
                <w:b/>
              </w:rPr>
              <w:t xml:space="preserve">          </w:t>
            </w:r>
            <w:r w:rsidRPr="001A6156">
              <w:rPr>
                <w:rFonts w:hAnsi="Times New Roman" w:ascii="Times New Roman"/>
                <w:b/>
              </w:rPr>
              <w:t>1.018,97</w:t>
            </w:r>
          </w:p>
          <w:p w:rsidRDefault="001C12CF" w:rsidP="001C12CF" w:rsidR="00C71149">
            <w:pPr>
              <w:pBdr>
                <w:bottom w:space="1" w:sz="6" w:color="auto" w:val="single"/>
              </w:pBd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 xml:space="preserve">Porez na tvrtku za 2015 i  2016. </w:t>
            </w:r>
            <w:r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  <w:b/>
              </w:rPr>
              <w:t>1.570,00</w:t>
            </w:r>
          </w:p>
          <w:p w:rsidRDefault="00E36866" w:rsidP="001C12CF" w:rsidR="00C71149" w:rsidRPr="001A6156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   34.246,85</w:t>
            </w:r>
          </w:p>
        </w:tc>
        <w:tc>
          <w:tcPr>
            <w:tcW w:type="dxa" w:w="1984"/>
          </w:tcPr>
          <w:p w:rsidRDefault="001C12CF" w:rsidP="001C12CF" w:rsidR="001C12C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lastRenderedPageBreak/>
              <w:t>Porez  doh.nesam. rada</w:t>
            </w:r>
          </w:p>
          <w:p w:rsidRDefault="00564557" w:rsidP="000D49E4" w:rsidR="000D49E4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</w:t>
            </w:r>
            <w:r w:rsidR="000D49E4">
              <w:rPr>
                <w:rFonts w:hAnsi="Times New Roman" w:ascii="Times New Roman"/>
              </w:rPr>
              <w:t>lavnica</w:t>
            </w:r>
            <w:r>
              <w:rPr>
                <w:rFonts w:hAnsi="Times New Roman" w:ascii="Times New Roman"/>
              </w:rPr>
              <w:t xml:space="preserve">       811,25</w:t>
            </w:r>
            <w:r w:rsidR="000D49E4">
              <w:rPr>
                <w:rFonts w:hAnsi="Times New Roman" w:ascii="Times New Roman"/>
              </w:rPr>
              <w:t xml:space="preserve"> </w:t>
            </w:r>
          </w:p>
          <w:p w:rsidRDefault="00564557" w:rsidP="000D49E4" w:rsidR="00564557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kamata           60,42</w:t>
            </w:r>
          </w:p>
          <w:p w:rsidRDefault="00564557" w:rsidP="001C12CF" w:rsidR="001C12CF" w:rsidRPr="001A6156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ukupno      </w:t>
            </w:r>
            <w:r w:rsidR="000E7C27">
              <w:rPr>
                <w:rFonts w:hAnsi="Times New Roman" w:ascii="Times New Roman"/>
                <w:b/>
              </w:rPr>
              <w:t xml:space="preserve"> 871,67</w:t>
            </w:r>
          </w:p>
          <w:p w:rsidRDefault="001C12CF" w:rsidP="001C12CF" w:rsidR="001C12C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MO-II. radnog odnosa</w:t>
            </w:r>
          </w:p>
          <w:p w:rsidRDefault="001C12CF" w:rsidP="001C12CF" w:rsidR="001C12CF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</w:t>
            </w:r>
            <w:r>
              <w:rPr>
                <w:rFonts w:hAnsi="Times New Roman" w:ascii="Times New Roman"/>
              </w:rPr>
              <w:t xml:space="preserve">  </w:t>
            </w:r>
            <w:r w:rsidR="00564557">
              <w:rPr>
                <w:rFonts w:hAnsi="Times New Roman" w:ascii="Times New Roman"/>
              </w:rPr>
              <w:t xml:space="preserve"> 4.971,66</w:t>
            </w:r>
          </w:p>
          <w:p w:rsidRDefault="001C12CF" w:rsidP="00564557" w:rsidR="00564557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 w:rsidR="00564557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 </w:t>
            </w:r>
            <w:r w:rsidR="00564557">
              <w:rPr>
                <w:rFonts w:hAnsi="Times New Roman" w:ascii="Times New Roman"/>
              </w:rPr>
              <w:t xml:space="preserve">       354,17</w:t>
            </w:r>
          </w:p>
          <w:p w:rsidRDefault="00E564CC" w:rsidP="00564557" w:rsidR="00E564CC">
            <w:pPr>
              <w:spacing w:after="0"/>
              <w:rPr>
                <w:rFonts w:hAnsi="Times New Roman" w:ascii="Times New Roman"/>
                <w:b/>
              </w:rPr>
            </w:pPr>
            <w:r w:rsidRPr="00E564CC">
              <w:rPr>
                <w:rFonts w:hAnsi="Times New Roman" w:ascii="Times New Roman"/>
                <w:b/>
              </w:rPr>
              <w:t xml:space="preserve"> ukupno    5.325,83</w:t>
            </w:r>
          </w:p>
          <w:p w:rsidRDefault="00E564CC" w:rsidP="00564557" w:rsidR="00E564CC">
            <w:pPr>
              <w:spacing w:after="0"/>
              <w:rPr>
                <w:rFonts w:hAnsi="Times New Roman" w:ascii="Times New Roman"/>
              </w:rPr>
            </w:pPr>
            <w:r w:rsidRPr="00E564CC">
              <w:rPr>
                <w:rFonts w:hAnsi="Times New Roman" w:ascii="Times New Roman"/>
              </w:rPr>
              <w:t>MO</w:t>
            </w:r>
            <w:r>
              <w:rPr>
                <w:rFonts w:hAnsi="Times New Roman" w:ascii="Times New Roman"/>
              </w:rPr>
              <w:t>- gen. rad. odnosa</w:t>
            </w:r>
          </w:p>
          <w:p w:rsidRDefault="00E564CC" w:rsidP="00564557" w:rsidR="00E564CC" w:rsidRPr="00E564CC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glavnica  15.722,51</w:t>
            </w:r>
          </w:p>
          <w:p w:rsidRDefault="00E564CC" w:rsidP="00564557" w:rsidR="00E564CC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E564CC">
              <w:rPr>
                <w:rFonts w:hAnsi="Times New Roman" w:ascii="Times New Roman"/>
              </w:rPr>
              <w:t>kamata</w:t>
            </w:r>
            <w:r>
              <w:rPr>
                <w:rFonts w:hAnsi="Times New Roman" w:ascii="Times New Roman"/>
              </w:rPr>
              <w:t xml:space="preserve">      1.136,98</w:t>
            </w:r>
          </w:p>
          <w:p w:rsidRDefault="00E564CC" w:rsidP="00564557" w:rsidR="00E564CC" w:rsidRPr="007324C2">
            <w:pPr>
              <w:spacing w:after="0"/>
              <w:rPr>
                <w:rFonts w:hAnsi="Times New Roman" w:ascii="Times New Roman"/>
                <w:b/>
              </w:rPr>
            </w:pPr>
            <w:r w:rsidRPr="007324C2">
              <w:rPr>
                <w:rFonts w:hAnsi="Times New Roman" w:ascii="Times New Roman"/>
                <w:b/>
              </w:rPr>
              <w:t>ukupno   16.859,49</w:t>
            </w:r>
          </w:p>
          <w:p w:rsidRDefault="001C12CF" w:rsidP="00564557" w:rsidR="001C12CF" w:rsidRPr="007324C2">
            <w:pPr>
              <w:spacing w:after="0"/>
              <w:rPr>
                <w:rFonts w:hAnsi="Times New Roman" w:ascii="Times New Roman"/>
                <w:b/>
              </w:rPr>
            </w:pPr>
            <w:r w:rsidRPr="007324C2">
              <w:rPr>
                <w:rFonts w:hAnsi="Times New Roman" w:ascii="Times New Roman"/>
                <w:b/>
              </w:rPr>
              <w:t xml:space="preserve">      </w:t>
            </w:r>
            <w:r w:rsidR="00E564CC" w:rsidRPr="007324C2">
              <w:rPr>
                <w:rFonts w:hAnsi="Times New Roman" w:ascii="Times New Roman"/>
                <w:b/>
              </w:rPr>
              <w:t xml:space="preserve"> </w:t>
            </w:r>
          </w:p>
          <w:p w:rsidRDefault="007324C2" w:rsidP="001C12CF" w:rsidR="00F469A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ZO- radni odnos</w:t>
            </w:r>
          </w:p>
          <w:p w:rsidRDefault="007324C2" w:rsidP="001C12CF" w:rsidR="007324C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glavnica  16.148,86</w:t>
            </w:r>
          </w:p>
          <w:p w:rsidRDefault="007324C2" w:rsidP="001C12CF" w:rsidR="007324C2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kamata      1.136,98</w:t>
            </w:r>
          </w:p>
          <w:p w:rsidRDefault="007324C2" w:rsidP="001C12CF" w:rsidR="00F469A7" w:rsidRPr="00F469A7">
            <w:pPr>
              <w:rPr>
                <w:rFonts w:hAnsi="Times New Roman" w:ascii="Times New Roman"/>
                <w:b/>
              </w:rPr>
            </w:pPr>
            <w:r w:rsidRPr="007324C2">
              <w:rPr>
                <w:rFonts w:hAnsi="Times New Roman" w:ascii="Times New Roman"/>
                <w:b/>
              </w:rPr>
              <w:t xml:space="preserve">ukupno   17.325,17 </w:t>
            </w:r>
          </w:p>
          <w:p w:rsidRDefault="007324C2" w:rsidP="001C12CF" w:rsidR="001C12CF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ZO-  zaštita ra</w:t>
            </w:r>
            <w:r w:rsidR="00BC5BE7">
              <w:rPr>
                <w:rFonts w:hAnsi="Times New Roman" w:ascii="Times New Roman"/>
              </w:rPr>
              <w:t>dnika</w:t>
            </w:r>
          </w:p>
          <w:p w:rsidRDefault="001C12CF" w:rsidP="001C12CF" w:rsidR="001C12CF" w:rsidRPr="001A6156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glavnica</w:t>
            </w:r>
            <w:r w:rsidR="007324C2">
              <w:rPr>
                <w:rFonts w:hAnsi="Times New Roman" w:ascii="Times New Roman"/>
              </w:rPr>
              <w:t xml:space="preserve">   </w:t>
            </w:r>
            <w:r w:rsidR="00BC5BE7">
              <w:rPr>
                <w:rFonts w:hAnsi="Times New Roman" w:ascii="Times New Roman"/>
              </w:rPr>
              <w:t xml:space="preserve">    514,28</w:t>
            </w:r>
            <w:r w:rsidRPr="001A6156">
              <w:rPr>
                <w:rFonts w:hAnsi="Times New Roman" w:ascii="Times New Roman"/>
              </w:rPr>
              <w:t xml:space="preserve">         </w:t>
            </w:r>
          </w:p>
          <w:p w:rsidRDefault="001C12CF" w:rsidP="001C12CF" w:rsidR="001C12CF" w:rsidRPr="001A6156">
            <w:pPr>
              <w:pBdr>
                <w:bottom w:space="1" w:sz="6" w:color="auto" w:val="single"/>
              </w:pBd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kamata</w:t>
            </w:r>
            <w:r>
              <w:rPr>
                <w:rFonts w:hAnsi="Times New Roman" w:ascii="Times New Roman"/>
              </w:rPr>
              <w:t xml:space="preserve">           </w:t>
            </w:r>
            <w:r w:rsidR="00BC5BE7">
              <w:rPr>
                <w:rFonts w:hAnsi="Times New Roman" w:ascii="Times New Roman"/>
              </w:rPr>
              <w:t>37,00</w:t>
            </w:r>
          </w:p>
          <w:p w:rsidRDefault="001C12CF" w:rsidP="001C12CF" w:rsidR="001C12CF">
            <w:pPr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  <w:b/>
              </w:rPr>
              <w:t>ukupno</w:t>
            </w:r>
            <w:r w:rsidR="00F469A7">
              <w:rPr>
                <w:rFonts w:hAnsi="Times New Roman" w:ascii="Times New Roman"/>
                <w:b/>
              </w:rPr>
              <w:t xml:space="preserve">     </w:t>
            </w:r>
            <w:r w:rsidR="00BC5BE7">
              <w:rPr>
                <w:rFonts w:hAnsi="Times New Roman" w:ascii="Times New Roman"/>
                <w:b/>
              </w:rPr>
              <w:t xml:space="preserve">  551,28</w:t>
            </w:r>
          </w:p>
          <w:p w:rsidRDefault="00BC5BE7" w:rsidP="001C12CF" w:rsidR="00BC5BE7" w:rsidRPr="00BC5BE7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D</w:t>
            </w:r>
            <w:r w:rsidRPr="00BC5BE7">
              <w:rPr>
                <w:rFonts w:hAnsi="Times New Roman" w:ascii="Times New Roman"/>
              </w:rPr>
              <w:t>oprinos za</w:t>
            </w:r>
            <w:r>
              <w:rPr>
                <w:rFonts w:hAnsi="Times New Roman" w:ascii="Times New Roman"/>
                <w:b/>
              </w:rPr>
              <w:t xml:space="preserve"> </w:t>
            </w:r>
            <w:r w:rsidRPr="00BC5BE7">
              <w:rPr>
                <w:rFonts w:hAnsi="Times New Roman" w:ascii="Times New Roman"/>
              </w:rPr>
              <w:t>zapošlj</w:t>
            </w:r>
          </w:p>
          <w:p w:rsidRDefault="001C12CF" w:rsidP="00BC5BE7" w:rsidR="001C12CF" w:rsidRPr="00BC5BE7">
            <w:pPr>
              <w:spacing w:after="0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glavnica  </w:t>
            </w:r>
            <w:r w:rsidR="00BC5BE7">
              <w:rPr>
                <w:rFonts w:hAnsi="Times New Roman" w:ascii="Times New Roman"/>
              </w:rPr>
              <w:t xml:space="preserve">  1.415,28</w:t>
            </w:r>
            <w:r w:rsidRPr="001A6156">
              <w:rPr>
                <w:rFonts w:hAnsi="Times New Roman" w:ascii="Times New Roman"/>
              </w:rPr>
              <w:t xml:space="preserve">   </w:t>
            </w:r>
            <w:r w:rsidR="004100D7">
              <w:rPr>
                <w:rFonts w:hAnsi="Times New Roman" w:ascii="Times New Roman"/>
              </w:rPr>
              <w:t xml:space="preserve">    </w:t>
            </w:r>
            <w:r w:rsidRPr="001A6156">
              <w:rPr>
                <w:rFonts w:hAnsi="Times New Roman" w:ascii="Times New Roman"/>
                <w:b/>
              </w:rPr>
              <w:t xml:space="preserve"> </w:t>
            </w:r>
          </w:p>
          <w:p w:rsidRDefault="00BC5BE7" w:rsidP="001C12CF" w:rsidR="001C12C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kamata         102,39</w:t>
            </w:r>
          </w:p>
          <w:p w:rsidRDefault="00C71149" w:rsidP="001C12CF" w:rsidR="00BC5BE7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ukupno    1.517,67</w:t>
            </w:r>
          </w:p>
          <w:p w:rsidRDefault="00C71149" w:rsidP="001C12CF" w:rsidR="00C71149" w:rsidRPr="001A6156">
            <w:pPr>
              <w:rPr>
                <w:rFonts w:hAnsi="Times New Roman" w:ascii="Times New Roman"/>
                <w:b/>
              </w:rPr>
            </w:pPr>
          </w:p>
          <w:p w:rsidRDefault="001C12CF" w:rsidP="00C71149" w:rsidR="001C12CF" w:rsidRPr="00C71149">
            <w:pPr>
              <w:spacing w:after="0"/>
              <w:rPr>
                <w:rFonts w:hAnsi="Times New Roman" w:ascii="Times New Roman"/>
              </w:rPr>
            </w:pPr>
          </w:p>
          <w:p w:rsidRDefault="001F1D6E" w:rsidP="000133CA" w:rsidR="001F1D6E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C03D32" w:rsidR="001867D3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1867D3" w:rsidP="001867D3" w:rsidR="001867D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  <w:p w:rsidRDefault="005C7AB5" w:rsidP="001867D3" w:rsidR="005C7AB5">
            <w:pPr>
              <w:pStyle w:val="Bezproreda"/>
              <w:pBdr>
                <w:bottom w:space="1" w:sz="6" w:color="auto" w:val="single"/>
              </w:pBdr>
              <w:jc w:val="center"/>
              <w:rPr>
                <w:rFonts w:hAnsi="Times New Roman" w:ascii="Times New Roman"/>
                <w:b/>
              </w:rPr>
            </w:pPr>
          </w:p>
          <w:p w:rsidRDefault="001867D3" w:rsidP="001867D3" w:rsidR="001867D3">
            <w:pPr>
              <w:pStyle w:val="Bezproreda"/>
              <w:pBdr>
                <w:bottom w:space="1" w:sz="6" w:color="auto" w:val="single"/>
              </w:pBd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  <w:p w:rsidRDefault="00FB3B41" w:rsidP="001867D3" w:rsidR="00FB3B41">
            <w:pPr>
              <w:pStyle w:val="Bezproreda"/>
              <w:pBdr>
                <w:bottom w:space="1" w:sz="6" w:color="auto" w:val="single"/>
              </w:pBdr>
              <w:jc w:val="center"/>
              <w:rPr>
                <w:rFonts w:hAnsi="Times New Roman" w:ascii="Times New Roman"/>
                <w:b/>
              </w:rPr>
            </w:pPr>
          </w:p>
          <w:p w:rsidRDefault="00E36866" w:rsidP="00FB45E0" w:rsidR="001867D3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</w:t>
            </w:r>
            <w:r w:rsidR="005C7AB5">
              <w:rPr>
                <w:rFonts w:hAnsi="Times New Roman" w:ascii="Times New Roman"/>
                <w:b/>
              </w:rPr>
              <w:t xml:space="preserve">               </w:t>
            </w:r>
            <w:r>
              <w:rPr>
                <w:rFonts w:hAnsi="Times New Roman" w:ascii="Times New Roman"/>
                <w:b/>
              </w:rPr>
              <w:t>42.451,11</w:t>
            </w:r>
          </w:p>
        </w:tc>
        <w:tc>
          <w:tcPr>
            <w:tcW w:type="dxa" w:w="1276"/>
          </w:tcPr>
          <w:p w:rsidRDefault="007562C0" w:rsidP="007562C0" w:rsidR="001F1D6E" w:rsidRPr="002F0257">
            <w:pPr>
              <w:pStyle w:val="Bezproreda"/>
              <w:ind w:left="-108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Tražbina Republike  Hrvatske Mini</w:t>
            </w:r>
            <w:r w:rsidR="00787F01">
              <w:rPr>
                <w:rFonts w:hAnsi="Times New Roman" w:ascii="Times New Roman"/>
              </w:rPr>
              <w:t xml:space="preserve">starstva financija osporena je </w:t>
            </w:r>
            <w:r w:rsidR="00700472">
              <w:rPr>
                <w:rFonts w:hAnsi="Times New Roman" w:ascii="Times New Roman"/>
              </w:rPr>
              <w:t>u iznosu od 42.451,11 kn</w:t>
            </w:r>
            <w:r>
              <w:rPr>
                <w:rFonts w:hAnsi="Times New Roman" w:ascii="Times New Roman"/>
              </w:rPr>
              <w:t xml:space="preserve">  je</w:t>
            </w:r>
            <w:r w:rsidR="00700472">
              <w:rPr>
                <w:rFonts w:hAnsi="Times New Roman" w:ascii="Times New Roman"/>
              </w:rPr>
              <w:t xml:space="preserve">r je isti iznos </w:t>
            </w:r>
            <w:r w:rsidR="00D50F80">
              <w:rPr>
                <w:rFonts w:hAnsi="Times New Roman" w:ascii="Times New Roman"/>
              </w:rPr>
              <w:t xml:space="preserve"> priznat zaposlenicima</w:t>
            </w:r>
            <w:r w:rsidR="00700472">
              <w:rPr>
                <w:rFonts w:hAnsi="Times New Roman" w:ascii="Times New Roman"/>
              </w:rPr>
              <w:t xml:space="preserve"> u tabeli s</w:t>
            </w:r>
            <w:r>
              <w:rPr>
                <w:rFonts w:hAnsi="Times New Roman" w:ascii="Times New Roman"/>
              </w:rPr>
              <w:t xml:space="preserve">tečajnih vjerovnika prvog isplatnog reda </w:t>
            </w:r>
            <w:r w:rsidR="002F0257">
              <w:rPr>
                <w:rFonts w:hAnsi="Times New Roman" w:ascii="Times New Roman"/>
              </w:rPr>
              <w:t xml:space="preserve"> </w:t>
            </w:r>
            <w:r w:rsidR="00787F01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417"/>
          </w:tcPr>
          <w:p w:rsidRDefault="001F1D6E" w:rsidP="000133CA" w:rsidR="001F1D6E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</w:tr>
      <w:tr w:rsidTr="005B4819" w:rsidR="00323A7A" w:rsidRPr="00323A7A">
        <w:tc>
          <w:tcPr>
            <w:tcW w:type="dxa" w:w="708"/>
          </w:tcPr>
          <w:p w:rsidRDefault="00323A7A" w:rsidP="000133CA" w:rsidR="00323A7A" w:rsidRPr="00323A7A">
            <w:pPr>
              <w:pStyle w:val="Bezproreda"/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dxa" w:w="1986"/>
          </w:tcPr>
          <w:p w:rsidRDefault="00323A7A" w:rsidP="002F0257" w:rsidR="00FA761D">
            <w:pPr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</w:rPr>
              <w:t xml:space="preserve">ALIANZ </w:t>
            </w:r>
          </w:p>
          <w:p w:rsidRDefault="00323A7A" w:rsidP="002F0257" w:rsidR="00323A7A" w:rsidRPr="00323A7A">
            <w:pPr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</w:rPr>
              <w:t>ZAGREB d.d</w:t>
            </w:r>
          </w:p>
        </w:tc>
        <w:tc>
          <w:tcPr>
            <w:tcW w:type="dxa" w:w="992"/>
          </w:tcPr>
          <w:p w:rsidRDefault="00DC6603" w:rsidP="000133CA" w:rsidR="00323A7A" w:rsidRPr="00323A7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23759810849</w:t>
            </w:r>
          </w:p>
        </w:tc>
        <w:tc>
          <w:tcPr>
            <w:tcW w:type="dxa" w:w="1701"/>
          </w:tcPr>
          <w:p w:rsidRDefault="00323A7A" w:rsidP="000133CA" w:rsidR="00323A7A" w:rsidRPr="00323A7A">
            <w:pPr>
              <w:pStyle w:val="Bezproreda"/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</w:rPr>
              <w:t>Zagreb, Heinzelova 70</w:t>
            </w:r>
          </w:p>
        </w:tc>
        <w:tc>
          <w:tcPr>
            <w:tcW w:type="dxa" w:w="2126"/>
          </w:tcPr>
          <w:p w:rsidRDefault="00323A7A" w:rsidP="0070385C" w:rsidR="00323A7A" w:rsidRPr="00323A7A">
            <w:pPr>
              <w:jc w:val="right"/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  <w:b/>
              </w:rPr>
              <w:t>5.250,07</w:t>
            </w:r>
          </w:p>
        </w:tc>
        <w:tc>
          <w:tcPr>
            <w:tcW w:type="dxa" w:w="1985"/>
          </w:tcPr>
          <w:p w:rsidRDefault="0070385C" w:rsidP="000133CA" w:rsidR="00323A7A" w:rsidRPr="00323A7A">
            <w:pPr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</w:rPr>
              <w:t>Rješenje o ovrsi OVRV-205/16 od 22.02.2016</w:t>
            </w:r>
          </w:p>
        </w:tc>
        <w:tc>
          <w:tcPr>
            <w:tcW w:type="dxa" w:w="2268"/>
          </w:tcPr>
          <w:p w:rsidRDefault="00323A7A" w:rsidP="0070385C" w:rsidR="00323A7A" w:rsidRPr="00323A7A">
            <w:pPr>
              <w:jc w:val="right"/>
              <w:rPr>
                <w:rFonts w:hAnsi="Times New Roman" w:ascii="Times New Roman"/>
              </w:rPr>
            </w:pPr>
            <w:r w:rsidRPr="00323A7A">
              <w:rPr>
                <w:rFonts w:hAnsi="Times New Roman" w:ascii="Times New Roman"/>
                <w:b/>
              </w:rPr>
              <w:t>5.250,07</w:t>
            </w:r>
          </w:p>
        </w:tc>
        <w:tc>
          <w:tcPr>
            <w:tcW w:type="dxa" w:w="1984"/>
          </w:tcPr>
          <w:p w:rsidRDefault="00E72612" w:rsidP="00E72612" w:rsidR="00323A7A" w:rsidRPr="00323A7A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323A7A" w:rsidP="007562C0" w:rsidR="00323A7A" w:rsidRPr="00323A7A">
            <w:pPr>
              <w:pStyle w:val="Bezproreda"/>
              <w:ind w:left="-108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23A7A" w:rsidP="000133CA" w:rsidR="00323A7A" w:rsidRPr="00323A7A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B4819" w:rsidR="00FA761D" w:rsidRPr="00FA761D">
        <w:tc>
          <w:tcPr>
            <w:tcW w:type="dxa" w:w="708"/>
          </w:tcPr>
          <w:p w:rsidRDefault="00FA761D" w:rsidP="000133CA" w:rsidR="00FA761D" w:rsidRPr="00FA761D">
            <w:pPr>
              <w:pStyle w:val="Bezproreda"/>
              <w:rPr>
                <w:rFonts w:hAnsi="Times New Roman" w:ascii="Times New Roman"/>
              </w:rPr>
            </w:pPr>
            <w:r w:rsidRPr="00FA761D">
              <w:rPr>
                <w:rFonts w:hAnsi="Times New Roman" w:ascii="Times New Roman"/>
              </w:rPr>
              <w:t>4.</w:t>
            </w:r>
          </w:p>
        </w:tc>
        <w:tc>
          <w:tcPr>
            <w:tcW w:type="dxa" w:w="1986"/>
          </w:tcPr>
          <w:p w:rsidRDefault="00FA761D" w:rsidP="002F0257" w:rsidR="00FA761D" w:rsidRPr="00FA761D">
            <w:pPr>
              <w:rPr>
                <w:rFonts w:hAnsi="Times New Roman" w:ascii="Times New Roman"/>
              </w:rPr>
            </w:pPr>
            <w:r w:rsidRPr="00FA761D">
              <w:rPr>
                <w:rFonts w:hAnsi="Times New Roman" w:ascii="Times New Roman"/>
              </w:rPr>
              <w:t>ZAGREBAČKI HOLDING d.o.o.</w:t>
            </w:r>
          </w:p>
        </w:tc>
        <w:tc>
          <w:tcPr>
            <w:tcW w:type="dxa" w:w="992"/>
          </w:tcPr>
          <w:p w:rsidRDefault="00392BC3" w:rsidP="000133CA" w:rsidR="00FA761D" w:rsidRPr="00FA761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dxa" w:w="1701"/>
          </w:tcPr>
          <w:p w:rsidRDefault="00FA761D" w:rsidP="000133CA" w:rsidR="00FA761D" w:rsidRPr="00FA761D">
            <w:pPr>
              <w:pStyle w:val="Bezproreda"/>
              <w:rPr>
                <w:rFonts w:hAnsi="Times New Roman" w:ascii="Times New Roman"/>
              </w:rPr>
            </w:pPr>
            <w:r w:rsidRPr="00FA761D">
              <w:rPr>
                <w:rFonts w:hAnsi="Times New Roman" w:ascii="Times New Roman"/>
              </w:rPr>
              <w:t>Zagreb, Ulica grada Vukovara 4</w:t>
            </w:r>
          </w:p>
        </w:tc>
        <w:tc>
          <w:tcPr>
            <w:tcW w:type="dxa" w:w="2126"/>
          </w:tcPr>
          <w:p w:rsidRDefault="00DC0FA2" w:rsidP="0065318A" w:rsidR="00FA761D" w:rsidRPr="00DC0FA2">
            <w:pPr>
              <w:jc w:val="right"/>
              <w:rPr>
                <w:rFonts w:hAnsi="Times New Roman" w:ascii="Times New Roman"/>
              </w:rPr>
            </w:pPr>
            <w:r w:rsidRPr="00DC0FA2">
              <w:rPr>
                <w:rFonts w:hAnsi="Times New Roman" w:ascii="Times New Roman"/>
                <w:b/>
              </w:rPr>
              <w:t>1.773,24</w:t>
            </w:r>
            <w:r>
              <w:rPr>
                <w:rFonts w:hAnsi="Times New Roman" w:ascii="Times New Roman"/>
              </w:rPr>
              <w:t xml:space="preserve">    </w:t>
            </w:r>
          </w:p>
        </w:tc>
        <w:tc>
          <w:tcPr>
            <w:tcW w:type="dxa" w:w="1985"/>
          </w:tcPr>
          <w:p w:rsidRDefault="0065318A" w:rsidP="000133CA" w:rsidR="00FA761D" w:rsidRPr="00FA761D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Neplaćeni raču. parki.</w:t>
            </w:r>
            <w:r w:rsidRPr="00DC0FA2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a</w:t>
            </w:r>
            <w:r w:rsidRPr="00DC0FA2">
              <w:rPr>
                <w:rFonts w:hAnsi="Times New Roman" w:ascii="Times New Roman"/>
              </w:rPr>
              <w:t>utomobila</w:t>
            </w:r>
            <w:r>
              <w:rPr>
                <w:rFonts w:hAnsi="Times New Roman" w:ascii="Times New Roman"/>
              </w:rPr>
              <w:t xml:space="preserve">     </w:t>
            </w:r>
          </w:p>
        </w:tc>
        <w:tc>
          <w:tcPr>
            <w:tcW w:type="dxa" w:w="2268"/>
          </w:tcPr>
          <w:p w:rsidRDefault="00DC0FA2" w:rsidP="0065318A" w:rsidR="00FA761D" w:rsidRPr="00FA761D">
            <w:pPr>
              <w:jc w:val="right"/>
              <w:rPr>
                <w:rFonts w:hAnsi="Times New Roman" w:ascii="Times New Roman"/>
              </w:rPr>
            </w:pPr>
            <w:r w:rsidRPr="00DC0FA2">
              <w:rPr>
                <w:rFonts w:hAnsi="Times New Roman" w:ascii="Times New Roman"/>
                <w:b/>
              </w:rPr>
              <w:t>1.773,24</w:t>
            </w:r>
            <w:r>
              <w:rPr>
                <w:rFonts w:hAnsi="Times New Roman" w:ascii="Times New Roman"/>
              </w:rPr>
              <w:t xml:space="preserve">    </w:t>
            </w:r>
          </w:p>
        </w:tc>
        <w:tc>
          <w:tcPr>
            <w:tcW w:type="dxa" w:w="1984"/>
          </w:tcPr>
          <w:p w:rsidRDefault="00E72612" w:rsidP="00E72612" w:rsidR="00FA761D" w:rsidRPr="00FA761D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FA761D" w:rsidP="007562C0" w:rsidR="00FA761D" w:rsidRPr="00FA761D">
            <w:pPr>
              <w:pStyle w:val="Bezproreda"/>
              <w:ind w:left="-108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FA761D" w:rsidP="000133CA" w:rsidR="00FA761D" w:rsidRPr="00FA761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B4819" w:rsidR="007E2E7B" w:rsidRPr="007E2E7B">
        <w:tc>
          <w:tcPr>
            <w:tcW w:type="dxa" w:w="708"/>
          </w:tcPr>
          <w:p w:rsidRDefault="007E2E7B" w:rsidP="000133CA" w:rsidR="007E2E7B" w:rsidRPr="007E2E7B">
            <w:pPr>
              <w:pStyle w:val="Bezproreda"/>
              <w:rPr>
                <w:rFonts w:hAnsi="Times New Roman" w:ascii="Times New Roman"/>
              </w:rPr>
            </w:pPr>
            <w:r w:rsidRPr="007E2E7B">
              <w:rPr>
                <w:rFonts w:hAnsi="Times New Roman" w:ascii="Times New Roman"/>
              </w:rPr>
              <w:t>5.</w:t>
            </w:r>
          </w:p>
        </w:tc>
        <w:tc>
          <w:tcPr>
            <w:tcW w:type="dxa" w:w="1986"/>
          </w:tcPr>
          <w:p w:rsidRDefault="007E2E7B" w:rsidP="002F0257" w:rsidR="007E2E7B" w:rsidRPr="007E2E7B">
            <w:pPr>
              <w:rPr>
                <w:rFonts w:hAnsi="Times New Roman" w:ascii="Times New Roman"/>
              </w:rPr>
            </w:pPr>
            <w:r w:rsidRPr="007E2E7B">
              <w:rPr>
                <w:rFonts w:hAnsi="Times New Roman" w:ascii="Times New Roman"/>
              </w:rPr>
              <w:t xml:space="preserve">MARTINA </w:t>
            </w:r>
            <w:r w:rsidRPr="007E2E7B">
              <w:rPr>
                <w:rFonts w:hAnsi="Times New Roman" w:ascii="Times New Roman"/>
              </w:rPr>
              <w:lastRenderedPageBreak/>
              <w:t>LONČAREVIĆ</w:t>
            </w:r>
          </w:p>
        </w:tc>
        <w:tc>
          <w:tcPr>
            <w:tcW w:type="dxa" w:w="992"/>
          </w:tcPr>
          <w:p w:rsidRDefault="00392BC3" w:rsidP="000133CA" w:rsidR="007E2E7B" w:rsidRPr="007E2E7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4572297</w:t>
            </w:r>
            <w:r>
              <w:rPr>
                <w:rFonts w:hAnsi="Times New Roman" w:ascii="Times New Roman"/>
              </w:rPr>
              <w:lastRenderedPageBreak/>
              <w:t>7909</w:t>
            </w:r>
          </w:p>
        </w:tc>
        <w:tc>
          <w:tcPr>
            <w:tcW w:type="dxa" w:w="1701"/>
          </w:tcPr>
          <w:p w:rsidRDefault="007E2E7B" w:rsidP="000133CA" w:rsidR="007E2E7B" w:rsidRPr="007E2E7B">
            <w:pPr>
              <w:pStyle w:val="Bezproreda"/>
              <w:rPr>
                <w:rFonts w:hAnsi="Times New Roman" w:ascii="Times New Roman"/>
              </w:rPr>
            </w:pPr>
            <w:r w:rsidRPr="007E2E7B">
              <w:rPr>
                <w:rFonts w:hAnsi="Times New Roman" w:ascii="Times New Roman"/>
              </w:rPr>
              <w:lastRenderedPageBreak/>
              <w:t xml:space="preserve">Zagreb, </w:t>
            </w:r>
            <w:r w:rsidRPr="007E2E7B">
              <w:rPr>
                <w:rFonts w:hAnsi="Times New Roman" w:ascii="Times New Roman"/>
              </w:rPr>
              <w:lastRenderedPageBreak/>
              <w:t>Kustošijanska 90</w:t>
            </w:r>
          </w:p>
        </w:tc>
        <w:tc>
          <w:tcPr>
            <w:tcW w:type="dxa" w:w="2126"/>
          </w:tcPr>
          <w:p w:rsidRDefault="007E2E7B" w:rsidP="0065318A" w:rsidR="007E2E7B" w:rsidRPr="007E2E7B">
            <w:pPr>
              <w:jc w:val="right"/>
              <w:rPr>
                <w:rFonts w:hAnsi="Times New Roman" w:ascii="Times New Roman"/>
              </w:rPr>
            </w:pPr>
            <w:r w:rsidRPr="007E2E7B">
              <w:rPr>
                <w:rFonts w:hAnsi="Times New Roman" w:ascii="Times New Roman"/>
              </w:rPr>
              <w:lastRenderedPageBreak/>
              <w:t xml:space="preserve">    </w:t>
            </w:r>
            <w:r w:rsidRPr="007E2E7B">
              <w:rPr>
                <w:rFonts w:hAnsi="Times New Roman" w:ascii="Times New Roman"/>
                <w:b/>
              </w:rPr>
              <w:t>900.000,00</w:t>
            </w:r>
          </w:p>
        </w:tc>
        <w:tc>
          <w:tcPr>
            <w:tcW w:type="dxa" w:w="1985"/>
          </w:tcPr>
          <w:p w:rsidRDefault="0065318A" w:rsidP="000133CA" w:rsidR="007E2E7B" w:rsidRPr="007E2E7B">
            <w:pPr>
              <w:rPr>
                <w:rFonts w:hAnsi="Times New Roman" w:ascii="Times New Roman"/>
              </w:rPr>
            </w:pPr>
            <w:r w:rsidRPr="007E2E7B">
              <w:rPr>
                <w:rFonts w:hAnsi="Times New Roman" w:ascii="Times New Roman"/>
              </w:rPr>
              <w:t xml:space="preserve">Ugovor o </w:t>
            </w:r>
            <w:r w:rsidRPr="007E2E7B">
              <w:rPr>
                <w:rFonts w:hAnsi="Times New Roman" w:ascii="Times New Roman"/>
              </w:rPr>
              <w:lastRenderedPageBreak/>
              <w:t xml:space="preserve">zajedničkoj izgradnji    </w:t>
            </w:r>
          </w:p>
        </w:tc>
        <w:tc>
          <w:tcPr>
            <w:tcW w:type="dxa" w:w="2268"/>
          </w:tcPr>
          <w:p w:rsidRDefault="007E2E7B" w:rsidP="0065318A" w:rsidR="007E2E7B" w:rsidRPr="007E2E7B">
            <w:pPr>
              <w:jc w:val="right"/>
              <w:rPr>
                <w:rFonts w:hAnsi="Times New Roman" w:ascii="Times New Roman"/>
              </w:rPr>
            </w:pPr>
            <w:r w:rsidRPr="007E2E7B">
              <w:rPr>
                <w:rFonts w:hAnsi="Times New Roman" w:ascii="Times New Roman"/>
              </w:rPr>
              <w:lastRenderedPageBreak/>
              <w:t xml:space="preserve">    </w:t>
            </w:r>
            <w:r w:rsidRPr="007E2E7B">
              <w:rPr>
                <w:rFonts w:hAnsi="Times New Roman" w:ascii="Times New Roman"/>
                <w:b/>
              </w:rPr>
              <w:t>900.000,00</w:t>
            </w:r>
          </w:p>
        </w:tc>
        <w:tc>
          <w:tcPr>
            <w:tcW w:type="dxa" w:w="1984"/>
          </w:tcPr>
          <w:p w:rsidRDefault="00E72612" w:rsidP="00E72612" w:rsidR="007E2E7B" w:rsidRPr="007E2E7B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7E2E7B" w:rsidP="007562C0" w:rsidR="007E2E7B" w:rsidRPr="007E2E7B">
            <w:pPr>
              <w:pStyle w:val="Bezproreda"/>
              <w:ind w:left="-108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7E2E7B" w:rsidP="000133CA" w:rsidR="007E2E7B" w:rsidRPr="007E2E7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B4819" w:rsidR="009971DE" w:rsidRPr="009971DE">
        <w:tc>
          <w:tcPr>
            <w:tcW w:type="dxa" w:w="708"/>
          </w:tcPr>
          <w:p w:rsidRDefault="009971DE" w:rsidP="000133CA" w:rsidR="009971DE" w:rsidRPr="009971DE">
            <w:pPr>
              <w:pStyle w:val="Bezproreda"/>
              <w:rPr>
                <w:rFonts w:hAnsi="Times New Roman" w:ascii="Times New Roman"/>
              </w:rPr>
            </w:pPr>
            <w:r w:rsidRPr="009971DE">
              <w:rPr>
                <w:rFonts w:hAnsi="Times New Roman" w:ascii="Times New Roman"/>
              </w:rPr>
              <w:lastRenderedPageBreak/>
              <w:t>6.</w:t>
            </w:r>
          </w:p>
        </w:tc>
        <w:tc>
          <w:tcPr>
            <w:tcW w:type="dxa" w:w="1986"/>
          </w:tcPr>
          <w:p w:rsidRDefault="009971DE" w:rsidP="002F0257" w:rsidR="009971DE" w:rsidRPr="009971DE">
            <w:pPr>
              <w:rPr>
                <w:rFonts w:hAnsi="Times New Roman" w:ascii="Times New Roman"/>
              </w:rPr>
            </w:pPr>
            <w:r w:rsidRPr="009971DE">
              <w:rPr>
                <w:rFonts w:hAnsi="Times New Roman" w:ascii="Times New Roman"/>
              </w:rPr>
              <w:t>DARKO-LUCIO BRČIĆ</w:t>
            </w:r>
          </w:p>
        </w:tc>
        <w:tc>
          <w:tcPr>
            <w:tcW w:type="dxa" w:w="992"/>
          </w:tcPr>
          <w:p w:rsidRDefault="00392BC3" w:rsidP="000133CA" w:rsidR="009971DE" w:rsidRPr="009971D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41167601292</w:t>
            </w:r>
          </w:p>
        </w:tc>
        <w:tc>
          <w:tcPr>
            <w:tcW w:type="dxa" w:w="1701"/>
          </w:tcPr>
          <w:p w:rsidRDefault="009971DE" w:rsidP="000133CA" w:rsidR="009971DE" w:rsidRPr="009971DE">
            <w:pPr>
              <w:pStyle w:val="Bezproreda"/>
              <w:rPr>
                <w:rFonts w:hAnsi="Times New Roman" w:ascii="Times New Roman"/>
              </w:rPr>
            </w:pPr>
            <w:r w:rsidRPr="009971DE">
              <w:rPr>
                <w:rFonts w:hAnsi="Times New Roman" w:ascii="Times New Roman"/>
              </w:rPr>
              <w:t>Zagreb, Republike Austrije 15</w:t>
            </w:r>
          </w:p>
        </w:tc>
        <w:tc>
          <w:tcPr>
            <w:tcW w:type="dxa" w:w="2126"/>
          </w:tcPr>
          <w:p w:rsidRDefault="009971DE" w:rsidP="00E27C60" w:rsidR="009971DE" w:rsidRPr="009971DE">
            <w:pPr>
              <w:jc w:val="right"/>
              <w:rPr>
                <w:rFonts w:hAnsi="Times New Roman" w:ascii="Times New Roman"/>
                <w:b/>
              </w:rPr>
            </w:pPr>
            <w:r w:rsidRPr="009971DE">
              <w:rPr>
                <w:rFonts w:hAnsi="Times New Roman" w:ascii="Times New Roman"/>
              </w:rPr>
              <w:t xml:space="preserve"> </w:t>
            </w:r>
            <w:r w:rsidRPr="009971DE">
              <w:rPr>
                <w:rFonts w:hAnsi="Times New Roman" w:ascii="Times New Roman"/>
                <w:b/>
              </w:rPr>
              <w:t>1.095.750,00</w:t>
            </w:r>
          </w:p>
        </w:tc>
        <w:tc>
          <w:tcPr>
            <w:tcW w:type="dxa" w:w="1985"/>
          </w:tcPr>
          <w:p w:rsidRDefault="00E27C60" w:rsidP="000133CA" w:rsidR="009971DE" w:rsidRPr="009971DE">
            <w:pPr>
              <w:rPr>
                <w:rFonts w:hAnsi="Times New Roman" w:ascii="Times New Roman"/>
              </w:rPr>
            </w:pPr>
            <w:r w:rsidRPr="009971DE">
              <w:rPr>
                <w:rFonts w:hAnsi="Times New Roman" w:ascii="Times New Roman"/>
              </w:rPr>
              <w:t xml:space="preserve">Ugovor o zajedničkoj izgradnji  </w:t>
            </w:r>
          </w:p>
        </w:tc>
        <w:tc>
          <w:tcPr>
            <w:tcW w:type="dxa" w:w="2268"/>
          </w:tcPr>
          <w:p w:rsidRDefault="009971DE" w:rsidP="00E27C60" w:rsidR="009971DE" w:rsidRPr="009971DE">
            <w:pPr>
              <w:jc w:val="right"/>
              <w:rPr>
                <w:rFonts w:hAnsi="Times New Roman" w:ascii="Times New Roman"/>
              </w:rPr>
            </w:pPr>
            <w:r w:rsidRPr="009971DE">
              <w:rPr>
                <w:rFonts w:hAnsi="Times New Roman" w:ascii="Times New Roman"/>
                <w:b/>
              </w:rPr>
              <w:t>1.095.750,00</w:t>
            </w:r>
          </w:p>
        </w:tc>
        <w:tc>
          <w:tcPr>
            <w:tcW w:type="dxa" w:w="1984"/>
          </w:tcPr>
          <w:p w:rsidRDefault="00E72612" w:rsidP="00E72612" w:rsidR="009971DE" w:rsidRPr="009971DE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9971DE" w:rsidP="007562C0" w:rsidR="009971DE" w:rsidRPr="009971DE">
            <w:pPr>
              <w:pStyle w:val="Bezproreda"/>
              <w:ind w:left="-108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9971DE" w:rsidP="000133CA" w:rsidR="009971DE" w:rsidRPr="009971DE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B4819" w:rsidR="00812425" w:rsidRPr="00812425">
        <w:tc>
          <w:tcPr>
            <w:tcW w:type="dxa" w:w="708"/>
          </w:tcPr>
          <w:p w:rsidRDefault="00812425" w:rsidP="000133CA" w:rsidR="00812425" w:rsidRPr="00812425">
            <w:pPr>
              <w:pStyle w:val="Bezproreda"/>
              <w:rPr>
                <w:rFonts w:hAnsi="Times New Roman" w:ascii="Times New Roman"/>
              </w:rPr>
            </w:pPr>
            <w:r w:rsidRPr="00812425">
              <w:rPr>
                <w:rFonts w:hAnsi="Times New Roman" w:ascii="Times New Roman"/>
              </w:rPr>
              <w:t>7.</w:t>
            </w:r>
          </w:p>
        </w:tc>
        <w:tc>
          <w:tcPr>
            <w:tcW w:type="dxa" w:w="1986"/>
          </w:tcPr>
          <w:p w:rsidRDefault="00812425" w:rsidP="002F0257" w:rsidR="00812425" w:rsidRPr="00812425">
            <w:pPr>
              <w:rPr>
                <w:rFonts w:hAnsi="Times New Roman" w:ascii="Times New Roman"/>
              </w:rPr>
            </w:pPr>
            <w:r w:rsidRPr="00812425">
              <w:rPr>
                <w:rFonts w:hAnsi="Times New Roman" w:ascii="Times New Roman"/>
              </w:rPr>
              <w:t>HRVATSKI ZAVOD ZA ZAPOŠLJAVANJE</w:t>
            </w:r>
          </w:p>
        </w:tc>
        <w:tc>
          <w:tcPr>
            <w:tcW w:type="dxa" w:w="992"/>
          </w:tcPr>
          <w:p w:rsidRDefault="005B4819" w:rsidP="000133CA" w:rsidR="00812425" w:rsidRPr="008124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07386067870</w:t>
            </w:r>
          </w:p>
        </w:tc>
        <w:tc>
          <w:tcPr>
            <w:tcW w:type="dxa" w:w="1701"/>
          </w:tcPr>
          <w:p w:rsidRDefault="00812425" w:rsidP="000133CA" w:rsidR="00812425" w:rsidRPr="00812425">
            <w:pPr>
              <w:pStyle w:val="Bezproreda"/>
              <w:rPr>
                <w:rFonts w:hAnsi="Times New Roman" w:ascii="Times New Roman"/>
              </w:rPr>
            </w:pPr>
            <w:r w:rsidRPr="00812425">
              <w:rPr>
                <w:rFonts w:hAnsi="Times New Roman" w:ascii="Times New Roman"/>
              </w:rPr>
              <w:t>Zagreb, Ulica kralja Zvonimira 15</w:t>
            </w:r>
          </w:p>
        </w:tc>
        <w:tc>
          <w:tcPr>
            <w:tcW w:type="dxa" w:w="2126"/>
          </w:tcPr>
          <w:p w:rsidRDefault="00812425" w:rsidP="004E4873" w:rsidR="00812425" w:rsidRPr="00812425">
            <w:pPr>
              <w:jc w:val="right"/>
              <w:rPr>
                <w:rFonts w:hAnsi="Times New Roman" w:ascii="Times New Roman"/>
              </w:rPr>
            </w:pPr>
            <w:r w:rsidRPr="00812425">
              <w:rPr>
                <w:rFonts w:hAnsi="Times New Roman" w:ascii="Times New Roman"/>
                <w:b/>
              </w:rPr>
              <w:t>32.889,97</w:t>
            </w:r>
          </w:p>
        </w:tc>
        <w:tc>
          <w:tcPr>
            <w:tcW w:type="dxa" w:w="1985"/>
          </w:tcPr>
          <w:p w:rsidRDefault="004E4873" w:rsidP="000133CA" w:rsidR="00812425" w:rsidRPr="00812425">
            <w:pPr>
              <w:rPr>
                <w:rFonts w:hAnsi="Times New Roman" w:ascii="Times New Roman"/>
              </w:rPr>
            </w:pPr>
            <w:r w:rsidRPr="00812425">
              <w:rPr>
                <w:rFonts w:hAnsi="Times New Roman" w:ascii="Times New Roman"/>
              </w:rPr>
              <w:t>Ugovor o stručnom osposobljavanju za rad bez zasnivanja radnog odnosa</w:t>
            </w:r>
            <w:r>
              <w:rPr>
                <w:rFonts w:hAnsi="Times New Roman" w:ascii="Times New Roman"/>
              </w:rPr>
              <w:t xml:space="preserve">         </w:t>
            </w:r>
          </w:p>
        </w:tc>
        <w:tc>
          <w:tcPr>
            <w:tcW w:type="dxa" w:w="2268"/>
          </w:tcPr>
          <w:p w:rsidRDefault="00812425" w:rsidP="004E4873" w:rsidR="00812425" w:rsidRPr="00812425">
            <w:pPr>
              <w:jc w:val="right"/>
              <w:rPr>
                <w:rFonts w:hAnsi="Times New Roman" w:ascii="Times New Roman"/>
              </w:rPr>
            </w:pPr>
            <w:r w:rsidRPr="00812425">
              <w:rPr>
                <w:rFonts w:hAnsi="Times New Roman" w:ascii="Times New Roman"/>
                <w:b/>
              </w:rPr>
              <w:t>32.889,97</w:t>
            </w:r>
          </w:p>
        </w:tc>
        <w:tc>
          <w:tcPr>
            <w:tcW w:type="dxa" w:w="1984"/>
          </w:tcPr>
          <w:p w:rsidRDefault="00E72612" w:rsidP="00E72612" w:rsidR="00812425" w:rsidRPr="00812425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812425" w:rsidP="007562C0" w:rsidR="00812425" w:rsidRPr="00812425">
            <w:pPr>
              <w:pStyle w:val="Bezproreda"/>
              <w:ind w:left="-108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812425" w:rsidP="000133CA" w:rsidR="00812425" w:rsidRPr="00812425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B4819" w:rsidR="00987CDC" w:rsidRPr="00812425">
        <w:tc>
          <w:tcPr>
            <w:tcW w:type="dxa" w:w="708"/>
          </w:tcPr>
          <w:p w:rsidRDefault="00987CDC" w:rsidP="000133CA" w:rsidR="00987CDC" w:rsidRPr="0081242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986"/>
          </w:tcPr>
          <w:p w:rsidRDefault="00987CDC" w:rsidP="002F0257" w:rsidR="00987CDC" w:rsidRPr="00812425">
            <w:pPr>
              <w:rPr>
                <w:rFonts w:hAnsi="Times New Roman" w:ascii="Times New Roman"/>
              </w:rPr>
            </w:pPr>
          </w:p>
        </w:tc>
        <w:tc>
          <w:tcPr>
            <w:tcW w:type="dxa" w:w="992"/>
          </w:tcPr>
          <w:p w:rsidRDefault="00987CDC" w:rsidP="000133CA" w:rsidR="00987CDC" w:rsidRPr="00987CDC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987CDC" w:rsidP="000133CA" w:rsidR="00987CDC" w:rsidRPr="00987CDC">
            <w:pPr>
              <w:pStyle w:val="Bezproreda"/>
              <w:rPr>
                <w:rFonts w:hAnsi="Times New Roman" w:ascii="Times New Roman"/>
                <w:b/>
              </w:rPr>
            </w:pPr>
            <w:r w:rsidRPr="00987CDC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2126"/>
          </w:tcPr>
          <w:p w:rsidRDefault="00875840" w:rsidP="00875840" w:rsidR="00987CDC" w:rsidRPr="00875840">
            <w:pPr>
              <w:jc w:val="right"/>
              <w:rPr>
                <w:rFonts w:hAnsi="Times New Roman" w:ascii="Times New Roman"/>
                <w:b/>
              </w:rPr>
            </w:pPr>
            <w:r w:rsidRPr="00875840">
              <w:rPr>
                <w:rFonts w:hAnsi="Times New Roman" w:ascii="Times New Roman"/>
                <w:b/>
              </w:rPr>
              <w:t>4.320.939,79</w:t>
            </w:r>
          </w:p>
        </w:tc>
        <w:tc>
          <w:tcPr>
            <w:tcW w:type="dxa" w:w="1985"/>
          </w:tcPr>
          <w:p w:rsidRDefault="00987CDC" w:rsidP="00875840" w:rsidR="00987CDC" w:rsidRPr="00875840">
            <w:pPr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2268"/>
          </w:tcPr>
          <w:p w:rsidRDefault="00875840" w:rsidP="00875840" w:rsidR="00987CDC" w:rsidRPr="00875840">
            <w:pPr>
              <w:jc w:val="right"/>
              <w:rPr>
                <w:rFonts w:hAnsi="Times New Roman" w:ascii="Times New Roman"/>
                <w:b/>
              </w:rPr>
            </w:pPr>
            <w:r w:rsidRPr="00875840">
              <w:rPr>
                <w:rFonts w:hAnsi="Times New Roman" w:ascii="Times New Roman"/>
                <w:b/>
              </w:rPr>
              <w:t>4.278.488,68</w:t>
            </w:r>
          </w:p>
        </w:tc>
        <w:tc>
          <w:tcPr>
            <w:tcW w:type="dxa" w:w="1984"/>
          </w:tcPr>
          <w:p w:rsidRDefault="00875840" w:rsidP="00875840" w:rsidR="00987CDC" w:rsidRPr="00875840">
            <w:pPr>
              <w:jc w:val="right"/>
              <w:rPr>
                <w:rFonts w:hAnsi="Times New Roman" w:ascii="Times New Roman"/>
                <w:b/>
              </w:rPr>
            </w:pPr>
            <w:r w:rsidRPr="00875840">
              <w:rPr>
                <w:rFonts w:hAnsi="Times New Roman" w:ascii="Times New Roman"/>
                <w:b/>
              </w:rPr>
              <w:t>42.451,11</w:t>
            </w:r>
          </w:p>
        </w:tc>
        <w:tc>
          <w:tcPr>
            <w:tcW w:type="dxa" w:w="1276"/>
          </w:tcPr>
          <w:p w:rsidRDefault="00987CDC" w:rsidP="00875840" w:rsidR="00987CDC" w:rsidRPr="00875840">
            <w:pPr>
              <w:pStyle w:val="Bezproreda"/>
              <w:ind w:left="-108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7"/>
          </w:tcPr>
          <w:p w:rsidRDefault="00987CDC" w:rsidP="000133CA" w:rsidR="00987CDC" w:rsidRPr="00812425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1535A5" w:rsidP="001535A5" w:rsidR="001535A5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1535A5" w:rsidP="00702487" w:rsidR="001535A5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395F39" w:rsidP="009545D0" w:rsidR="001535A5" w:rsidRPr="001A6156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</w:p>
    <w:p w:rsidRDefault="001535A5" w:rsidP="00702487" w:rsidR="001535A5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1535A5" w:rsidP="00702487" w:rsidR="001535A5">
      <w:pPr>
        <w:pStyle w:val="Bezproreda"/>
        <w:ind w:left="1080"/>
        <w:rPr>
          <w:rFonts w:hAnsi="Times New Roman" w:ascii="Times New Roman"/>
          <w:b/>
        </w:rPr>
      </w:pPr>
    </w:p>
    <w:p w:rsidRDefault="00E6777D" w:rsidP="00702487" w:rsidR="00E6777D">
      <w:pPr>
        <w:pStyle w:val="Bezproreda"/>
        <w:ind w:left="1080"/>
        <w:rPr>
          <w:rFonts w:hAnsi="Times New Roman" w:ascii="Times New Roman"/>
          <w:b/>
        </w:rPr>
      </w:pPr>
    </w:p>
    <w:p w:rsidRDefault="00E6777D" w:rsidP="00702487" w:rsidR="00E6777D">
      <w:pPr>
        <w:pStyle w:val="Bezproreda"/>
        <w:ind w:left="1080"/>
        <w:rPr>
          <w:rFonts w:hAnsi="Times New Roman" w:ascii="Times New Roman"/>
          <w:b/>
        </w:rPr>
      </w:pPr>
    </w:p>
    <w:p w:rsidRDefault="00E6777D" w:rsidP="00702487" w:rsidR="00E6777D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702487" w:rsidP="00702487" w:rsidR="00702487" w:rsidRPr="001A6156">
      <w:pPr>
        <w:pStyle w:val="Bezproreda"/>
        <w:rPr>
          <w:rFonts w:hAnsi="Times New Roman" w:ascii="Times New Roman"/>
        </w:rPr>
      </w:pPr>
    </w:p>
    <w:p w:rsidRDefault="00702487" w:rsidP="00702487" w:rsidR="00702487" w:rsidRPr="001A6156">
      <w:pPr>
        <w:pStyle w:val="Bezproreda"/>
        <w:rPr>
          <w:rFonts w:hAnsi="Times New Roman" w:ascii="Times New Roman"/>
        </w:rPr>
      </w:pPr>
    </w:p>
    <w:p w:rsidRDefault="000C5E0B" w:rsidP="00702487" w:rsidR="000C5E0B" w:rsidRPr="001A6156">
      <w:pPr>
        <w:jc w:val="center"/>
        <w:rPr>
          <w:rFonts w:hAnsi="Times New Roman" w:ascii="Times New Roman"/>
          <w:b/>
        </w:rPr>
      </w:pPr>
    </w:p>
    <w:p w:rsidRDefault="000C5E0B" w:rsidP="00702487" w:rsidR="000C5E0B" w:rsidRPr="001A6156">
      <w:pPr>
        <w:jc w:val="center"/>
        <w:rPr>
          <w:rFonts w:hAnsi="Times New Roman" w:ascii="Times New Roman"/>
          <w:b/>
        </w:rPr>
      </w:pPr>
    </w:p>
    <w:p w:rsidRDefault="000C5E0B" w:rsidP="0099226A" w:rsidR="000C5E0B">
      <w:pPr>
        <w:rPr>
          <w:rFonts w:hAnsi="Times New Roman" w:ascii="Times New Roman"/>
          <w:b/>
        </w:rPr>
      </w:pPr>
    </w:p>
    <w:p w:rsidRDefault="0099226A" w:rsidP="0099226A" w:rsidR="0099226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  <w:r w:rsidR="002D5153">
        <w:rPr>
          <w:rFonts w:hAnsi="Times New Roman" w:ascii="Times New Roman"/>
          <w:b/>
        </w:rPr>
        <w:t xml:space="preserve">                   </w:t>
      </w:r>
      <w:r>
        <w:rPr>
          <w:rFonts w:hAnsi="Times New Roman" w:ascii="Times New Roman"/>
          <w:b/>
        </w:rPr>
        <w:t xml:space="preserve">                          </w:t>
      </w:r>
      <w:r w:rsidR="009545D0">
        <w:rPr>
          <w:rFonts w:hAnsi="Times New Roman" w:ascii="Times New Roman"/>
          <w:b/>
        </w:rPr>
        <w:t xml:space="preserve">    </w:t>
      </w:r>
    </w:p>
    <w:p w:rsidRDefault="00373E07" w:rsidP="0099226A" w:rsidR="00373E07" w:rsidRPr="009545D0">
      <w:pPr>
        <w:rPr>
          <w:rFonts w:hAnsi="Times New Roman" w:ascii="Times New Roman"/>
        </w:rPr>
      </w:pPr>
    </w:p>
    <w:p w:rsidRDefault="0099226A" w:rsidP="0099226A" w:rsidR="0099226A">
      <w:pPr>
        <w:rPr>
          <w:rFonts w:hAnsi="Times New Roman" w:ascii="Times New Roman"/>
          <w:b/>
        </w:rPr>
      </w:pPr>
    </w:p>
    <w:p w:rsidRDefault="009545D0" w:rsidP="0099226A" w:rsidR="009545D0">
      <w:pPr>
        <w:rPr>
          <w:rFonts w:hAnsi="Times New Roman" w:ascii="Times New Roman"/>
          <w:b/>
        </w:rPr>
      </w:pPr>
    </w:p>
    <w:p w:rsidRDefault="009545D0" w:rsidP="0099226A" w:rsidR="009545D0" w:rsidRPr="00373E07">
      <w:pPr>
        <w:rPr>
          <w:rFonts w:hAnsi="Times New Roman" w:ascii="Times New Roman"/>
          <w:b/>
        </w:rPr>
      </w:pPr>
    </w:p>
    <w:p w:rsidRDefault="00635829" w:rsidP="00373E07" w:rsidR="00864C27" w:rsidRPr="00373E07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lastRenderedPageBreak/>
        <w:t>III.</w:t>
      </w:r>
      <w:r w:rsidR="00373E07">
        <w:rPr>
          <w:rFonts w:hAnsi="Times New Roman" w:ascii="Times New Roman"/>
          <w:b/>
        </w:rPr>
        <w:t xml:space="preserve"> TABLICA RAZLUČNIH VJEROVNIKA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8"/>
        <w:gridCol w:w="2631"/>
        <w:gridCol w:w="1902"/>
        <w:gridCol w:w="2483"/>
        <w:gridCol w:w="1808"/>
        <w:gridCol w:w="1808"/>
        <w:gridCol w:w="1799"/>
        <w:gridCol w:w="1598"/>
      </w:tblGrid>
      <w:tr w:rsidTr="00373E07" w:rsidR="009E1D5F" w:rsidRPr="001A6156">
        <w:trPr>
          <w:jc w:val="center"/>
        </w:trPr>
        <w:tc>
          <w:tcPr>
            <w:tcW w:type="pct" w:w="531"/>
            <w:vAlign w:val="center"/>
          </w:tcPr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Redni broj </w:t>
            </w:r>
          </w:p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38"/>
            <w:vAlign w:val="center"/>
          </w:tcPr>
          <w:p w:rsidRDefault="002D5153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Naziv</w:t>
            </w:r>
            <w:r w:rsidR="00702487" w:rsidRPr="001A6156">
              <w:rPr>
                <w:rFonts w:hAnsi="Times New Roman" w:ascii="Times New Roman"/>
              </w:rPr>
              <w:t xml:space="preserve"> razlučnog vjerovnika</w:t>
            </w:r>
          </w:p>
        </w:tc>
        <w:tc>
          <w:tcPr>
            <w:tcW w:type="pct" w:w="606"/>
            <w:vAlign w:val="center"/>
          </w:tcPr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791"/>
            <w:vAlign w:val="center"/>
          </w:tcPr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76"/>
            <w:vAlign w:val="center"/>
          </w:tcPr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76"/>
            <w:vAlign w:val="center"/>
          </w:tcPr>
          <w:p w:rsidRDefault="00702487" w:rsidP="002F0257" w:rsidR="007024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tražbine osigurane razlučnim pravom</w:t>
            </w:r>
          </w:p>
          <w:p w:rsidRDefault="00BA2033" w:rsidP="002F0257" w:rsidR="00BA2033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73"/>
            <w:vAlign w:val="center"/>
          </w:tcPr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509"/>
            <w:vAlign w:val="center"/>
          </w:tcPr>
          <w:p w:rsidRDefault="00702487" w:rsidP="002F0257" w:rsidR="00702487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373E07" w:rsidR="009E1D5F" w:rsidRPr="001A6156">
        <w:trPr>
          <w:jc w:val="center"/>
        </w:trPr>
        <w:tc>
          <w:tcPr>
            <w:tcW w:type="pct" w:w="531"/>
          </w:tcPr>
          <w:p w:rsidRDefault="00864C27" w:rsidP="00864C27" w:rsidR="00864C27" w:rsidRPr="001A6156">
            <w:pPr>
              <w:pStyle w:val="Bezproreda"/>
              <w:numPr>
                <w:ilvl w:val="0"/>
                <w:numId w:val="2"/>
              </w:numPr>
              <w:rPr>
                <w:rFonts w:hAnsi="Times New Roman" w:ascii="Times New Roman"/>
              </w:rPr>
            </w:pPr>
          </w:p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38"/>
          </w:tcPr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VENETO BANKA d.d.</w:t>
            </w:r>
          </w:p>
        </w:tc>
        <w:tc>
          <w:tcPr>
            <w:tcW w:type="pct" w:w="606"/>
          </w:tcPr>
          <w:p w:rsidRDefault="00373E07" w:rsidP="002F0257" w:rsidR="00864C27" w:rsidRPr="00373E07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</w:t>
            </w:r>
            <w:r w:rsidRPr="00373E07">
              <w:rPr>
                <w:rFonts w:hAnsi="Times New Roman" w:ascii="Times New Roman"/>
                <w:b/>
              </w:rPr>
              <w:t>81712716992</w:t>
            </w:r>
          </w:p>
        </w:tc>
        <w:tc>
          <w:tcPr>
            <w:tcW w:type="pct" w:w="791"/>
          </w:tcPr>
          <w:p w:rsidRDefault="00864C27" w:rsidP="002F0257" w:rsidR="00864C27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Zagreb, Draškovičeva 58</w:t>
            </w:r>
          </w:p>
        </w:tc>
        <w:tc>
          <w:tcPr>
            <w:tcW w:type="pct" w:w="576"/>
          </w:tcPr>
          <w:p w:rsidRDefault="00856928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Zemljišnoknjižni odjel Zagreb</w:t>
            </w:r>
          </w:p>
        </w:tc>
        <w:tc>
          <w:tcPr>
            <w:tcW w:type="pct" w:w="576"/>
          </w:tcPr>
          <w:p w:rsidRDefault="00534725" w:rsidP="00BA2033" w:rsidR="00864C27" w:rsidRPr="001A615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="00BA2033">
              <w:rPr>
                <w:rFonts w:hAnsi="Times New Roman" w:ascii="Times New Roman"/>
              </w:rPr>
              <w:t xml:space="preserve">385.640,60 </w:t>
            </w:r>
          </w:p>
          <w:p w:rsidRDefault="009E1D5F" w:rsidP="002F0257" w:rsidR="009E1D5F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9E1D5F" w:rsidP="002F0257" w:rsidR="009E1D5F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9E1D5F" w:rsidP="002F0257" w:rsidR="009E1D5F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9E1D5F" w:rsidP="002F0257" w:rsidR="009E1D5F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9E1D5F" w:rsidP="002F0257" w:rsidR="009E1D5F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534725" w:rsidP="00BA2033" w:rsidR="009E1D5F" w:rsidRPr="001A615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="00BA2033">
              <w:rPr>
                <w:rFonts w:hAnsi="Times New Roman" w:ascii="Times New Roman"/>
              </w:rPr>
              <w:t xml:space="preserve">567.589,60 </w:t>
            </w: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534725" w:rsidP="00BA2033" w:rsidR="00AC6C1E" w:rsidRPr="001A615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  <w:r w:rsidR="00BA2033">
              <w:rPr>
                <w:rFonts w:hAnsi="Times New Roman" w:ascii="Times New Roman"/>
              </w:rPr>
              <w:t xml:space="preserve">1.249.530,02 </w:t>
            </w: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AC6C1E" w:rsidP="002F0257" w:rsidR="00AC6C1E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534725" w:rsidP="00BA2033" w:rsidR="00AC6C1E" w:rsidRPr="001A615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</w:t>
            </w:r>
            <w:r w:rsidR="00BA2033">
              <w:rPr>
                <w:rFonts w:hAnsi="Times New Roman" w:ascii="Times New Roman"/>
              </w:rPr>
              <w:t xml:space="preserve">5.818,60 </w:t>
            </w:r>
          </w:p>
        </w:tc>
        <w:tc>
          <w:tcPr>
            <w:tcW w:type="pct" w:w="573"/>
          </w:tcPr>
          <w:p w:rsidRDefault="009E1D5F" w:rsidP="00864C27" w:rsidR="00864C27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- </w:t>
            </w:r>
            <w:r w:rsidR="00864C27" w:rsidRPr="001A6156">
              <w:rPr>
                <w:rFonts w:hAnsi="Times New Roman" w:ascii="Times New Roman"/>
              </w:rPr>
              <w:t>Ugovor o kratk</w:t>
            </w:r>
            <w:r w:rsidRPr="001A6156">
              <w:rPr>
                <w:rFonts w:hAnsi="Times New Roman" w:ascii="Times New Roman"/>
              </w:rPr>
              <w:t>oročnom kreditu br. KS-119-2013 od 24.07.</w:t>
            </w:r>
            <w:r w:rsidR="00AC6C1E" w:rsidRPr="001A6156">
              <w:rPr>
                <w:rFonts w:hAnsi="Times New Roman" w:ascii="Times New Roman"/>
              </w:rPr>
              <w:t xml:space="preserve"> </w:t>
            </w:r>
            <w:r w:rsidRPr="001A6156">
              <w:rPr>
                <w:rFonts w:hAnsi="Times New Roman" w:ascii="Times New Roman"/>
              </w:rPr>
              <w:t>2013. s anek</w:t>
            </w:r>
            <w:r w:rsidR="00AC6C1E" w:rsidRPr="001A6156">
              <w:rPr>
                <w:rFonts w:hAnsi="Times New Roman" w:ascii="Times New Roman"/>
              </w:rPr>
              <w:t>s</w:t>
            </w:r>
            <w:r w:rsidRPr="001A6156">
              <w:rPr>
                <w:rFonts w:hAnsi="Times New Roman" w:ascii="Times New Roman"/>
              </w:rPr>
              <w:t xml:space="preserve"> br. 1. </w:t>
            </w:r>
            <w:r w:rsidR="00AC6C1E" w:rsidRPr="001A6156">
              <w:rPr>
                <w:rFonts w:hAnsi="Times New Roman" w:ascii="Times New Roman"/>
              </w:rPr>
              <w:t>i</w:t>
            </w:r>
            <w:r w:rsidRPr="001A6156">
              <w:rPr>
                <w:rFonts w:hAnsi="Times New Roman" w:ascii="Times New Roman"/>
              </w:rPr>
              <w:t xml:space="preserve"> 2.</w:t>
            </w:r>
            <w:r w:rsidR="00864C27" w:rsidRPr="001A6156">
              <w:rPr>
                <w:rFonts w:hAnsi="Times New Roman" w:ascii="Times New Roman"/>
              </w:rPr>
              <w:t xml:space="preserve"> </w:t>
            </w:r>
          </w:p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  <w:p w:rsidRDefault="009E1D5F" w:rsidP="00534725" w:rsidR="00864C27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</w:t>
            </w:r>
            <w:r w:rsidR="00864C27" w:rsidRPr="001A6156">
              <w:rPr>
                <w:rFonts w:hAnsi="Times New Roman" w:ascii="Times New Roman"/>
              </w:rPr>
              <w:t xml:space="preserve"> Ugovora o dugoročnom kreditu broj KS-120-2013</w:t>
            </w:r>
            <w:r w:rsidRPr="001A6156">
              <w:rPr>
                <w:rFonts w:hAnsi="Times New Roman" w:ascii="Times New Roman"/>
              </w:rPr>
              <w:t xml:space="preserve"> od 24.07. 2013. s aneks br. 1</w:t>
            </w:r>
          </w:p>
          <w:p w:rsidRDefault="00864C27" w:rsidP="00864C27" w:rsidR="00787D0F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- Ugovor o dugoročnom kreditu broj KS-054-2014</w:t>
            </w:r>
            <w:r w:rsidR="009E1D5F" w:rsidRPr="001A6156">
              <w:rPr>
                <w:rFonts w:hAnsi="Times New Roman" w:ascii="Times New Roman"/>
              </w:rPr>
              <w:t xml:space="preserve"> od 21.03.</w:t>
            </w:r>
            <w:r w:rsidR="00AC6C1E" w:rsidRPr="001A6156">
              <w:rPr>
                <w:rFonts w:hAnsi="Times New Roman" w:ascii="Times New Roman"/>
              </w:rPr>
              <w:t xml:space="preserve"> </w:t>
            </w:r>
            <w:r w:rsidR="009E1D5F" w:rsidRPr="001A6156">
              <w:rPr>
                <w:rFonts w:hAnsi="Times New Roman" w:ascii="Times New Roman"/>
              </w:rPr>
              <w:t xml:space="preserve">2014. </w:t>
            </w:r>
            <w:r w:rsidRPr="001A6156">
              <w:rPr>
                <w:rFonts w:hAnsi="Times New Roman" w:ascii="Times New Roman"/>
              </w:rPr>
              <w:t xml:space="preserve"> </w:t>
            </w:r>
          </w:p>
          <w:p w:rsidRDefault="00AC6C1E" w:rsidP="002D5153" w:rsidR="00864C27" w:rsidRPr="001A6156">
            <w:pPr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- Ugovor o Business kartici broj 8923000199 od 21.11. 2013. </w:t>
            </w:r>
          </w:p>
        </w:tc>
        <w:tc>
          <w:tcPr>
            <w:tcW w:type="pct" w:w="509"/>
          </w:tcPr>
          <w:p w:rsidRDefault="00EB3104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Nekretnina upisana u zemljišnim knjigama Općinskog građanskog suda u Zagrebu Zemljišni odjel Zagreb u zk.ul. 101376, k.o. Vrapče Novo, kč. br.450/2 Voćnjak, Kustošijanska površine803 m2 i kč.br. 450/5 Voćnjak, površine 25 m2.</w:t>
            </w:r>
          </w:p>
        </w:tc>
      </w:tr>
      <w:tr w:rsidTr="00373E07" w:rsidR="009E1D5F" w:rsidRPr="001A6156">
        <w:trPr>
          <w:jc w:val="center"/>
        </w:trPr>
        <w:tc>
          <w:tcPr>
            <w:tcW w:type="pct" w:w="531"/>
          </w:tcPr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38"/>
          </w:tcPr>
          <w:p w:rsidRDefault="00534725" w:rsidP="002F0257" w:rsidR="00864C27" w:rsidRPr="00534725">
            <w:pPr>
              <w:pStyle w:val="Bezproreda"/>
              <w:rPr>
                <w:rFonts w:hAnsi="Times New Roman" w:ascii="Times New Roman"/>
                <w:b/>
              </w:rPr>
            </w:pPr>
            <w:r w:rsidRPr="00534725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606"/>
          </w:tcPr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91"/>
          </w:tcPr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76"/>
          </w:tcPr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76"/>
          </w:tcPr>
          <w:p w:rsidRDefault="00C500C9" w:rsidP="00C500C9" w:rsidR="00864C27" w:rsidRPr="00787D0F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</w:t>
            </w:r>
            <w:r w:rsidR="00534725">
              <w:rPr>
                <w:rFonts w:hAnsi="Times New Roman" w:ascii="Times New Roman"/>
                <w:b/>
              </w:rPr>
              <w:t xml:space="preserve">  </w:t>
            </w:r>
            <w:r w:rsidR="00B77130" w:rsidRPr="00787D0F">
              <w:rPr>
                <w:rFonts w:hAnsi="Times New Roman" w:ascii="Times New Roman"/>
                <w:b/>
              </w:rPr>
              <w:t xml:space="preserve">2.208.578,55 </w:t>
            </w:r>
          </w:p>
        </w:tc>
        <w:tc>
          <w:tcPr>
            <w:tcW w:type="pct" w:w="573"/>
          </w:tcPr>
          <w:p w:rsidRDefault="00864C27" w:rsidP="002F0257" w:rsidR="00864C27" w:rsidRPr="00787D0F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pct" w:w="509"/>
          </w:tcPr>
          <w:p w:rsidRDefault="00864C27" w:rsidP="002F0257" w:rsidR="00864C27" w:rsidRPr="001A615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9213B" w:rsidP="00702487" w:rsidR="00F9213B">
      <w:pPr>
        <w:rPr>
          <w:rFonts w:hAnsi="Times New Roman" w:ascii="Times New Roman"/>
        </w:rPr>
      </w:pPr>
    </w:p>
    <w:p w:rsidRDefault="00F9213B" w:rsidR="00C61F7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06.03.2017. </w:t>
      </w:r>
      <w:r w:rsidR="00702487" w:rsidRPr="001A6156">
        <w:rPr>
          <w:rFonts w:hAnsi="Times New Roman" w:ascii="Times New Roman"/>
        </w:rPr>
        <w:tab/>
      </w:r>
      <w:r w:rsidR="00702487" w:rsidRPr="001A6156">
        <w:rPr>
          <w:rFonts w:hAnsi="Times New Roman" w:ascii="Times New Roman"/>
        </w:rPr>
        <w:tab/>
      </w:r>
      <w:r w:rsidR="00702487" w:rsidRPr="001A6156">
        <w:rPr>
          <w:rFonts w:hAnsi="Times New Roman" w:ascii="Times New Roman"/>
        </w:rPr>
        <w:tab/>
      </w:r>
      <w:r w:rsidR="00702487" w:rsidRPr="001A6156">
        <w:rPr>
          <w:rFonts w:hAnsi="Times New Roman" w:ascii="Times New Roman"/>
        </w:rPr>
        <w:tab/>
      </w:r>
      <w:r w:rsidR="00702487" w:rsidRPr="001A6156">
        <w:rPr>
          <w:rFonts w:hAnsi="Times New Roman" w:ascii="Times New Roman"/>
        </w:rPr>
        <w:tab/>
      </w:r>
      <w:r w:rsidR="00702487" w:rsidRPr="001A615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UPRAVITELJ</w:t>
      </w:r>
    </w:p>
    <w:p w:rsidRDefault="00F9213B" w:rsidR="00F9213B" w:rsidRPr="001A615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559EA">
        <w:rPr>
          <w:rFonts w:hAnsi="Times New Roman" w:ascii="Times New Roman"/>
        </w:rPr>
        <w:t xml:space="preserve">         </w:t>
      </w:r>
      <w:r>
        <w:rPr>
          <w:rFonts w:hAnsi="Times New Roman" w:ascii="Times New Roman"/>
        </w:rPr>
        <w:t>Marijan Gudelj</w:t>
      </w:r>
    </w:p>
    <w:sectPr w:rsidSect="00BF26D0" w:rsidR="00F9213B" w:rsidRPr="001A6156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6AF" w:rsidP="00702487" w:rsidR="000306AF">
      <w:pPr>
        <w:spacing w:after="0"/>
      </w:pPr>
      <w:r>
        <w:separator/>
      </w:r>
    </w:p>
  </w:endnote>
  <w:endnote w:id="0" w:type="continuationSeparator">
    <w:p w:rsidRDefault="000306AF" w:rsidP="00702487" w:rsidR="000306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6AF" w:rsidP="00702487" w:rsidR="000306AF">
      <w:pPr>
        <w:spacing w:after="0"/>
      </w:pPr>
      <w:r>
        <w:separator/>
      </w:r>
    </w:p>
  </w:footnote>
  <w:footnote w:id="0" w:type="continuationSeparator">
    <w:p w:rsidRDefault="000306AF" w:rsidP="00702487" w:rsidR="000306AF">
      <w:pPr>
        <w:spacing w:after="0"/>
      </w:pPr>
      <w:r>
        <w:continuationSeparator/>
      </w:r>
    </w:p>
  </w:footnote>
  <w:footnote w:id="1">
    <w:p w:rsidRDefault="009A43C4" w:rsidP="000500E3" w:rsidR="009A43C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9A43C4" w:rsidP="001535A5" w:rsidR="009A43C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7135A"/>
    <w:multiLevelType w:val="hybridMultilevel"/>
    <w:tmpl w:val="1090D62E"/>
    <w:lvl w:tplc="68EE091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E30647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DF0B9C"/>
    <w:multiLevelType w:val="hybridMultilevel"/>
    <w:tmpl w:val="D8D85594"/>
    <w:lvl w:tplc="2BA020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3942EF"/>
    <w:multiLevelType w:val="hybridMultilevel"/>
    <w:tmpl w:val="0C28D606"/>
    <w:lvl w:tplc="DB6AFB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BF7CFF"/>
    <w:multiLevelType w:val="hybridMultilevel"/>
    <w:tmpl w:val="B0809266"/>
    <w:lvl w:tplc="ED08E9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551D24"/>
    <w:multiLevelType w:val="hybridMultilevel"/>
    <w:tmpl w:val="2EC252B8"/>
    <w:lvl w:tplc="6B0868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0D1366"/>
    <w:multiLevelType w:val="hybridMultilevel"/>
    <w:tmpl w:val="D5083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1E181B"/>
    <w:multiLevelType w:val="hybridMultilevel"/>
    <w:tmpl w:val="54BAC246"/>
    <w:lvl w:tplc="A24CCA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2837F32"/>
    <w:multiLevelType w:val="hybridMultilevel"/>
    <w:tmpl w:val="97FE9260"/>
    <w:lvl w:tplc="9C1C5678" w:ilvl="0">
      <w:start w:val="811"/>
      <w:numFmt w:val="bullet"/>
      <w:lvlText w:val="-"/>
      <w:lvlJc w:val="left"/>
      <w:pPr>
        <w:ind w:hanging="360" w:left="4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70"/>
      </w:pPr>
      <w:rPr>
        <w:rFonts w:hAnsi="Wingdings" w:ascii="Wingdings" w:hint="default"/>
      </w:rPr>
    </w:lvl>
  </w:abstractNum>
  <w:abstractNum w:abstractNumId="10">
    <w:nsid w:val="6F2F2706"/>
    <w:multiLevelType w:val="hybridMultilevel"/>
    <w:tmpl w:val="BD88953E"/>
    <w:lvl w:tplc="41C8028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8B03EBE"/>
    <w:multiLevelType w:val="hybridMultilevel"/>
    <w:tmpl w:val="2278A6B4"/>
    <w:lvl w:tplc="DBB41676" w:ilvl="0">
      <w:start w:val="385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3CA"/>
    <w:rsid w:val="000306AF"/>
    <w:rsid w:val="000500E3"/>
    <w:rsid w:val="0005600F"/>
    <w:rsid w:val="00067400"/>
    <w:rsid w:val="0007449E"/>
    <w:rsid w:val="00090A1F"/>
    <w:rsid w:val="000B094B"/>
    <w:rsid w:val="000C3264"/>
    <w:rsid w:val="000C5E0B"/>
    <w:rsid w:val="000D49E4"/>
    <w:rsid w:val="000E01A3"/>
    <w:rsid w:val="000E46BC"/>
    <w:rsid w:val="000E7C27"/>
    <w:rsid w:val="001011CA"/>
    <w:rsid w:val="00111197"/>
    <w:rsid w:val="001535A5"/>
    <w:rsid w:val="00174EFB"/>
    <w:rsid w:val="001867D3"/>
    <w:rsid w:val="001A6156"/>
    <w:rsid w:val="001C12CF"/>
    <w:rsid w:val="001F1D6E"/>
    <w:rsid w:val="00220097"/>
    <w:rsid w:val="00235919"/>
    <w:rsid w:val="002559EA"/>
    <w:rsid w:val="00267BB3"/>
    <w:rsid w:val="002859C4"/>
    <w:rsid w:val="002C13F0"/>
    <w:rsid w:val="002D5153"/>
    <w:rsid w:val="002F0257"/>
    <w:rsid w:val="002F18A7"/>
    <w:rsid w:val="002F47F0"/>
    <w:rsid w:val="002F6613"/>
    <w:rsid w:val="0030457F"/>
    <w:rsid w:val="00305CB2"/>
    <w:rsid w:val="003165C3"/>
    <w:rsid w:val="00323A7A"/>
    <w:rsid w:val="00326CC4"/>
    <w:rsid w:val="00364D1F"/>
    <w:rsid w:val="00365B36"/>
    <w:rsid w:val="00367729"/>
    <w:rsid w:val="00373E07"/>
    <w:rsid w:val="003746AE"/>
    <w:rsid w:val="00382ACA"/>
    <w:rsid w:val="00392BC3"/>
    <w:rsid w:val="00395F39"/>
    <w:rsid w:val="003A5F9C"/>
    <w:rsid w:val="004100D7"/>
    <w:rsid w:val="00422172"/>
    <w:rsid w:val="00486D83"/>
    <w:rsid w:val="004E4873"/>
    <w:rsid w:val="004F0B7A"/>
    <w:rsid w:val="00534725"/>
    <w:rsid w:val="00557642"/>
    <w:rsid w:val="00564557"/>
    <w:rsid w:val="005751CC"/>
    <w:rsid w:val="00590190"/>
    <w:rsid w:val="005B4819"/>
    <w:rsid w:val="005C7AB5"/>
    <w:rsid w:val="005D5274"/>
    <w:rsid w:val="005F6144"/>
    <w:rsid w:val="006355C0"/>
    <w:rsid w:val="00635829"/>
    <w:rsid w:val="00646A09"/>
    <w:rsid w:val="0065318A"/>
    <w:rsid w:val="00683040"/>
    <w:rsid w:val="006C072E"/>
    <w:rsid w:val="006E6192"/>
    <w:rsid w:val="00700472"/>
    <w:rsid w:val="007005E2"/>
    <w:rsid w:val="00702487"/>
    <w:rsid w:val="0070385C"/>
    <w:rsid w:val="00710B78"/>
    <w:rsid w:val="007324C2"/>
    <w:rsid w:val="007562C0"/>
    <w:rsid w:val="007606E6"/>
    <w:rsid w:val="00764291"/>
    <w:rsid w:val="00775AF6"/>
    <w:rsid w:val="00787D0F"/>
    <w:rsid w:val="00787F01"/>
    <w:rsid w:val="007976E5"/>
    <w:rsid w:val="007A51D4"/>
    <w:rsid w:val="007E2E7B"/>
    <w:rsid w:val="00812425"/>
    <w:rsid w:val="00813CF7"/>
    <w:rsid w:val="008151A6"/>
    <w:rsid w:val="00840820"/>
    <w:rsid w:val="00846E22"/>
    <w:rsid w:val="008512FB"/>
    <w:rsid w:val="00852A9E"/>
    <w:rsid w:val="00856928"/>
    <w:rsid w:val="00864C27"/>
    <w:rsid w:val="008757D7"/>
    <w:rsid w:val="00875840"/>
    <w:rsid w:val="00877016"/>
    <w:rsid w:val="00885F13"/>
    <w:rsid w:val="008911CE"/>
    <w:rsid w:val="008952D8"/>
    <w:rsid w:val="0089588C"/>
    <w:rsid w:val="008C2BDB"/>
    <w:rsid w:val="008C5126"/>
    <w:rsid w:val="008F1ECC"/>
    <w:rsid w:val="009036A7"/>
    <w:rsid w:val="0091582E"/>
    <w:rsid w:val="00931CF8"/>
    <w:rsid w:val="00946C61"/>
    <w:rsid w:val="009545D0"/>
    <w:rsid w:val="00962E8A"/>
    <w:rsid w:val="00974335"/>
    <w:rsid w:val="00987CDC"/>
    <w:rsid w:val="0099226A"/>
    <w:rsid w:val="00994A52"/>
    <w:rsid w:val="009971DE"/>
    <w:rsid w:val="009A43C4"/>
    <w:rsid w:val="009B006B"/>
    <w:rsid w:val="009B5307"/>
    <w:rsid w:val="009D4268"/>
    <w:rsid w:val="009E1D5F"/>
    <w:rsid w:val="009E2CD6"/>
    <w:rsid w:val="00A048C9"/>
    <w:rsid w:val="00A740B0"/>
    <w:rsid w:val="00AC6C1E"/>
    <w:rsid w:val="00B061A1"/>
    <w:rsid w:val="00B223B5"/>
    <w:rsid w:val="00B304B1"/>
    <w:rsid w:val="00B3319A"/>
    <w:rsid w:val="00B54EAC"/>
    <w:rsid w:val="00B77130"/>
    <w:rsid w:val="00B771A0"/>
    <w:rsid w:val="00BA2033"/>
    <w:rsid w:val="00BC5BE7"/>
    <w:rsid w:val="00BC75A1"/>
    <w:rsid w:val="00BD142E"/>
    <w:rsid w:val="00BF26D0"/>
    <w:rsid w:val="00C03D32"/>
    <w:rsid w:val="00C25E51"/>
    <w:rsid w:val="00C500C9"/>
    <w:rsid w:val="00C5639B"/>
    <w:rsid w:val="00C61F72"/>
    <w:rsid w:val="00C71149"/>
    <w:rsid w:val="00CA22A7"/>
    <w:rsid w:val="00D00EFB"/>
    <w:rsid w:val="00D1416C"/>
    <w:rsid w:val="00D20117"/>
    <w:rsid w:val="00D50F80"/>
    <w:rsid w:val="00D954E0"/>
    <w:rsid w:val="00DC0FA2"/>
    <w:rsid w:val="00DC6603"/>
    <w:rsid w:val="00DE5C5B"/>
    <w:rsid w:val="00DF58AE"/>
    <w:rsid w:val="00E02825"/>
    <w:rsid w:val="00E27C60"/>
    <w:rsid w:val="00E36866"/>
    <w:rsid w:val="00E564CC"/>
    <w:rsid w:val="00E657EC"/>
    <w:rsid w:val="00E6777D"/>
    <w:rsid w:val="00E72612"/>
    <w:rsid w:val="00E91D5F"/>
    <w:rsid w:val="00EB3104"/>
    <w:rsid w:val="00EF58B2"/>
    <w:rsid w:val="00F469A7"/>
    <w:rsid w:val="00F57195"/>
    <w:rsid w:val="00F71779"/>
    <w:rsid w:val="00F9213B"/>
    <w:rsid w:val="00F93731"/>
    <w:rsid w:val="00FA761D"/>
    <w:rsid w:val="00FB3B41"/>
    <w:rsid w:val="00FB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E1D5F"/>
    <w:pPr>
      <w:ind w:left="720"/>
      <w:contextualSpacing/>
    </w:pPr>
  </w:style>
  <w:style w:styleId="Reetkatablice" w:type="table">
    <w:name w:val="Table Grid"/>
    <w:basedOn w:val="Obinatablica"/>
    <w:rsid w:val="000500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6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C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E1D5F"/>
    <w:pPr>
      <w:ind w:left="720"/>
      <w:contextualSpacing/>
    </w:pPr>
  </w:style>
  <w:style w:styleId="Reetkatablice" w:type="table">
    <w:name w:val="Table Grid"/>
    <w:basedOn w:val="Obinatablica"/>
    <w:rsid w:val="000500E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6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C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St-1815/2016-27</izvorni_sadrzaj>
    <derivirana_varijabla naziv="DomainObject.Oznaka_1">St-1815/2016-27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C591E-A0AF-4728-9D49-054EFED41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7</properties:Pages>
  <properties:Words>1034</properties:Words>
  <properties:Characters>6155</properties:Characters>
  <properties:Lines>755</properties:Lines>
  <properties:Paragraphs>348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2017-03-10T13:30:00Z</dcterms:created>
  <dc:creator>ADMINIBM</dc:creator>
  <cp:lastModifiedBy>Valentina Delač</cp:lastModifiedBy>
  <cp:lastPrinted>2017-03-09T17:41:00Z</cp:lastPrinted>
  <dcterms:modified xmlns:xsi="http://www.w3.org/2001/XMLSchema-instance" xsi:type="dcterms:W3CDTF">2017-03-10T13:30:00Z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St-1815/2016-27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