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77e4" w14:paraId="ac177e4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9F7590">
        <w:t>2121/16-47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9F7590" w:rsidRPr="009F7590">
        <w:rPr>
          <w:b/>
          <w:color w:val="000000"/>
        </w:rPr>
        <w:t>Pčelarska zadr</w:t>
      </w:r>
      <w:r w:rsidR="00EC19EA">
        <w:rPr>
          <w:b/>
          <w:color w:val="000000"/>
        </w:rPr>
        <w:t>uga Pčelari Slavonije i Baranje „u stečaju“</w:t>
      </w:r>
      <w:r w:rsidR="009F7590" w:rsidRPr="009F7590">
        <w:rPr>
          <w:b/>
          <w:color w:val="000000"/>
        </w:rPr>
        <w:t xml:space="preserve"> Našice, Vatroslava Lisinskog 56, MBS: 030091257, OIB: 39441918791</w:t>
      </w:r>
      <w:r w:rsidR="00370575">
        <w:t>,</w:t>
      </w:r>
      <w:r w:rsidR="00984ABF">
        <w:t xml:space="preserve">  dana </w:t>
      </w:r>
      <w:r w:rsidR="009F7590">
        <w:t>6. studenog 2017.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9F7590" w:rsidRPr="009F7590">
        <w:rPr>
          <w:b/>
          <w:color w:val="000000"/>
        </w:rPr>
        <w:t>Pčelarska zadruga Pčelari Slavonije i Baranje</w:t>
      </w:r>
      <w:r w:rsidR="00EC19EA">
        <w:rPr>
          <w:b/>
          <w:color w:val="000000"/>
        </w:rPr>
        <w:t xml:space="preserve"> „u stečaju“,</w:t>
      </w:r>
      <w:r w:rsidR="009F7590" w:rsidRPr="009F7590">
        <w:rPr>
          <w:b/>
          <w:color w:val="000000"/>
        </w:rPr>
        <w:t xml:space="preserve"> Našice, Vatroslava Lisinskog 56, MBS: 030091257, OIB: 39441918791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9F7590" w:rsidP="00984ABF" w:rsidR="00984ABF">
      <w:pPr>
        <w:pStyle w:val="Tijeloteksta"/>
        <w:jc w:val="center"/>
        <w:rPr>
          <w:b/>
        </w:rPr>
      </w:pPr>
      <w:r>
        <w:rPr>
          <w:b/>
        </w:rPr>
        <w:t>29. studeni 2017</w:t>
      </w:r>
      <w:r w:rsidR="00607731">
        <w:rPr>
          <w:b/>
        </w:rPr>
        <w:t xml:space="preserve">. g. u </w:t>
      </w:r>
      <w:r>
        <w:rPr>
          <w:b/>
        </w:rPr>
        <w:t>9,45</w:t>
      </w:r>
      <w:r w:rsidR="00607731">
        <w:rPr>
          <w:b/>
        </w:rPr>
        <w:t xml:space="preserve">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9F7590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AB7477" w:rsidP="00607731" w:rsidR="00607731" w:rsidRPr="00D4303E">
      <w:pPr>
        <w:numPr>
          <w:ilvl w:val="0"/>
          <w:numId w:val="5"/>
        </w:numPr>
        <w:jc w:val="both"/>
      </w:pPr>
      <w:r>
        <w:t>Izvješće stečajne upraviteljice o tijeku stečajnog</w:t>
      </w:r>
      <w:r w:rsidR="00607731" w:rsidRPr="00D4303E">
        <w:t xml:space="preserve"> postupka i stanju stečajne mase.</w:t>
      </w:r>
    </w:p>
    <w:p w:rsidRDefault="00607731" w:rsidP="00EC19EA" w:rsidR="009F7590">
      <w:pPr>
        <w:numPr>
          <w:ilvl w:val="0"/>
          <w:numId w:val="5"/>
        </w:numPr>
        <w:jc w:val="both"/>
      </w:pPr>
      <w:r w:rsidRPr="00D4303E">
        <w:t xml:space="preserve">Donošenje odluke o </w:t>
      </w:r>
      <w:r w:rsidR="009F7590">
        <w:t xml:space="preserve">načinu unovčenja preostale slobodne pokretne imovine </w:t>
      </w:r>
    </w:p>
    <w:p w:rsidRDefault="00EC19EA" w:rsidP="009F7590" w:rsidR="009F7590">
      <w:pPr>
        <w:numPr>
          <w:ilvl w:val="0"/>
          <w:numId w:val="5"/>
        </w:numPr>
        <w:jc w:val="both"/>
      </w:pPr>
      <w:r>
        <w:t>R</w:t>
      </w:r>
      <w:r w:rsidR="009F7590">
        <w:t>azno</w:t>
      </w:r>
    </w:p>
    <w:p w:rsidRDefault="009F7590" w:rsidP="009F7590" w:rsidR="009F7590">
      <w:pPr>
        <w:pStyle w:val="Odlomakpopisa"/>
      </w:pPr>
    </w:p>
    <w:p w:rsidRDefault="00984ABF" w:rsidP="009F7590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9F7590">
        <w:t>3. studenog 2017</w:t>
      </w:r>
      <w:r w:rsidR="00F64D2E">
        <w:t>. g. stečaj</w:t>
      </w:r>
      <w:r w:rsidR="00AB7477">
        <w:t>na</w:t>
      </w:r>
      <w:r w:rsidR="00F64D2E">
        <w:t xml:space="preserve"> upravitelj</w:t>
      </w:r>
      <w:r w:rsidR="00AB7477">
        <w:t xml:space="preserve">ica </w:t>
      </w:r>
      <w:r w:rsidR="009F7590">
        <w:t>Sanda Marinac iz Požege</w:t>
      </w:r>
      <w:r w:rsidR="00583E66">
        <w:t xml:space="preserve"> predloži</w:t>
      </w:r>
      <w:r w:rsidR="00AB7477">
        <w:t>la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EC19EA" w:rsidR="00451670">
      <w:pPr>
        <w:pStyle w:val="Tijeloteksta"/>
      </w:pPr>
      <w:r>
        <w:tab/>
        <w:t>S</w:t>
      </w:r>
      <w:r w:rsidR="00025FCE">
        <w:t xml:space="preserve">lijedom navedenog valjalo je  sukladno čl. </w:t>
      </w:r>
      <w:r w:rsidR="00EC19EA">
        <w:t>103 i 104 Stečajnog Zakona (NN br. 71/15)</w:t>
      </w:r>
      <w:r>
        <w:t xml:space="preserve">  riješ</w:t>
      </w:r>
      <w:r w:rsidR="00025FCE">
        <w:t>iti</w:t>
      </w:r>
      <w:r>
        <w:t xml:space="preserve"> kao u izreci.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EC19EA">
        <w:t>6. studenog 2017.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ZPP-a u vezi s čl. </w:t>
      </w:r>
      <w:r w:rsidR="00EC19EA">
        <w:t>10</w:t>
      </w:r>
      <w:r>
        <w:t>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 w:rsidRPr="00EC19EA">
      <w:pPr>
        <w:pStyle w:val="Tijeloteksta"/>
        <w:numPr>
          <w:ilvl w:val="0"/>
          <w:numId w:val="3"/>
        </w:numPr>
        <w:jc w:val="left"/>
      </w:pPr>
      <w:r>
        <w:t>Stečajn</w:t>
      </w:r>
      <w:r w:rsidR="00AB7477">
        <w:t>a</w:t>
      </w:r>
      <w:r>
        <w:t xml:space="preserve"> upravitelj</w:t>
      </w:r>
      <w:r w:rsidR="00AB7477">
        <w:t xml:space="preserve">ica </w:t>
      </w:r>
      <w:r w:rsidR="009F7590">
        <w:t>Sanda Marinac</w:t>
      </w:r>
      <w:r w:rsidR="00EC19EA">
        <w:t>,</w:t>
      </w:r>
      <w:r w:rsidR="00EC19EA" w:rsidRPr="00EC19EA">
        <w:rPr>
          <w:b/>
        </w:rPr>
        <w:t xml:space="preserve"> </w:t>
      </w:r>
      <w:r w:rsidR="00EC19EA" w:rsidRPr="00EC19EA">
        <w:t>Požega, K. Krešimira 53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EC19EA">
        <w:t xml:space="preserve"> uz podnesak st. uprav. od 3.11.2017. g. (str. 229 spisa) i izvješće od 9.10.2017. g. (str. 223-228 spisa)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EC19EA">
        <w:t>29.11.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</w:p>
    <w:p w:rsidRDefault="00EC19EA" w:rsidP="00D72462" w:rsidR="00EC19EA">
      <w:pPr>
        <w:pStyle w:val="Tijeloteksta"/>
        <w:jc w:val="left"/>
      </w:pPr>
      <w:bookmarkStart w:name="_GoBack" w:id="0"/>
      <w:bookmarkEnd w:id="0"/>
    </w:p>
    <w:sectPr w:rsidSect="001432C7" w:rsidR="00EC19EA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30B" w:rsidP="00025FCE" w:rsidR="004B530B">
      <w:r>
        <w:separator/>
      </w:r>
    </w:p>
  </w:endnote>
  <w:endnote w:id="0" w:type="continuationSeparator">
    <w:p w:rsidRDefault="004B530B" w:rsidP="00025FCE" w:rsidR="004B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30B" w:rsidP="00025FCE" w:rsidR="004B530B">
      <w:r>
        <w:separator/>
      </w:r>
    </w:p>
  </w:footnote>
  <w:footnote w:id="0" w:type="continuationSeparator">
    <w:p w:rsidRDefault="004B530B" w:rsidP="00025FCE" w:rsidR="004B5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13FC">
      <w:rPr>
        <w:noProof/>
      </w:rPr>
      <w:t>2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3250F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B530B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9F7590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E5F69"/>
    <w:rsid w:val="00E23AF8"/>
    <w:rsid w:val="00E313FC"/>
    <w:rsid w:val="00E427A9"/>
    <w:rsid w:val="00E60C19"/>
    <w:rsid w:val="00E96356"/>
    <w:rsid w:val="00EA028A"/>
    <w:rsid w:val="00EC0019"/>
    <w:rsid w:val="00EC19EA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9F75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5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3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1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9F75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5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3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1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>
      <item>Sanda Marinac</item>
      <item>ŽDO OSIJEK</item>
    </izvorni_sadrzaj>
    <derivirana_varijabla naziv="DomainObject.Predmet.OstaliListFormated_1">
      <item>Sanda Marinac</item>
      <item>ŽDO OSIJEK</item>
    </derivirana_varijabla>
  </DomainObject.Predmet.OstaliListFormated>
  <DomainObject.Predmet.OstaliListFormatedOIB>
    <izvorni_sadrzaj>
      <item>Sanda Marinac, OIB 01875522309</item>
      <item>ŽDO OSIJEK</item>
    </izvorni_sadrzaj>
    <derivirana_varijabla naziv="DomainObject.Predmet.OstaliListFormatedOIB_1">
      <item>Sanda Marinac, OIB 01875522309</item>
      <item>ŽDO OSIJEK</item>
    </derivirana_varijabla>
  </DomainObject.Predmet.OstaliListFormatedOIB>
  <DomainObject.Predmet.OstaliListFormatedWithAdress>
    <izvorni_sadrzaj>
      <item>Sanda Marinac, Kralja Krešimira 53, 34000 Požega</item>
      <item>ŽDO OSIJEK</item>
    </izvorni_sadrzaj>
    <derivirana_varijabla naziv="DomainObject.Predmet.OstaliListFormatedWithAdress_1">
      <item>Sanda Marinac, Kralja Krešimira 53, 34000 Požega</item>
      <item>ŽDO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OSIJEK</item>
    </izvorni_sadrzaj>
    <derivirana_varijabla naziv="DomainObject.Predmet.OstaliListFormatedWithAdressOIB_1">
      <item>Sanda Marinac, OIB 01875522309, Kralja Krešimira 53, 34000 Požega</item>
      <item>ŽDO OSIJEK</item>
    </derivirana_varijabla>
  </DomainObject.Predmet.OstaliListFormatedWithAdressOIB>
  <DomainObject.Predmet.OstaliListNazivFormated>
    <izvorni_sadrzaj>
      <item>Sanda Marinac</item>
      <item>ŽDO OSIJEK</item>
    </izvorni_sadrzaj>
    <derivirana_varijabla naziv="DomainObject.Predmet.OstaliListNazivFormated_1">
      <item>Sanda Marinac</item>
      <item>ŽDO OSIJEK</item>
    </derivirana_varijabla>
  </DomainObject.Predmet.OstaliListNazivFormated>
  <DomainObject.Predmet.OstaliListNazivFormatedOIB>
    <izvorni_sadrzaj>
      <item>Sanda Marinac, OIB 01875522309</item>
      <item>ŽDO OSIJEK</item>
    </izvorni_sadrzaj>
    <derivirana_varijabla naziv="DomainObject.Predmet.OstaliListNazivFormatedOIB_1">
      <item>Sanda Marinac, OIB 01875522309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  <item>Sanda Marinac</item>
      <item>ŽDO OSIJEK</item>
    </izvorni_sadrzaj>
    <derivirana_varijabla naziv="DomainObject.Predmet.SudioniciListNaziv_1">
      <item>FINA RC OSIJEK</item>
      <item>Pčelarska zadruga Pčelari Slavonije i Baranje</item>
      <item>Sanda Marinac</item>
      <item>ŽDO OSIJEK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  <item>, OIB 01875522309</item>
      <item>, OIB null</item>
    </izvorni_sadrzaj>
    <derivirana_varijabla naziv="DomainObject.Predmet.SudioniciListNazivOIB_1">
      <item>, OIB 85821130368</item>
      <item>, OIB 39441918791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64366-6FF7-49EC-8A28-8AA0B77D8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1343</properties:Characters>
  <properties:Lines>97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2017-11-06T07:41:00Z</dcterms:created>
  <dc:creator>Korisnik</dc:creator>
  <cp:lastModifiedBy>Danijela Sekulić</cp:lastModifiedBy>
  <cp:lastPrinted>2017-11-06T07:45:00Z</cp:lastPrinted>
  <dcterms:modified xmlns:xsi="http://www.w3.org/2001/XMLSchema-instance" xsi:type="dcterms:W3CDTF">2017-11-06T07:46:00Z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