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48d" w14:paraId="737748d" w:rsidRDefault="00477DCA" w:rsidP="007465D2" w:rsidR="00477DCA">
      <w:pPr>
        <w:jc w:val="right"/>
        <w15:collapsed w:val="false"/>
      </w:pPr>
      <w:bookmarkStart w:name="_GoBack" w:id="0"/>
      <w:bookmarkEnd w:id="0"/>
    </w:p>
    <w:p w:rsidRDefault="00477DCA" w:rsidP="007465D2" w:rsidR="00477DCA">
      <w:pPr>
        <w:jc w:val="right"/>
      </w:pPr>
    </w:p>
    <w:p w:rsidRDefault="00931BB8" w:rsidP="007465D2" w:rsidR="007465D2" w:rsidRPr="00FC1537">
      <w:pPr>
        <w:jc w:val="right"/>
      </w:pPr>
      <w:r>
        <w:t>Poslovni broj: 5</w:t>
      </w:r>
      <w:r w:rsidR="007465D2" w:rsidRPr="00FC1537">
        <w:t xml:space="preserve"> St</w:t>
      </w:r>
      <w:r w:rsidR="003B1E31">
        <w:t>-</w:t>
      </w:r>
      <w:r w:rsidR="00F86777">
        <w:t>151/16</w:t>
      </w:r>
      <w:r>
        <w:t>-7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931BB8" w:rsidR="007465D2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931BB8" w:rsidR="007465D2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31BB8" w:rsidR="007465D2">
      <w:r>
        <w:t>Dr. Franje Tuđmana 35</w:t>
      </w:r>
      <w:r w:rsidR="00931BB8">
        <w:t>.</w:t>
      </w:r>
      <w:r w:rsidRPr="00FC1537">
        <w:t xml:space="preserve">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D91EA3" w:rsidR="007465D2" w:rsidRPr="00F86777">
      <w:pPr>
        <w:ind w:firstLine="720"/>
        <w:jc w:val="both"/>
      </w:pPr>
      <w:r w:rsidRPr="00F86777">
        <w:t>Trgovački sud u Zadru, OIB:</w:t>
      </w:r>
      <w:r w:rsidRPr="00F86777">
        <w:rPr>
          <w:lang w:eastAsia="hr-HR"/>
        </w:rPr>
        <w:t xml:space="preserve"> 39670464653</w:t>
      </w:r>
      <w:r w:rsidRPr="00F86777">
        <w:t xml:space="preserve">, po </w:t>
      </w:r>
      <w:r w:rsidR="00931BB8" w:rsidRPr="00F86777">
        <w:t>sudskoj savjetnici</w:t>
      </w:r>
      <w:r w:rsidRPr="00F86777">
        <w:t xml:space="preserve"> </w:t>
      </w:r>
      <w:r w:rsidR="00931BB8" w:rsidRPr="00F86777">
        <w:t>Katarini Miletić</w:t>
      </w:r>
      <w:r w:rsidRPr="00F86777">
        <w:t xml:space="preserve">, u skraćenom stečajnom postupku nad dužnikom </w:t>
      </w:r>
      <w:r w:rsidR="00F86777" w:rsidRPr="00F86777">
        <w:t>EMOCIJA j.d.o.o. za psihološku djelatnost, Zadar, Šibenska 11 C, OIB 52847871654</w:t>
      </w:r>
      <w:r w:rsidR="00931BB8" w:rsidRPr="00F86777">
        <w:t xml:space="preserve">, povodom zahtjeva Financijske agencije, Regionalnog centra Split, Podružnica Zadar, Ivana Danila 4., OIB: 85821130368 od 2. veljače 2016., dana 11. ožujka 2016.,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 w:rsidRPr="00F86777">
      <w:pPr>
        <w:ind w:firstLine="315"/>
        <w:jc w:val="both"/>
      </w:pPr>
      <w:r w:rsidRPr="00931BB8">
        <w:tab/>
      </w:r>
      <w:r w:rsidRPr="00F86777">
        <w:t xml:space="preserve">1. </w:t>
      </w:r>
      <w:r w:rsidR="00931BB8" w:rsidRPr="00F86777">
        <w:t xml:space="preserve">Utvrđuje se da ukupni iznos evidentiranog duga dužnika </w:t>
      </w:r>
      <w:r w:rsidR="00F86777" w:rsidRPr="00F86777">
        <w:t>EMOCIJA j.d.o.o. za psihološku djelatnost, Zadar, Šibenska 11 C, OIB 52847871654</w:t>
      </w:r>
      <w:r w:rsidR="00931BB8" w:rsidRPr="00F86777">
        <w:t xml:space="preserve"> </w:t>
      </w:r>
      <w:r w:rsidRPr="00F86777">
        <w:t xml:space="preserve">na temelju neizvršenih osnova za plaćanje iznosi </w:t>
      </w:r>
      <w:r w:rsidR="00F86777">
        <w:t>2.221,19</w:t>
      </w:r>
      <w:r w:rsidR="00931BB8" w:rsidRPr="00F86777">
        <w:t xml:space="preserve"> </w:t>
      </w:r>
      <w:r w:rsidRPr="00F86777">
        <w:t xml:space="preserve">kn. </w:t>
      </w:r>
    </w:p>
    <w:p w:rsidRDefault="00A30CC8" w:rsidP="00A30CC8" w:rsidR="00A30CC8" w:rsidRPr="00931BB8">
      <w:pPr>
        <w:ind w:firstLine="315"/>
        <w:jc w:val="both"/>
      </w:pPr>
    </w:p>
    <w:p w:rsidRDefault="007465D2" w:rsidP="00931BB8" w:rsidR="00931BB8" w:rsidRPr="00931BB8">
      <w:pPr>
        <w:jc w:val="both"/>
      </w:pPr>
      <w:r w:rsidRPr="00931BB8">
        <w:t xml:space="preserve">      </w:t>
      </w:r>
      <w:r w:rsidRPr="00931BB8">
        <w:tab/>
        <w:t xml:space="preserve">2.  Poziva se </w:t>
      </w:r>
      <w:r w:rsidR="00F86777">
        <w:t>osoba</w:t>
      </w:r>
      <w:r w:rsidR="007B0F30" w:rsidRPr="00931BB8">
        <w:t xml:space="preserve"> ovlašten</w:t>
      </w:r>
      <w:r w:rsidR="00F86777">
        <w:t>a</w:t>
      </w:r>
      <w:r w:rsidRPr="00931BB8">
        <w:t xml:space="preserve"> za zastupanje dužnika po zakonu </w:t>
      </w:r>
      <w:r w:rsidR="00F86777">
        <w:t>Snježana Nakić-Đaković, Zadar, Šibenska 11 C,</w:t>
      </w:r>
      <w:r w:rsidR="00931BB8" w:rsidRPr="00931BB8">
        <w:t xml:space="preserve"> da u roku od 15 (petnaest) dana od dana objave ovog oglasa na e-oglasnoj ploči suda podnes</w:t>
      </w:r>
      <w:r w:rsidR="00F86777">
        <w:t>e</w:t>
      </w:r>
      <w:r w:rsidR="00931BB8" w:rsidRPr="00931BB8">
        <w:t xml:space="preserve"> Trgovačkom sudu u Zadru javnobilježnički ovjerovljen popis imovine dužnika i obveza na propisanom obrascu.</w:t>
      </w:r>
    </w:p>
    <w:p w:rsidRDefault="007465D2" w:rsidP="007465D2" w:rsidR="007465D2" w:rsidRPr="00931BB8">
      <w:pPr>
        <w:jc w:val="both"/>
      </w:pPr>
    </w:p>
    <w:p w:rsidRDefault="007465D2" w:rsidP="00A30CC8" w:rsidR="00A30CC8">
      <w:pPr>
        <w:jc w:val="both"/>
      </w:pPr>
      <w:r w:rsidRPr="00931BB8">
        <w:tab/>
        <w:t xml:space="preserve">3. </w:t>
      </w:r>
      <w:r w:rsidR="00A30CC8" w:rsidRPr="00931BB8">
        <w:t>Pozivaju se vjerovnici dužnika da najkasnije u roku od 45 (</w:t>
      </w:r>
      <w:proofErr w:type="spellStart"/>
      <w:r w:rsidR="00A30CC8" w:rsidRPr="00931BB8">
        <w:t>četrdesetpet</w:t>
      </w:r>
      <w:proofErr w:type="spellEnd"/>
      <w:r w:rsidR="00A30CC8" w:rsidRPr="00931BB8">
        <w:t>) dana od dana objave ovog oglasa na e-oglasnoj ploči ovog suda, predlože otvaranje stečajnog postupka nad dužnikom, sve u skladu s odredbama čl. 430. i čl. 431. Stečajnog zakona</w:t>
      </w:r>
      <w:r w:rsidR="00A30CC8">
        <w:t xml:space="preserve">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</w:t>
      </w:r>
      <w:r w:rsidR="003B1E31">
        <w:t>2</w:t>
      </w:r>
      <w:r w:rsidR="0091410E">
        <w:t>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iz točke </w:t>
      </w:r>
      <w:r w:rsidR="003B1E31">
        <w:t>3</w:t>
      </w:r>
      <w:r w:rsidR="0091410E">
        <w:t>. ovog oglasa</w:t>
      </w:r>
      <w:r w:rsidR="003B1E31">
        <w:t xml:space="preserve"> te ne predujmi potrebna sredstva za namirenje troškova postupka</w:t>
      </w:r>
      <w:r w:rsidR="0091410E">
        <w:t xml:space="preserve">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F86777" w:rsidR="0091410E">
      <w:pPr>
        <w:jc w:val="center"/>
      </w:pPr>
      <w:r>
        <w:t xml:space="preserve">U Zadru </w:t>
      </w:r>
      <w:r w:rsidR="003B1E31">
        <w:t>11</w:t>
      </w:r>
      <w:r>
        <w:t xml:space="preserve">. </w:t>
      </w:r>
      <w:r w:rsidR="007B0EF4">
        <w:t>ožujka</w:t>
      </w:r>
      <w:r>
        <w:t xml:space="preserve"> 2016.</w:t>
      </w:r>
    </w:p>
    <w:p w:rsidRDefault="007C6493" w:rsidP="007C6493" w:rsidR="00B85C42">
      <w:pPr>
        <w:tabs>
          <w:tab w:pos="9072" w:val="right"/>
        </w:tabs>
      </w:pPr>
      <w:r>
        <w:tab/>
      </w:r>
      <w:r w:rsidR="00931BB8">
        <w:t>Sudska savjetnica</w:t>
      </w:r>
    </w:p>
    <w:p w:rsidRDefault="00F86777" w:rsidP="00F86777" w:rsidR="007465D2">
      <w:pPr>
        <w:jc w:val="right"/>
      </w:pPr>
      <w:r>
        <w:t xml:space="preserve">         </w:t>
      </w:r>
      <w:r w:rsidR="00931BB8">
        <w:t>Katarina Miletić</w:t>
      </w:r>
      <w:r w:rsidR="00F2052F"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  <w:r w:rsidR="00743537">
        <w:t>,</w:t>
      </w:r>
    </w:p>
    <w:p w:rsidRDefault="00743537" w:rsidP="009B7A6B" w:rsidR="007465D2" w:rsidRPr="00FC1537">
      <w:pPr>
        <w:ind w:firstLine="708"/>
        <w:jc w:val="both"/>
      </w:pPr>
      <w:r>
        <w:t>2</w:t>
      </w:r>
      <w:r w:rsidR="00F2052F">
        <w:t>. u spis</w:t>
      </w:r>
      <w:r>
        <w:t>.</w:t>
      </w:r>
    </w:p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</w:p>
  <w:p w:rsidRDefault="00B9425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931BB8" w:rsidR="00931BB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31BB8">
      <w:t>Poslovni broj: 5</w:t>
    </w:r>
    <w:r w:rsidR="00931BB8" w:rsidRPr="00FC1537">
      <w:t xml:space="preserve"> St</w:t>
    </w:r>
    <w:r w:rsidR="00931BB8">
      <w:t>-1</w:t>
    </w:r>
    <w:r w:rsidR="00F86777">
      <w:t>51</w:t>
    </w:r>
    <w:r w:rsidR="00931BB8">
      <w:t>/16-7</w:t>
    </w:r>
  </w:p>
  <w:p w:rsidRDefault="00B94258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B1E31"/>
    <w:rsid w:val="003C689E"/>
    <w:rsid w:val="003D7A65"/>
    <w:rsid w:val="00416934"/>
    <w:rsid w:val="00433953"/>
    <w:rsid w:val="00470C59"/>
    <w:rsid w:val="00477971"/>
    <w:rsid w:val="00477DCA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3537"/>
    <w:rsid w:val="007465D2"/>
    <w:rsid w:val="0077394A"/>
    <w:rsid w:val="00776B41"/>
    <w:rsid w:val="007B0EF4"/>
    <w:rsid w:val="007B0F30"/>
    <w:rsid w:val="007B1C4E"/>
    <w:rsid w:val="007C6493"/>
    <w:rsid w:val="007F01A8"/>
    <w:rsid w:val="00803E33"/>
    <w:rsid w:val="008652E8"/>
    <w:rsid w:val="008F4C2D"/>
    <w:rsid w:val="008F6C8B"/>
    <w:rsid w:val="0091410E"/>
    <w:rsid w:val="00931BB8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94258"/>
    <w:rsid w:val="00BE1256"/>
    <w:rsid w:val="00C20056"/>
    <w:rsid w:val="00C23BF7"/>
    <w:rsid w:val="00C71E7F"/>
    <w:rsid w:val="00C73DB2"/>
    <w:rsid w:val="00C820AB"/>
    <w:rsid w:val="00C97E68"/>
    <w:rsid w:val="00D91EA3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025DF"/>
    <w:rsid w:val="00F2052F"/>
    <w:rsid w:val="00F4599F"/>
    <w:rsid w:val="00F86777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EMOCIJA j.d.o.o. za psihološku djelatnost</izvorni_sadrzaj>
    <derivirana_varijabla naziv="DomainObject.Predmet.ProtustrankaFormated_1">  EMOCIJA j.d.o.o. za psihološku djelatnost</derivirana_varijabla>
  </DomainObject.Predmet.ProtustrankaFormated>
  <DomainObject.Predmet.ProtustrankaFormatedOIB>
    <izvorni_sadrzaj>  EMOCIJA j.d.o.o. za psihološku djelatnost, OIB 52847871654</izvorni_sadrzaj>
    <derivirana_varijabla naziv="DomainObject.Predmet.ProtustrankaFormatedOIB_1">  EMOCIJA j.d.o.o. za psihološku djelatnost, OIB 52847871654</derivirana_varijabla>
  </DomainObject.Predmet.ProtustrankaFormatedOIB>
  <DomainObject.Predmet.ProtustrankaFormatedWithAdress>
    <izvorni_sadrzaj> EMOCIJA j.d.o.o. za psihološku djelatnost, Šibenska 11 C , 23000 Zadar</izvorni_sadrzaj>
    <derivirana_varijabla naziv="DomainObject.Predmet.ProtustrankaFormatedWithAdress_1"> EMOCIJA j.d.o.o. za psihološku djelatnost, Šibenska 11 C , 23000 Zadar</derivirana_varijabla>
  </DomainObject.Predmet.ProtustrankaFormatedWithAdress>
  <DomainObject.Predmet.ProtustrankaFormatedWithAdressOIB>
    <izvorni_sadrzaj> EMOCIJA j.d.o.o. za psihološku djelatnost, OIB 52847871654, Šibenska 11 C , 23000 Zadar</izvorni_sadrzaj>
    <derivirana_varijabla naziv="DomainObject.Predmet.ProtustrankaFormatedWithAdressOIB_1"> EMOCIJA j.d.o.o. za psihološku djelatnost, OIB 52847871654, Šibenska 11 C , 23000 Zadar</derivirana_varijabla>
  </DomainObject.Predmet.ProtustrankaFormatedWithAdressOIB>
  <DomainObject.Predmet.ProtustrankaWithAdress>
    <izvorni_sadrzaj>EMOCIJA j.d.o.o. za psihološku djelatnost Šibenska 11 C , 23000 Zadar</izvorni_sadrzaj>
    <derivirana_varijabla naziv="DomainObject.Predmet.ProtustrankaWithAdress_1">EMOCIJA j.d.o.o. za psihološku djelatnost Šibenska 11 C , 23000 Zadar</derivirana_varijabla>
  </DomainObject.Predmet.ProtustrankaWithAdress>
  <DomainObject.Predmet.ProtustrankaWithAdressOIB>
    <izvorni_sadrzaj>EMOCIJA j.d.o.o. za psihološku djelatnost, OIB 52847871654, Šibenska 11 C , 23000 Zadar</izvorni_sadrzaj>
    <derivirana_varijabla naziv="DomainObject.Predmet.ProtustrankaWithAdressOIB_1">EMOCIJA j.d.o.o. za psihološku djelatnost, OIB 52847871654, Šibenska 11 C , 23000 Zadar</derivirana_varijabla>
  </DomainObject.Predmet.ProtustrankaWithAdressOIB>
  <DomainObject.Predmet.ProtustrankaNazivFormated>
    <izvorni_sadrzaj>EMOCIJA j.d.o.o. za psihološku djelatnost</izvorni_sadrzaj>
    <derivirana_varijabla naziv="DomainObject.Predmet.ProtustrankaNazivFormated_1">EMOCIJA j.d.o.o. za psihološku djelatnost</derivirana_varijabla>
  </DomainObject.Predmet.ProtustrankaNazivFormated>
  <DomainObject.Predmet.ProtustrankaNazivFormatedOIB>
    <izvorni_sadrzaj>EMOCIJA j.d.o.o. za psihološku djelatnost, OIB 52847871654</izvorni_sadrzaj>
    <derivirana_varijabla naziv="DomainObject.Predmet.ProtustrankaNazivFormatedOIB_1">EMOCIJA j.d.o.o. za psihološku djelatnost, OIB 52847871654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2221.19</izvorni_sadrzaj>
    <derivirana_varijabla naziv="DomainObject.Predmet.TrenutnaVrijednost_1">2221.19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EMOCIJA j.d.o.o. za psihološku djelatnost</item>
    </izvorni_sadrzaj>
    <derivirana_varijabla naziv="DomainObject.Predmet.ProtuStrankaListFormated_1">
      <item>EMOCIJA j.d.o.o. za psihološku djelatnost</item>
    </derivirana_varijabla>
  </DomainObject.Predmet.ProtuStrankaListFormated>
  <DomainObject.Predmet.ProtuStrankaListFormatedOIB>
    <izvorni_sadrzaj>
      <item>EMOCIJA j.d.o.o. za psihološku djelatnost, OIB 52847871654</item>
    </izvorni_sadrzaj>
    <derivirana_varijabla naziv="DomainObject.Predmet.ProtuStrankaListFormatedOIB_1">
      <item>EMOCIJA j.d.o.o. za psihološku djelatnost, OIB 52847871654</item>
    </derivirana_varijabla>
  </DomainObject.Predmet.ProtuStrankaListFormatedOIB>
  <DomainObject.Predmet.ProtuStrankaListFormatedWithAdress>
    <izvorni_sadrzaj>
      <item>EMOCIJA j.d.o.o. za psihološku djelatnost, Šibenska 11 C , 23000 Zadar</item>
    </izvorni_sadrzaj>
    <derivirana_varijabla naziv="DomainObject.Predmet.ProtuStrankaListFormatedWithAdress_1">
      <item>EMOCIJA j.d.o.o. za psihološku djelatnost, Šibenska 11 C , 23000 Zadar</item>
    </derivirana_varijabla>
  </DomainObject.Predmet.ProtuStrankaListFormatedWithAdress>
  <DomainObject.Predmet.ProtuStrankaListFormatedWithAdressOIB>
    <izvorni_sadrzaj>
      <item>EMOCIJA j.d.o.o. za psihološku djelatnost, OIB 52847871654, Šibenska 11 C , 23000 Zadar</item>
    </izvorni_sadrzaj>
    <derivirana_varijabla naziv="DomainObject.Predmet.ProtuStrankaListFormatedWithAdressOIB_1">
      <item>EMOCIJA j.d.o.o. za psihološku djelatnost, OIB 52847871654, Šibenska 11 C , 23000 Zadar</item>
    </derivirana_varijabla>
  </DomainObject.Predmet.ProtuStrankaListFormatedWithAdressOIB>
  <DomainObject.Predmet.ProtuStrankaListNazivFormated>
    <izvorni_sadrzaj>
      <item>EMOCIJA j.d.o.o. za psihološku djelatnost</item>
    </izvorni_sadrzaj>
    <derivirana_varijabla naziv="DomainObject.Predmet.ProtuStrankaListNazivFormated_1">
      <item>EMOCIJA j.d.o.o. za psihološku djelatnost</item>
    </derivirana_varijabla>
  </DomainObject.Predmet.ProtuStrankaListNazivFormated>
  <DomainObject.Predmet.ProtuStrankaListNazivFormatedOIB>
    <izvorni_sadrzaj>
      <item>EMOCIJA j.d.o.o. za psihološku djelatnost, OIB 52847871654</item>
    </izvorni_sadrzaj>
    <derivirana_varijabla naziv="DomainObject.Predmet.ProtuStrankaListNazivFormatedOIB_1">
      <item>EMOCIJA j.d.o.o. za psihološku djelatnost, OIB 52847871654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EMOCIJA j.d.o.o. za psihološku djelatnost</izvorni_sadrzaj>
    <derivirana_varijabla naziv="DomainObject.Predmet.ProtustrankaIDrugi_1">EMOCIJA j.d.o.o. za psihološku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EMOCIJA j.d.o.o. za psihološku djelatnost, OIB 52847871654, Šibenska 11 C , 23000 Zadar</izvorni_sadrzaj>
    <derivirana_varijabla naziv="DomainObject.Predmet.ProtustrankaIDrugiAdressOIB_1">EMOCIJA j.d.o.o. za psihološku djelatnost, OIB 52847871654, Šibenska 11 C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EMOCIJA j.d.o.o. za psihološku djelatnost</item>
    </izvorni_sadrzaj>
    <derivirana_varijabla naziv="DomainObject.Predmet.SudioniciListNaziv_1">
      <item>FINA</item>
      <item>EMOCIJA j.d.o.o. za psihološku djelatnost</item>
    </derivirana_varijabla>
  </DomainObject.Predmet.SudioniciListNaziv>
  <DomainObject.Predmet.SudioniciListAdressOIB>
    <izvorni_sadrzaj>
      <item>FINA, OIB 85821130368</item>
      <item>EMOCIJA j.d.o.o. za psihološku djelatnost, OIB 52847871654, Šibenska 11 C ,23000 Zadar</item>
    </izvorni_sadrzaj>
    <derivirana_varijabla naziv="DomainObject.Predmet.SudioniciListAdressOIB_1">
      <item>FINA, OIB 85821130368</item>
      <item>EMOCIJA j.d.o.o. za psihološku djelatnost, OIB 52847871654, Šibenska 11 C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52847871654</item>
    </izvorni_sadrzaj>
    <derivirana_varijabla naziv="DomainObject.Predmet.SudioniciListNazivOIB_1">
      <item>, OIB 85821130368</item>
      <item>, OIB 52847871654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1915</properties:Characters>
  <properties:Lines>53</properties:Lines>
  <properties:Paragraphs>18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2016-03-14T12:33:00Z</dcterms:created>
  <dc:creator>Tina Grgas</dc:creator>
  <cp:lastModifiedBy>Vedrana Raspović</cp:lastModifiedBy>
  <cp:lastPrinted>2016-03-14T13:09:00Z</cp:lastPrinted>
  <dcterms:modified xmlns:xsi="http://www.w3.org/2001/XMLSchema-instance" xsi:type="dcterms:W3CDTF">2016-03-14T13:16:00Z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