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af1f" w14:paraId="aafaf1f" w:rsidRDefault="00AE649C" w:rsidP="00EB59B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B59B7" w:rsidP="00EB59B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B59B7" w:rsidP="00EB59B7" w:rsidR="00AE649C" w:rsidRPr="00B76F3C">
      <w:pPr>
        <w:pStyle w:val="SudNaziv"/>
      </w:pPr>
      <w:r>
        <w:t>TRGOVAČKI SUD U VARAŽDINU</w:t>
      </w:r>
    </w:p>
    <w:p w:rsidRDefault="00EB59B7" w:rsidP="00EB59B7" w:rsidR="00EB59B7">
      <w:pPr>
        <w:spacing w:after="0"/>
        <w:jc w:val="center"/>
      </w:pPr>
    </w:p>
    <w:p w:rsidRDefault="00EB59B7" w:rsidP="00EB59B7" w:rsidR="00EB59B7">
      <w:pPr>
        <w:spacing w:after="0"/>
        <w:jc w:val="center"/>
      </w:pPr>
    </w:p>
    <w:p w:rsidRDefault="00EB59B7" w:rsidP="00EB59B7" w:rsidR="00EB59B7">
      <w:pPr>
        <w:spacing w:after="0"/>
        <w:jc w:val="center"/>
      </w:pPr>
    </w:p>
    <w:p w:rsidRDefault="00EB59B7" w:rsidP="00EB59B7" w:rsidR="00EB59B7">
      <w:pPr>
        <w:spacing w:after="0"/>
        <w:jc w:val="center"/>
      </w:pPr>
    </w:p>
    <w:p w:rsidRDefault="00EB59B7" w:rsidP="00EB59B7" w:rsidR="00EB59B7">
      <w:pPr>
        <w:spacing w:after="0"/>
      </w:pPr>
      <w:r>
        <w:t xml:space="preserve">                                        U  I M E  R E P U B L I K E  H R V A T S K E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  <w:jc w:val="center"/>
      </w:pPr>
      <w:r>
        <w:t>R J E Š E NJ E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HONESTA d.o.o. Novakovec, Brodarska 12, OIB: 76325639746, dana 8. lipnja 2016., </w:t>
      </w:r>
    </w:p>
    <w:p w:rsidRDefault="00EB59B7" w:rsidP="00EB59B7" w:rsidR="00EB59B7">
      <w:pPr>
        <w:spacing w:after="0"/>
        <w:jc w:val="center"/>
      </w:pPr>
    </w:p>
    <w:p w:rsidRDefault="00EB59B7" w:rsidP="00EB59B7" w:rsidR="00EB59B7">
      <w:pPr>
        <w:spacing w:after="0"/>
        <w:jc w:val="center"/>
      </w:pPr>
      <w:r>
        <w:t>r i j e š i o  j e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HONESTA d.o.o. Novakovec, Brodarska 12, OIB: 76325639746, s danom 8. lipnja 2016. u 10,45 sati.</w:t>
      </w:r>
    </w:p>
    <w:p w:rsidRDefault="00EB59B7" w:rsidP="00EB59B7" w:rsidR="00EB59B7">
      <w:pPr>
        <w:spacing w:after="0"/>
        <w:ind w:hanging="705" w:left="1413"/>
        <w:jc w:val="both"/>
      </w:pPr>
    </w:p>
    <w:p w:rsidRDefault="00EB59B7" w:rsidP="00EB59B7" w:rsidR="00EB59B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Jugoslav Puran iz Bjelovara, Josipa Jelačića 12, OIB: 70582689973.</w:t>
      </w:r>
    </w:p>
    <w:p w:rsidRDefault="00EB59B7" w:rsidP="00EB59B7" w:rsidR="00EB59B7">
      <w:pPr>
        <w:spacing w:after="0"/>
        <w:ind w:hanging="705" w:left="1413"/>
        <w:jc w:val="both"/>
      </w:pPr>
    </w:p>
    <w:p w:rsidRDefault="00EB59B7" w:rsidP="00EB59B7" w:rsidR="00EB59B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HONESTA d.o.o. Novakovec, Brodarska 12, OIB: 76325639746.</w:t>
      </w:r>
    </w:p>
    <w:p w:rsidRDefault="00EB59B7" w:rsidP="00EB59B7" w:rsidR="00EB59B7">
      <w:pPr>
        <w:spacing w:after="0"/>
        <w:ind w:hanging="705" w:left="1410"/>
        <w:jc w:val="both"/>
      </w:pPr>
    </w:p>
    <w:p w:rsidRDefault="00EB59B7" w:rsidP="00EB59B7" w:rsidR="00EB59B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B59B7" w:rsidP="00EB59B7" w:rsidR="00EB59B7">
      <w:pPr>
        <w:spacing w:after="0"/>
        <w:jc w:val="both"/>
      </w:pPr>
    </w:p>
    <w:p w:rsidRDefault="00EB59B7" w:rsidP="00EB59B7" w:rsidR="00EB59B7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HONESTA d.o.o. Novakovec, Brodarska 12, OIB: 76325639746, bit će brisan iz sudskog registra.</w:t>
      </w:r>
    </w:p>
    <w:p w:rsidRDefault="00EB59B7" w:rsidP="00EB59B7" w:rsidR="00EB59B7">
      <w:pPr>
        <w:spacing w:after="0"/>
        <w:jc w:val="center"/>
      </w:pPr>
    </w:p>
    <w:p w:rsidRDefault="00EB59B7" w:rsidP="00EB59B7" w:rsidR="00EB59B7">
      <w:pPr>
        <w:spacing w:after="0"/>
        <w:jc w:val="center"/>
      </w:pPr>
      <w:r>
        <w:t>Obrazloženje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  <w:jc w:val="both"/>
      </w:pPr>
      <w:r>
        <w:tab/>
        <w:t>Predlagatelj Financijska agencija Regionalni centar Zagreb, Podružnica Varaždin je dana 12.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  <w:jc w:val="both"/>
      </w:pPr>
      <w:r>
        <w:lastRenderedPageBreak/>
        <w:tab/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  <w:jc w:val="center"/>
      </w:pPr>
      <w:r>
        <w:t>U Varaždinu 8. lipnja 2016.</w:t>
      </w:r>
    </w:p>
    <w:p w:rsidRDefault="00EB59B7" w:rsidP="00EB59B7" w:rsidR="00EB59B7">
      <w:pPr>
        <w:spacing w:after="0"/>
        <w:jc w:val="center"/>
      </w:pPr>
    </w:p>
    <w:p w:rsidRDefault="00EB59B7" w:rsidP="00EB59B7" w:rsidR="00EB59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59B7" w:rsidP="00EB59B7" w:rsidR="00EB59B7">
      <w:pPr>
        <w:spacing w:after="0"/>
        <w:ind w:firstLine="708"/>
      </w:pPr>
      <w:r>
        <w:t>Uputa o pravnom lijeku:</w:t>
      </w:r>
    </w:p>
    <w:p w:rsidRDefault="00EB59B7" w:rsidP="00EB59B7" w:rsidR="00EB59B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EB59B7" w:rsidP="00EB59B7" w:rsidR="00EB59B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</w:pPr>
    </w:p>
    <w:p w:rsidRDefault="00EB59B7" w:rsidP="00EB59B7" w:rsidR="00EB59B7">
      <w:pPr>
        <w:spacing w:after="0"/>
      </w:pPr>
      <w:r>
        <w:t>DNA:</w:t>
      </w:r>
    </w:p>
    <w:p w:rsidRDefault="00EB59B7" w:rsidP="00EB59B7" w:rsidR="00EB59B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EB59B7" w:rsidP="00EB59B7" w:rsidR="00EB59B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EB59B7" w:rsidP="00EB59B7" w:rsidR="00EB59B7">
      <w:pPr>
        <w:numPr>
          <w:ilvl w:val="0"/>
          <w:numId w:val="47"/>
        </w:numPr>
        <w:spacing w:after="0"/>
      </w:pPr>
      <w:r>
        <w:t>Dužnik HONESTA d.o.o. Novakovec, Brodarska 12.</w:t>
      </w:r>
    </w:p>
    <w:p w:rsidRDefault="00EB59B7" w:rsidP="00EB59B7" w:rsidR="00EB59B7">
      <w:pPr>
        <w:numPr>
          <w:ilvl w:val="0"/>
          <w:numId w:val="47"/>
        </w:numPr>
        <w:spacing w:after="0"/>
      </w:pPr>
      <w:r>
        <w:t>Osoba ovlaštena za zastupanje – Vesnica Furdi, Novakovec, Murska 15, 40 318 Dekanovec.</w:t>
      </w:r>
    </w:p>
    <w:p w:rsidRDefault="00EB59B7" w:rsidP="00EB59B7" w:rsidR="00EB59B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EB59B7" w:rsidP="00EB59B7" w:rsidR="00EB59B7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EB59B7" w:rsidP="00EB59B7" w:rsidR="00EB59B7">
      <w:pPr>
        <w:numPr>
          <w:ilvl w:val="0"/>
          <w:numId w:val="47"/>
        </w:numPr>
        <w:spacing w:after="0"/>
      </w:pPr>
      <w:r>
        <w:t>Stečajni upravitelj- Jugoslav Puran iz Bjelovara , Josipa Jelačića 12.</w:t>
      </w:r>
    </w:p>
    <w:p w:rsidRDefault="00EB59B7" w:rsidP="00EB59B7" w:rsidR="00EB59B7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EB59B7" w:rsidR="00CB0EA4">
      <w:pPr>
        <w:pStyle w:val="Naslovdokumenta"/>
        <w:spacing w:after="0"/>
      </w:pPr>
    </w:p>
    <w:p w:rsidRDefault="0071688E" w:rsidP="00EB59B7" w:rsidR="0071688E">
      <w:pPr>
        <w:pStyle w:val="Poetniodjeljak"/>
        <w:spacing w:after="0"/>
      </w:pPr>
    </w:p>
    <w:p w:rsidRDefault="00A21F0D" w:rsidP="00EB59B7" w:rsidR="00A21F0D">
      <w:pPr>
        <w:pStyle w:val="NormaleSPIS"/>
        <w:spacing w:after="0"/>
        <w:rPr>
          <w:noProof/>
        </w:rPr>
      </w:pPr>
    </w:p>
    <w:p w:rsidRDefault="00DA0242" w:rsidP="00EB59B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9B7" w:rsidR="008333A9">
    <w:pPr>
      <w:pStyle w:val="Zaglavlje"/>
    </w:pPr>
    <w:r>
      <w:rPr>
        <w:rStyle w:val="PozadinaSvijetloCrvena"/>
        <w:shd w:fill="auto" w:color="auto" w:val="clear"/>
      </w:rPr>
      <w:t>Poslovni broj: 7 St-214/16-5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9B7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87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St-214/2016-5</izvorni_sadrzaj>
    <derivirana_varijabla naziv="DomainObject.Oznaka_1">St-214/2016-5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HONESTA društvo s ograničenom odgovornošću za trgovinu, usluge i savjetovanje</izvorni_sadrzaj>
    <derivirana_varijabla naziv="DomainObject.Predmet.ProtustrankaFormated_1">  HONESTA društvo s ograničenom odgovornošću za trgovinu, usluge i savjetovanje</derivirana_varijabla>
  </DomainObject.Predmet.ProtustrankaFormated>
  <DomainObject.Predmet.ProtustrankaFormatedOIB>
    <izvorni_sadrzaj>  HONESTA društvo s ograničenom odgovornošću za trgovinu, usluge i savjetovanje, OIB 76325639746</izvorni_sadrzaj>
    <derivirana_varijabla naziv="DomainObject.Predmet.ProtustrankaFormatedOIB_1">  HONESTA društvo s ograničenom odgovornošću za trgovinu, usluge i savjetovanje, OIB 76325639746</derivirana_varijabla>
  </DomainObject.Predmet.ProtustrankaFormatedOIB>
  <DomainObject.Predmet.ProtustrankaFormatedWithAdress>
    <izvorni_sadrzaj> HONESTA društvo s ograničenom odgovornošću za trgovinu, usluge i savjetovanje, Brodarska 12, 40000 Novakovec</izvorni_sadrzaj>
    <derivirana_varijabla naziv="DomainObject.Predmet.ProtustrankaFormatedWithAdress_1"> HONESTA društvo s ograničenom odgovornošću za trgovinu, usluge i savjetovanje, Brodarska 12, 40000 Novakovec</derivirana_varijabla>
  </DomainObject.Predmet.ProtustrankaFormatedWithAdress>
  <DomainObject.Predmet.ProtustrankaFormatedWithAdressOIB>
    <izvorni_sadrzaj> HONESTA društvo s ograničenom odgovornošću za trgovinu, usluge i savjetovanje, OIB 76325639746, Brodarska 12, 40000 Novakovec</izvorni_sadrzaj>
    <derivirana_varijabla naziv="DomainObject.Predmet.ProtustrankaFormatedWithAdressOIB_1"> HONESTA društvo s ograničenom odgovornošću za trgovinu, usluge i savjetovanje, OIB 76325639746, Brodarska 12, 40000 Novakovec</derivirana_varijabla>
  </DomainObject.Predmet.ProtustrankaFormatedWithAdressOIB>
  <DomainObject.Predmet.ProtustrankaWithAdress>
    <izvorni_sadrzaj>HONESTA društvo s ograničenom odgovornošću za trgovinu, usluge i savjetovanje Brodarska 12, 40000 Novakovec</izvorni_sadrzaj>
    <derivirana_varijabla naziv="DomainObject.Predmet.ProtustrankaWithAdress_1">HONESTA društvo s ograničenom odgovornošću za trgovinu, usluge i savjetovanje Brodarska 12, 40000 Novakovec</derivirana_varijabla>
  </DomainObject.Predmet.ProtustrankaWithAdress>
  <DomainObject.Predmet.ProtustrankaWithAdressOIB>
    <izvorni_sadrzaj>HONESTA društvo s ograničenom odgovornošću za trgovinu, usluge i savjetovanje, OIB 76325639746, Brodarska 12, 40000 Novakovec</izvorni_sadrzaj>
    <derivirana_varijabla naziv="DomainObject.Predmet.ProtustrankaWithAdressOIB_1">HONESTA društvo s ograničenom odgovornošću za trgovinu, usluge i savjetovanje, OIB 76325639746, Brodarska 12, 40000 Novakovec</derivirana_varijabla>
  </DomainObject.Predmet.ProtustrankaWithAdressOIB>
  <DomainObject.Predmet.ProtustrankaNazivFormated>
    <izvorni_sadrzaj>HONESTA društvo s ograničenom odgovornošću za trgovinu, usluge i savjetovanje</izvorni_sadrzaj>
    <derivirana_varijabla naziv="DomainObject.Predmet.ProtustrankaNazivFormated_1">HONESTA društvo s ograničenom odgovornošću za trgovinu, usluge i savjetovanje</derivirana_varijabla>
  </DomainObject.Predmet.ProtustrankaNazivFormated>
  <DomainObject.Predmet.ProtustrankaNazivFormatedOIB>
    <izvorni_sadrzaj>HONESTA društvo s ograničenom odgovornošću za trgovinu, usluge i savjetovanje, OIB 76325639746</izvorni_sadrzaj>
    <derivirana_varijabla naziv="DomainObject.Predmet.ProtustrankaNazivFormatedOIB_1">HONESTA društvo s ograničenom odgovornošću za trgovinu, usluge i savjetovanje, OIB 76325639746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6447.32</izvorni_sadrzaj>
    <derivirana_varijabla naziv="DomainObject.Predmet.TrenutnaVrijednost_1">6447.32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HONESTA društvo s ograničenom odgovornošću za trgovinu, usluge i savjetovanje</item>
    </izvorni_sadrzaj>
    <derivirana_varijabla naziv="DomainObject.Predmet.ProtuStrankaListFormated_1">
      <item>HONESTA društvo s ograničenom odgovornošću za trgovinu, usluge i savjetovanje</item>
    </derivirana_varijabla>
  </DomainObject.Predmet.ProtuStrankaListFormated>
  <DomainObject.Predmet.ProtuStrankaListFormatedOIB>
    <izvorni_sadrzaj>
      <item>HONESTA društvo s ograničenom odgovornošću za trgovinu, usluge i savjetovanje, OIB 76325639746</item>
    </izvorni_sadrzaj>
    <derivirana_varijabla naziv="DomainObject.Predmet.ProtuStrankaListFormatedOIB_1">
      <item>HONESTA društvo s ograničenom odgovornošću za trgovinu, usluge i savjetovanje, OIB 76325639746</item>
    </derivirana_varijabla>
  </DomainObject.Predmet.ProtuStrankaListFormatedOIB>
  <DomainObject.Predmet.ProtuStrankaListFormatedWithAdress>
    <izvorni_sadrzaj>
      <item>HONESTA društvo s ograničenom odgovornošću za trgovinu, usluge i savjetovanje, Brodarska 12, 40000 Novakovec</item>
    </izvorni_sadrzaj>
    <derivirana_varijabla naziv="DomainObject.Predmet.ProtuStrankaListFormatedWithAdress_1">
      <item>HONESTA društvo s ograničenom odgovornošću za trgovinu, usluge i savjetovanje, Brodarska 12, 40000 Novakovec</item>
    </derivirana_varijabla>
  </DomainObject.Predmet.ProtuStrankaListFormatedWithAdress>
  <DomainObject.Predmet.ProtuStrankaListFormatedWithAdressOIB>
    <izvorni_sadrzaj>
      <item>HONESTA društvo s ograničenom odgovornošću za trgovinu, usluge i savjetovanje, OIB 76325639746, Brodarska 12, 40000 Novakovec</item>
    </izvorni_sadrzaj>
    <derivirana_varijabla naziv="DomainObject.Predmet.ProtuStrankaListFormatedWithAdressOIB_1">
      <item>HONESTA društvo s ograničenom odgovornošću za trgovinu, usluge i savjetovanje, OIB 76325639746, Brodarska 12, 40000 Novakovec</item>
    </derivirana_varijabla>
  </DomainObject.Predmet.ProtuStrankaListFormatedWithAdressOIB>
  <DomainObject.Predmet.ProtuStrankaListNazivFormated>
    <izvorni_sadrzaj>
      <item>HONESTA društvo s ograničenom odgovornošću za trgovinu, usluge i savjetovanje</item>
    </izvorni_sadrzaj>
    <derivirana_varijabla naziv="DomainObject.Predmet.ProtuStrankaListNazivFormated_1">
      <item>HONESTA društvo s ograničenom odgovornošću za trgovinu, usluge i savjetovanje</item>
    </derivirana_varijabla>
  </DomainObject.Predmet.ProtuStrankaListNazivFormated>
  <DomainObject.Predmet.ProtuStrankaListNazivFormatedOIB>
    <izvorni_sadrzaj>
      <item>HONESTA društvo s ograničenom odgovornošću za trgovinu, usluge i savjetovanje, OIB 76325639746</item>
    </izvorni_sadrzaj>
    <derivirana_varijabla naziv="DomainObject.Predmet.ProtuStrankaListNazivFormatedOIB_1">
      <item>HONESTA društvo s ograničenom odgovornošću za trgovinu, usluge i savjetovanje, OIB 76325639746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St-214/2016-5</izvorni_sadrzaj>
    <derivirana_varijabla naziv="DomainObject.PoslovniBrojDokumenta_1">St-214/2016-5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HONESTA društvo s ograničenom odgovornošću za trgovinu, usluge i savjetovanje</izvorni_sadrzaj>
    <derivirana_varijabla naziv="DomainObject.Predmet.ProtustrankaIDrugi_1">HONESTA društvo s ograničenom odgovornošću za trgovinu, usluge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HONESTA društvo s ograničenom odgovornošću za trgovinu, usluge i savjetovanje, OIB 76325639746, Brodarska 12, 40000 Novakovec</izvorni_sadrzaj>
    <derivirana_varijabla naziv="DomainObject.Predmet.ProtustrankaIDrugiAdressOIB_1">HONESTA društvo s ograničenom odgovornošću za trgovinu, usluge i savjetovanje, OIB 76325639746, Brodarska 12,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HONESTA društvo s ograničenom odgovornošću za trgovinu, usluge i savjetovanje</item>
      <item>Sudski registar</item>
    </izvorni_sadrzaj>
    <derivirana_varijabla naziv="DomainObject.Predmet.SudioniciListNaziv_1">
      <item>Financijska agencija</item>
      <item>HONESTA društvo s ograničenom odgovornošću za trgovinu, usluge i savjetovanje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HONESTA društvo s ograničenom odgovornošću za trgovinu, usluge i savjetovanje, OIB 76325639746, Brodarska 12,40000 Novakovec</item>
      <item>Sudski registar</item>
    </izvorni_sadrzaj>
    <derivirana_varijabla naziv="DomainObject.Predmet.SudioniciListAdressOIB_1">
      <item>Financijska agencija, OIB 85821130368, A. Cesarca 2,42000 Varaždin</item>
      <item>HONESTA društvo s ograničenom odgovornošću za trgovinu, usluge i savjetovanje, OIB 76325639746, Brodarska 12,40000 Novakovec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A5B53-E44B-4210-BC70-7155F89B9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2740</properties:Characters>
  <properties:Lines>88</properties:Lines>
  <properties:Paragraphs>29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2016-06-08T08:54:00Z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