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3354" w14:paraId="92c335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503E78">
        <w:t>2661</w:t>
      </w:r>
      <w:r>
        <w:t>/201</w:t>
      </w:r>
      <w:r w:rsidR="00A1716A">
        <w:t>7</w:t>
      </w:r>
      <w:r w:rsidR="00503E78">
        <w:t>-</w:t>
      </w:r>
      <w:r w:rsidR="002F5093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503E78" w:rsidRPr="00F3409A">
        <w:t xml:space="preserve">ABILIS </w:t>
      </w:r>
      <w:r w:rsidR="00503E78">
        <w:t>NEKRETNINE I CONSULTING j.d.o.o</w:t>
      </w:r>
      <w:r w:rsidR="00503E78" w:rsidRPr="006A11BD">
        <w:t xml:space="preserve">. iz </w:t>
      </w:r>
      <w:r w:rsidR="00503E78">
        <w:t>Samobora</w:t>
      </w:r>
      <w:r w:rsidR="00503E78" w:rsidRPr="006A11BD">
        <w:t xml:space="preserve">, </w:t>
      </w:r>
      <w:r w:rsidR="00503E78">
        <w:t>Ulica Bleiburških žrtava 1945. br.1</w:t>
      </w:r>
      <w:r w:rsidR="00503E78" w:rsidRPr="006A11BD">
        <w:t xml:space="preserve">, OIB: </w:t>
      </w:r>
      <w:r w:rsidR="00503E78" w:rsidRPr="00F3409A">
        <w:t>28534700940</w:t>
      </w:r>
      <w:r w:rsidR="004C6607">
        <w:t xml:space="preserve">, dana </w:t>
      </w:r>
      <w:r w:rsidR="00503E78">
        <w:t>2. srpnja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503E78" w:rsidRPr="00F3409A">
        <w:t xml:space="preserve">ABILIS </w:t>
      </w:r>
      <w:r w:rsidR="00503E78">
        <w:t>NEKRETNINE I CONSULTING j.d.o.o</w:t>
      </w:r>
      <w:r w:rsidR="00503E78" w:rsidRPr="006A11BD">
        <w:t xml:space="preserve">. iz </w:t>
      </w:r>
      <w:r w:rsidR="00503E78">
        <w:t>Samobora</w:t>
      </w:r>
      <w:r w:rsidR="00503E78" w:rsidRPr="006A11BD">
        <w:t xml:space="preserve">, </w:t>
      </w:r>
      <w:r w:rsidR="00503E78">
        <w:t>Ulica Bleiburških žrtava 1945. br.1</w:t>
      </w:r>
      <w:r w:rsidR="00503E78" w:rsidRPr="006A11BD">
        <w:t xml:space="preserve">, OIB: </w:t>
      </w:r>
      <w:r w:rsidR="00503E78" w:rsidRPr="00F3409A">
        <w:t>28534700940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503E78">
        <w:t>2. srpnja</w:t>
      </w:r>
      <w:r w:rsidR="00A1716A">
        <w:t xml:space="preserve">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9323DE" w:rsidRPr="009323DE">
        <w:t>DUŠKA DUNJA IVANČEVIĆ, OIB:59003296761, iz Zagreba, B. Bernardija 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503E78" w:rsidRPr="00F3409A">
        <w:t xml:space="preserve">ABILIS </w:t>
      </w:r>
      <w:r w:rsidR="00503E78">
        <w:t>NEKRETNINE I CONSULTING j.d.o.o</w:t>
      </w:r>
      <w:r w:rsidR="00503E78" w:rsidRPr="006A11BD">
        <w:t xml:space="preserve">. iz </w:t>
      </w:r>
      <w:r w:rsidR="00503E78">
        <w:t>Samobora</w:t>
      </w:r>
      <w:r w:rsidR="00503E78" w:rsidRPr="006A11BD">
        <w:t xml:space="preserve">, </w:t>
      </w:r>
      <w:r w:rsidR="00503E78">
        <w:t>Ulica Bleiburških žrtava 1945. br.1</w:t>
      </w:r>
      <w:r w:rsidR="00503E78" w:rsidRPr="006A11BD">
        <w:t xml:space="preserve">, OIB: </w:t>
      </w:r>
      <w:r w:rsidR="00503E78" w:rsidRPr="00F3409A">
        <w:t>28534700940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503E78">
        <w:t>2. srpnja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DE1D6B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DE1D6B" w:rsidP="00DF1FFF" w:rsidR="00DE1D6B">
      <w:pPr>
        <w:pStyle w:val="Bezproreda"/>
      </w:pPr>
    </w:p>
    <w:p w:rsidRDefault="00DE1D6B" w:rsidP="00EB7390" w:rsidR="00EB7390">
      <w:pPr>
        <w:pStyle w:val="Bezproreda"/>
        <w:jc w:val="right"/>
      </w:pPr>
      <w:r>
        <w:t xml:space="preserve">Za točnost otpravka - ovlašteni službenik: </w:t>
      </w:r>
    </w:p>
    <w:p w:rsidRDefault="00DE1D6B" w:rsidP="00EB7390" w:rsidR="00DE1D6B" w:rsidRPr="00DE1D6B">
      <w:pPr>
        <w:pStyle w:val="Bezproreda"/>
        <w:jc w:val="right"/>
      </w:pPr>
      <w:r>
        <w:t>Maja Šipek</w:t>
      </w:r>
    </w:p>
    <w:sectPr w:rsidSect="00EF1FD3" w:rsidR="00DE1D6B" w:rsidRPr="00DE1D6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18D">
          <w:rPr>
            <w:noProof/>
          </w:rPr>
          <w:t>2</w:t>
        </w:r>
        <w:r>
          <w:fldChar w:fldCharType="end"/>
        </w:r>
      </w:p>
      <w:p w:rsidRDefault="00A1716A" w:rsidP="00047C0E" w:rsidR="00EF1FD3">
        <w:pPr>
          <w:pStyle w:val="Zaglavlje"/>
          <w:jc w:val="right"/>
        </w:pPr>
        <w:r>
          <w:t>86.St-</w:t>
        </w:r>
        <w:r w:rsidR="00503E78">
          <w:t>2661</w:t>
        </w:r>
        <w:r>
          <w:t>/2017</w:t>
        </w:r>
        <w:r w:rsidR="002F5093">
          <w:t>-6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B516E"/>
    <w:rsid w:val="001256E8"/>
    <w:rsid w:val="00131FCD"/>
    <w:rsid w:val="001371FB"/>
    <w:rsid w:val="00140CC4"/>
    <w:rsid w:val="0016546D"/>
    <w:rsid w:val="001901D5"/>
    <w:rsid w:val="001B22F8"/>
    <w:rsid w:val="001D79C4"/>
    <w:rsid w:val="00227768"/>
    <w:rsid w:val="0024571E"/>
    <w:rsid w:val="00247445"/>
    <w:rsid w:val="00272AFC"/>
    <w:rsid w:val="002B00A7"/>
    <w:rsid w:val="002E6337"/>
    <w:rsid w:val="002F5093"/>
    <w:rsid w:val="002F6712"/>
    <w:rsid w:val="00326435"/>
    <w:rsid w:val="00347A0B"/>
    <w:rsid w:val="00375728"/>
    <w:rsid w:val="00386DAD"/>
    <w:rsid w:val="003A3366"/>
    <w:rsid w:val="003C03CE"/>
    <w:rsid w:val="003C4308"/>
    <w:rsid w:val="00453E80"/>
    <w:rsid w:val="00453E9D"/>
    <w:rsid w:val="004732BB"/>
    <w:rsid w:val="004C6607"/>
    <w:rsid w:val="004E266D"/>
    <w:rsid w:val="00503E78"/>
    <w:rsid w:val="00560218"/>
    <w:rsid w:val="00610C35"/>
    <w:rsid w:val="006316EF"/>
    <w:rsid w:val="00661915"/>
    <w:rsid w:val="00677951"/>
    <w:rsid w:val="0068011C"/>
    <w:rsid w:val="00682681"/>
    <w:rsid w:val="007700A2"/>
    <w:rsid w:val="00776E83"/>
    <w:rsid w:val="007C12CC"/>
    <w:rsid w:val="00814226"/>
    <w:rsid w:val="00841485"/>
    <w:rsid w:val="00847C6F"/>
    <w:rsid w:val="00872C91"/>
    <w:rsid w:val="00916048"/>
    <w:rsid w:val="00922636"/>
    <w:rsid w:val="009323DE"/>
    <w:rsid w:val="00935469"/>
    <w:rsid w:val="009447BB"/>
    <w:rsid w:val="0095531C"/>
    <w:rsid w:val="00965147"/>
    <w:rsid w:val="00A1716A"/>
    <w:rsid w:val="00A32EDF"/>
    <w:rsid w:val="00A55E79"/>
    <w:rsid w:val="00A62881"/>
    <w:rsid w:val="00A7042C"/>
    <w:rsid w:val="00A7631F"/>
    <w:rsid w:val="00A93B7D"/>
    <w:rsid w:val="00AA318A"/>
    <w:rsid w:val="00AA7B27"/>
    <w:rsid w:val="00AE11D4"/>
    <w:rsid w:val="00AF31C3"/>
    <w:rsid w:val="00BA01C4"/>
    <w:rsid w:val="00BA2A5A"/>
    <w:rsid w:val="00BB5A62"/>
    <w:rsid w:val="00BC1874"/>
    <w:rsid w:val="00C136F3"/>
    <w:rsid w:val="00C47D0B"/>
    <w:rsid w:val="00CD3023"/>
    <w:rsid w:val="00CE1F40"/>
    <w:rsid w:val="00D169BB"/>
    <w:rsid w:val="00D576B7"/>
    <w:rsid w:val="00D976A9"/>
    <w:rsid w:val="00DA657C"/>
    <w:rsid w:val="00DB39D9"/>
    <w:rsid w:val="00DC0AA2"/>
    <w:rsid w:val="00DE059B"/>
    <w:rsid w:val="00DE1D6B"/>
    <w:rsid w:val="00DE318D"/>
    <w:rsid w:val="00DE6976"/>
    <w:rsid w:val="00DF1FFF"/>
    <w:rsid w:val="00E0617E"/>
    <w:rsid w:val="00E315C8"/>
    <w:rsid w:val="00E658E4"/>
    <w:rsid w:val="00E72249"/>
    <w:rsid w:val="00E74E3E"/>
    <w:rsid w:val="00E75E0F"/>
    <w:rsid w:val="00E84179"/>
    <w:rsid w:val="00EB2EB2"/>
    <w:rsid w:val="00EB7390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E1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D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D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D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D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E1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D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D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D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D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St-2661/2017</izvorni_sadrzaj>
    <derivirana_varijabla naziv="DomainObject.Predmet.OznakaBroj_1">St-2661/2017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ABILIS NEKRETNINE I CONSULTING j.d.o.o.</izvorni_sadrzaj>
    <derivirana_varijabla naziv="DomainObject.Predmet.ProtustrankaFormated_1">  ABILIS NEKRETNINE I CONSULTING j.d.o.o.</derivirana_varijabla>
  </DomainObject.Predmet.ProtustrankaFormated>
  <DomainObject.Predmet.ProtustrankaFormatedOIB>
    <izvorni_sadrzaj>  ABILIS NEKRETNINE I CONSULTING j.d.o.o., OIB 28534700940</izvorni_sadrzaj>
    <derivirana_varijabla naziv="DomainObject.Predmet.ProtustrankaFormatedOIB_1">  ABILIS NEKRETNINE I CONSULTING j.d.o.o., OIB 28534700940</derivirana_varijabla>
  </DomainObject.Predmet.ProtustrankaFormatedOIB>
  <DomainObject.Predmet.ProtustrankaFormatedWithAdress>
    <izvorni_sadrzaj> ABILIS NEKRETNINE I CONSULTING j.d.o.o., Ulica Bleiburških žrtava 1945. br. 1, 10430 Samobor</izvorni_sadrzaj>
    <derivirana_varijabla naziv="DomainObject.Predmet.ProtustrankaFormatedWithAdress_1"> ABILIS NEKRETNINE I CONSULTING j.d.o.o., Ulica Bleiburških žrtava 1945. br. 1, 10430 Samobor</derivirana_varijabla>
  </DomainObject.Predmet.ProtustrankaFormatedWithAdress>
  <DomainObject.Predmet.ProtustrankaFormatedWithAdressOIB>
    <izvorni_sadrzaj> ABILIS NEKRETNINE I CONSULTING j.d.o.o., OIB 28534700940, Ulica Bleiburških žrtava 1945. br. 1, 10430 Samobor</izvorni_sadrzaj>
    <derivirana_varijabla naziv="DomainObject.Predmet.ProtustrankaFormatedWithAdressOIB_1"> ABILIS NEKRETNINE I CONSULTING j.d.o.o., OIB 28534700940, Ulica Bleiburških žrtava 1945. br. 1, 10430 Samobor</derivirana_varijabla>
  </DomainObject.Predmet.ProtustrankaFormatedWithAdressOIB>
  <DomainObject.Predmet.ProtustrankaWithAdress>
    <izvorni_sadrzaj>ABILIS NEKRETNINE I CONSULTING j.d.o.o. Ulica Bleiburških žrtava 1945. br. 1, 10430 Samobor</izvorni_sadrzaj>
    <derivirana_varijabla naziv="DomainObject.Predmet.ProtustrankaWithAdress_1">ABILIS NEKRETNINE I CONSULTING j.d.o.o. Ulica Bleiburških žrtava 1945. br. 1, 10430 Samobor</derivirana_varijabla>
  </DomainObject.Predmet.ProtustrankaWithAdress>
  <DomainObject.Predmet.ProtustrankaWithAdressOIB>
    <izvorni_sadrzaj>ABILIS NEKRETNINE I CONSULTING j.d.o.o., OIB 28534700940, Ulica Bleiburških žrtava 1945. br. 1, 10430 Samobor</izvorni_sadrzaj>
    <derivirana_varijabla naziv="DomainObject.Predmet.ProtustrankaWithAdressOIB_1">ABILIS NEKRETNINE I CONSULTING j.d.o.o., OIB 28534700940, Ulica Bleiburških žrtava 1945. br. 1, 10430 Samobor</derivirana_varijabla>
  </DomainObject.Predmet.ProtustrankaWithAdressOIB>
  <DomainObject.Predmet.ProtustrankaNazivFormated>
    <izvorni_sadrzaj>ABILIS NEKRETNINE I CONSULTING j.d.o.o.</izvorni_sadrzaj>
    <derivirana_varijabla naziv="DomainObject.Predmet.ProtustrankaNazivFormated_1">ABILIS NEKRETNINE I CONSULTING j.d.o.o.</derivirana_varijabla>
  </DomainObject.Predmet.ProtustrankaNazivFormated>
  <DomainObject.Predmet.ProtustrankaNazivFormatedOIB>
    <izvorni_sadrzaj>ABILIS NEKRETNINE I CONSULTING j.d.o.o., OIB 28534700940</izvorni_sadrzaj>
    <derivirana_varijabla naziv="DomainObject.Predmet.ProtustrankaNazivFormatedOIB_1">ABILIS NEKRETNINE I CONSULTING j.d.o.o., OIB 28534700940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ABILIS NEKRETNINE I CONSULTING j.d.o.o.</item>
    </izvorni_sadrzaj>
    <derivirana_varijabla naziv="DomainObject.Predmet.ProtuStrankaListFormated_1">
      <item>ABILIS NEKRETNINE I CONSULTING j.d.o.o.</item>
    </derivirana_varijabla>
  </DomainObject.Predmet.ProtuStrankaListFormated>
  <DomainObject.Predmet.ProtuStrankaListFormatedOIB>
    <izvorni_sadrzaj>
      <item>ABILIS NEKRETNINE I CONSULTING j.d.o.o., OIB 28534700940</item>
    </izvorni_sadrzaj>
    <derivirana_varijabla naziv="DomainObject.Predmet.ProtuStrankaListFormatedOIB_1">
      <item>ABILIS NEKRETNINE I CONSULTING j.d.o.o., OIB 28534700940</item>
    </derivirana_varijabla>
  </DomainObject.Predmet.ProtuStrankaListFormatedOIB>
  <DomainObject.Predmet.ProtuStrankaListFormatedWithAdress>
    <izvorni_sadrzaj>
      <item>ABILIS NEKRETNINE I CONSULTING j.d.o.o., Ulica Bleiburških žrtava 1945. br. 1, 10430 Samobor</item>
    </izvorni_sadrzaj>
    <derivirana_varijabla naziv="DomainObject.Predmet.ProtuStrankaListFormatedWithAdress_1">
      <item>ABILIS NEKRETNINE I CONSULTING j.d.o.o., Ulica Bleiburških žrtava 1945. br. 1, 10430 Samobor</item>
    </derivirana_varijabla>
  </DomainObject.Predmet.ProtuStrankaListFormatedWithAdress>
  <DomainObject.Predmet.ProtuStrankaListFormatedWithAdressOIB>
    <izvorni_sadrzaj>
      <item>ABILIS NEKRETNINE I CONSULTING j.d.o.o., OIB 28534700940, Ulica Bleiburških žrtava 1945. br. 1, 10430 Samobor</item>
    </izvorni_sadrzaj>
    <derivirana_varijabla naziv="DomainObject.Predmet.ProtuStrankaListFormatedWithAdressOIB_1">
      <item>ABILIS NEKRETNINE I CONSULTING j.d.o.o., OIB 28534700940, Ulica Bleiburških žrtava 1945. br. 1, 10430 Samobor</item>
    </derivirana_varijabla>
  </DomainObject.Predmet.ProtuStrankaListFormatedWithAdressOIB>
  <DomainObject.Predmet.ProtuStrankaListNazivFormated>
    <izvorni_sadrzaj>
      <item>ABILIS NEKRETNINE I CONSULTING j.d.o.o.</item>
    </izvorni_sadrzaj>
    <derivirana_varijabla naziv="DomainObject.Predmet.ProtuStrankaListNazivFormated_1">
      <item>ABILIS NEKRETNINE I CONSULTING j.d.o.o.</item>
    </derivirana_varijabla>
  </DomainObject.Predmet.ProtuStrankaListNazivFormated>
  <DomainObject.Predmet.ProtuStrankaListNazivFormatedOIB>
    <izvorni_sadrzaj>
      <item>ABILIS NEKRETNINE I CONSULTING j.d.o.o., OIB 28534700940</item>
    </izvorni_sadrzaj>
    <derivirana_varijabla naziv="DomainObject.Predmet.ProtuStrankaListNazivFormatedOIB_1">
      <item>ABILIS NEKRETNINE I CONSULTING j.d.o.o., OIB 28534700940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ABILIS NEKRETNINE I CONSULTING j.d.o.o.</izvorni_sadrzaj>
    <derivirana_varijabla naziv="DomainObject.Predmet.ProtustrankaIDrugi_1">ABILIS NEKRETNINE I CONSULTING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ABILIS NEKRETNINE I CONSULTING j.d.o.o., OIB 28534700940, Ulica Bleiburških žrtava 1945. br. 1, 10430 Samobor</izvorni_sadrzaj>
    <derivirana_varijabla naziv="DomainObject.Predmet.ProtustrankaIDrugiAdressOIB_1">ABILIS NEKRETNINE I CONSULTING j.d.o.o., OIB 28534700940, Ulica Bleiburških žrtava 1945. br.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ABILIS NEKRETNINE I CONSULTING j.d.o.o.</item>
      <item>FINA Regionalni centar Zagreb</item>
    </izvorni_sadrzaj>
    <derivirana_varijabla naziv="DomainObject.Predmet.SudioniciListNaziv_1">
      <item>ABILIS NEKRETNINE I CONSULTING j.d.o.o.</item>
      <item>FINA Regionalni centar Zagreb</item>
    </derivirana_varijabla>
  </DomainObject.Predmet.SudioniciListNaziv>
  <DomainObject.Predmet.SudioniciListAdressOIB>
    <izvorni_sadrzaj>
      <item>ABILIS NEKRETNINE I CONSULTING j.d.o.o., OIB 28534700940, Ulica Bleiburških žrtava 1945. br. 1,10430 Samobor</item>
      <item>FINA Regionalni centar Zagreb, OIB 85821130368, Trg svibanjskih žrtava 1995. 1,10000 Zagreb</item>
    </izvorni_sadrzaj>
    <derivirana_varijabla naziv="DomainObject.Predmet.SudioniciListAdressOIB_1">
      <item>ABILIS NEKRETNINE I CONSULTING j.d.o.o., OIB 28534700940, Ulica Bleiburških žrtava 1945. br. 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28534700940</item>
      <item>, OIB 85821130368</item>
    </izvorni_sadrzaj>
    <derivirana_varijabla naziv="DomainObject.Predmet.SudioniciListNazivOIB_1">
      <item>, OIB 28534700940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2098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2018-06-29T14:16:00Z</dcterms:created>
  <dc:creator>Sandra Rotar Vogrin</dc:creator>
  <cp:lastModifiedBy>Maja Šipek</cp:lastModifiedBy>
  <cp:lastPrinted>2018-07-02T10:23:00Z</cp:lastPrinted>
  <dcterms:modified xmlns:xsi="http://www.w3.org/2001/XMLSchema-instance" xsi:type="dcterms:W3CDTF">2018-07-02T10:24:00Z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- 2661-17.docx)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