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10e8" w14:paraId="1bb10e8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900537">
        <w:rPr>
          <w:rFonts w:cs="Times New Roman"/>
        </w:rPr>
        <w:t>ŠUMOOPREMA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900537">
        <w:rPr>
          <w:rFonts w:cs="Times New Roman"/>
        </w:rPr>
        <w:t>Rasinja</w:t>
      </w:r>
      <w:r w:rsidR="000B778A">
        <w:rPr>
          <w:rFonts w:cs="Times New Roman"/>
        </w:rPr>
        <w:t xml:space="preserve">, </w:t>
      </w:r>
      <w:r w:rsidR="00900537">
        <w:rPr>
          <w:rFonts w:cs="Times New Roman"/>
        </w:rPr>
        <w:t>Duga Rijeka 3</w:t>
      </w:r>
      <w:r w:rsidR="000B778A">
        <w:rPr>
          <w:rFonts w:cs="Times New Roman"/>
        </w:rPr>
        <w:t xml:space="preserve">, OIB: </w:t>
      </w:r>
      <w:r w:rsidR="00900537" w:rsidRPr="00900537">
        <w:rPr>
          <w:rFonts w:cs="Times New Roman"/>
        </w:rPr>
        <w:t>42653433593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3F2BFE" w:rsidP="009C304A" w:rsidR="009C304A">
      <w:pPr>
        <w:jc w:val="center"/>
        <w:rPr>
          <w:b/>
        </w:rPr>
      </w:pPr>
      <w:r>
        <w:rPr>
          <w:b/>
        </w:rPr>
        <w:t>20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9</w:t>
      </w:r>
      <w:r w:rsidR="009B2BCE">
        <w:rPr>
          <w:b/>
        </w:rPr>
        <w:t>,</w:t>
      </w:r>
      <w:r w:rsidR="00900537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900537">
        <w:t>Jovo Osman, Rasinja, Duga Rijeka 3</w:t>
      </w:r>
      <w:r w:rsidR="000C01D3">
        <w:t xml:space="preserve">, </w:t>
      </w:r>
    </w:p>
    <w:p w:rsidRDefault="009C304A" w:rsidP="00900537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900537" w:rsidRPr="00900537">
        <w:rPr>
          <w:rFonts w:cs="Times New Roman"/>
        </w:rPr>
        <w:t>ŠUMOOPREMA d.o.o., Rasinja,</w:t>
      </w:r>
      <w:r w:rsidR="00900537">
        <w:rPr>
          <w:rFonts w:cs="Times New Roman"/>
        </w:rPr>
        <w:t xml:space="preserve"> Duga Rijeka 3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900537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900537" w:rsidRPr="00900537">
        <w:t>Jov</w:t>
      </w:r>
      <w:r w:rsidR="00900537">
        <w:t>i</w:t>
      </w:r>
      <w:r w:rsidR="00900537" w:rsidRPr="00900537">
        <w:t xml:space="preserve"> Osman</w:t>
      </w:r>
      <w:r w:rsidR="00900537">
        <w:t>u</w:t>
      </w:r>
      <w:r w:rsidR="00900537" w:rsidRPr="00900537">
        <w:t>, Rasinja, Duga Rijeka 3</w:t>
      </w:r>
      <w:r w:rsidR="001E7E3C">
        <w:t xml:space="preserve">, </w:t>
      </w:r>
      <w:r w:rsidR="000B778A">
        <w:t xml:space="preserve">OIB: </w:t>
      </w:r>
      <w:r w:rsidR="00900537">
        <w:t>90120831704</w:t>
      </w:r>
      <w:r>
        <w:t>, da na za</w:t>
      </w:r>
      <w:r w:rsidR="009B2BCE">
        <w:t xml:space="preserve">kazano ročište kod ovoga suda, </w:t>
      </w:r>
      <w:r w:rsidR="003F2BFE">
        <w:t>20</w:t>
      </w:r>
      <w:r>
        <w:t xml:space="preserve">. </w:t>
      </w:r>
      <w:r w:rsidR="00584C46">
        <w:t>listopada</w:t>
      </w:r>
      <w:r>
        <w:t xml:space="preserve"> 2016. u </w:t>
      </w:r>
      <w:r w:rsidR="003F2BFE">
        <w:t>9</w:t>
      </w:r>
      <w:r w:rsidR="009B2BCE">
        <w:t>,</w:t>
      </w:r>
      <w:r w:rsidR="00900537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900537" w:rsidRPr="00900537">
        <w:rPr>
          <w:rFonts w:cs="Times New Roman"/>
        </w:rPr>
        <w:t>ŠUMOOPREMA d.o.o., Rasinja, Duga Rijeka 3, OIB: 42653433593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091086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00537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900537" w:rsidRPr="00900537">
        <w:rPr>
          <w:rFonts w:cs="Times New Roman"/>
        </w:rPr>
        <w:t>ŠUMOOPREMA d.o.o., Rasinja,</w:t>
      </w:r>
      <w:r w:rsidR="00900537">
        <w:rPr>
          <w:rFonts w:cs="Times New Roman"/>
        </w:rPr>
        <w:t xml:space="preserve"> Duga Rijeka 3</w:t>
      </w:r>
      <w:r w:rsidR="000B778A" w:rsidRPr="000B778A">
        <w:rPr>
          <w:rFonts w:cs="Times New Roman"/>
        </w:rPr>
        <w:t xml:space="preserve">, </w:t>
      </w:r>
    </w:p>
    <w:p w:rsidRDefault="009C304A" w:rsidP="00900537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900537" w:rsidRPr="00900537">
        <w:t>Jovo Osman, Rasinja, Duga Rijeka 3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3EDA" w:rsidP="009C304A" w:rsidR="00543EDA">
      <w:r>
        <w:separator/>
      </w:r>
    </w:p>
  </w:endnote>
  <w:endnote w:id="0" w:type="continuationSeparator">
    <w:p w:rsidRDefault="00543EDA" w:rsidP="009C304A" w:rsidR="00543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3EDA" w:rsidP="009C304A" w:rsidR="00543EDA">
      <w:r>
        <w:separator/>
      </w:r>
    </w:p>
  </w:footnote>
  <w:footnote w:id="0" w:type="continuationSeparator">
    <w:p w:rsidRDefault="00543EDA" w:rsidP="009C304A" w:rsidR="00543E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086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3F2BFE">
      <w:t>79</w:t>
    </w:r>
    <w:r w:rsidR="00900537">
      <w:t>7</w:t>
    </w:r>
    <w:r w:rsidR="000B778A">
      <w:t>/16-</w:t>
    </w:r>
    <w:r w:rsidR="00900537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3F2BFE">
      <w:t>79</w:t>
    </w:r>
    <w:r w:rsidR="00900537">
      <w:t>7</w:t>
    </w:r>
    <w:r w:rsidR="009B2BCE">
      <w:t>/16-</w:t>
    </w:r>
    <w:r w:rsidR="00900537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91086"/>
    <w:rsid w:val="000B778A"/>
    <w:rsid w:val="000C01D3"/>
    <w:rsid w:val="00103373"/>
    <w:rsid w:val="001B0ED1"/>
    <w:rsid w:val="001E7E3C"/>
    <w:rsid w:val="001F0EF9"/>
    <w:rsid w:val="003D3CE4"/>
    <w:rsid w:val="003F2BFE"/>
    <w:rsid w:val="00444475"/>
    <w:rsid w:val="00454D75"/>
    <w:rsid w:val="00473E94"/>
    <w:rsid w:val="00543EDA"/>
    <w:rsid w:val="00584C46"/>
    <w:rsid w:val="00660159"/>
    <w:rsid w:val="00697888"/>
    <w:rsid w:val="00811B0F"/>
    <w:rsid w:val="0082366A"/>
    <w:rsid w:val="00826138"/>
    <w:rsid w:val="008C1F14"/>
    <w:rsid w:val="008D1BBB"/>
    <w:rsid w:val="00900537"/>
    <w:rsid w:val="00954519"/>
    <w:rsid w:val="009B2BCE"/>
    <w:rsid w:val="009C19FB"/>
    <w:rsid w:val="009C304A"/>
    <w:rsid w:val="00A564A0"/>
    <w:rsid w:val="00A80E19"/>
    <w:rsid w:val="00A83300"/>
    <w:rsid w:val="00AF327D"/>
    <w:rsid w:val="00B73D1F"/>
    <w:rsid w:val="00BE0B3A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91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091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St-797/2016</izvorni_sadrzaj>
    <derivirana_varijabla naziv="DomainObject.Predmet.OznakaBroj_1">St-797/2016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ŠUMOOPREMA proizvodnja, trgovina i ugostiteljstvo d.o.o.</izvorni_sadrzaj>
    <derivirana_varijabla naziv="DomainObject.Predmet.ProtustrankaFormated_1">  ŠUMOOPREMA proizvodnja, trgovina i ugostiteljstvo d.o.o.</derivirana_varijabla>
  </DomainObject.Predmet.ProtustrankaFormated>
  <DomainObject.Predmet.ProtustrankaFormatedOIB>
    <izvorni_sadrzaj>  ŠUMOOPREMA proizvodnja, trgovina i ugostiteljstvo d.o.o., OIB 42653433593</izvorni_sadrzaj>
    <derivirana_varijabla naziv="DomainObject.Predmet.ProtustrankaFormatedOIB_1">  ŠUMOOPREMA proizvodnja, trgovina i ugostiteljstvo d.o.o., OIB 42653433593</derivirana_varijabla>
  </DomainObject.Predmet.ProtustrankaFormatedOIB>
  <DomainObject.Predmet.ProtustrankaFormatedWithAdress>
    <izvorni_sadrzaj> ŠUMOOPREMA proizvodnja, trgovina i ugostiteljstvo d.o.o., Duga Rijeka 3, 48312 Duga Rijeka</izvorni_sadrzaj>
    <derivirana_varijabla naziv="DomainObject.Predmet.ProtustrankaFormatedWithAdress_1"> ŠUMOOPREMA proizvodnja, trgovina i ugostiteljstvo d.o.o., Duga Rijeka 3, 48312 Duga Rijeka</derivirana_varijabla>
  </DomainObject.Predmet.ProtustrankaFormatedWithAdress>
  <DomainObject.Predmet.ProtustrankaFormatedWithAdressOIB>
    <izvorni_sadrzaj> ŠUMOOPREMA proizvodnja, trgovina i ugostiteljstvo d.o.o., OIB 42653433593, Duga Rijeka 3, 48312 Duga Rijeka</izvorni_sadrzaj>
    <derivirana_varijabla naziv="DomainObject.Predmet.ProtustrankaFormatedWithAdressOIB_1"> ŠUMOOPREMA proizvodnja, trgovina i ugostiteljstvo d.o.o., OIB 42653433593, Duga Rijeka 3, 48312 Duga Rijeka</derivirana_varijabla>
  </DomainObject.Predmet.ProtustrankaFormatedWithAdressOIB>
  <DomainObject.Predmet.ProtustrankaWithAdress>
    <izvorni_sadrzaj>ŠUMOOPREMA proizvodnja, trgovina i ugostiteljstvo d.o.o. Duga Rijeka 3, 48312 Duga Rijeka</izvorni_sadrzaj>
    <derivirana_varijabla naziv="DomainObject.Predmet.ProtustrankaWithAdress_1">ŠUMOOPREMA proizvodnja, trgovina i ugostiteljstvo d.o.o. Duga Rijeka 3, 48312 Duga Rijeka</derivirana_varijabla>
  </DomainObject.Predmet.ProtustrankaWithAdress>
  <DomainObject.Predmet.ProtustrankaWithAdressOIB>
    <izvorni_sadrzaj>ŠUMOOPREMA proizvodnja, trgovina i ugostiteljstvo d.o.o., OIB 42653433593, Duga Rijeka 3, 48312 Duga Rijeka</izvorni_sadrzaj>
    <derivirana_varijabla naziv="DomainObject.Predmet.ProtustrankaWithAdressOIB_1">ŠUMOOPREMA proizvodnja, trgovina i ugostiteljstvo d.o.o., OIB 42653433593, Duga Rijeka 3, 48312 Duga Rijeka</derivirana_varijabla>
  </DomainObject.Predmet.ProtustrankaWithAdressOIB>
  <DomainObject.Predmet.ProtustrankaNazivFormated>
    <izvorni_sadrzaj>ŠUMOOPREMA proizvodnja, trgovina i ugostiteljstvo d.o.o.</izvorni_sadrzaj>
    <derivirana_varijabla naziv="DomainObject.Predmet.ProtustrankaNazivFormated_1">ŠUMOOPREMA proizvodnja, trgovina i ugostiteljstvo d.o.o.</derivirana_varijabla>
  </DomainObject.Predmet.ProtustrankaNazivFormated>
  <DomainObject.Predmet.ProtustrankaNazivFormatedOIB>
    <izvorni_sadrzaj>ŠUMOOPREMA proizvodnja, trgovina i ugostiteljstvo d.o.o., OIB 42653433593</izvorni_sadrzaj>
    <derivirana_varijabla naziv="DomainObject.Predmet.ProtustrankaNazivFormatedOIB_1">ŠUMOOPREMA proizvodnja, trgovina i ugostiteljstvo d.o.o., OIB 42653433593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241670.86</izvorni_sadrzaj>
    <derivirana_varijabla naziv="DomainObject.Predmet.TrenutnaVrijednost_1">241670.86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ŠUMOOPREMA proizvodnja, trgovina i ugostiteljstvo d.o.o.</item>
    </izvorni_sadrzaj>
    <derivirana_varijabla naziv="DomainObject.Predmet.ProtuStrankaListFormated_1">
      <item>ŠUMOOPREMA proizvodnja, trgovina i ugostiteljstvo d.o.o.</item>
    </derivirana_varijabla>
  </DomainObject.Predmet.ProtuStrankaListFormated>
  <DomainObject.Predmet.ProtuStrankaListFormatedOIB>
    <izvorni_sadrzaj>
      <item>ŠUMOOPREMA proizvodnja, trgovina i ugostiteljstvo d.o.o., OIB 42653433593</item>
    </izvorni_sadrzaj>
    <derivirana_varijabla naziv="DomainObject.Predmet.ProtuStrankaListFormatedOIB_1">
      <item>ŠUMOOPREMA proizvodnja, trgovina i ugostiteljstvo d.o.o., OIB 42653433593</item>
    </derivirana_varijabla>
  </DomainObject.Predmet.ProtuStrankaListFormatedOIB>
  <DomainObject.Predmet.ProtuStrankaListFormatedWithAdress>
    <izvorni_sadrzaj>
      <item>ŠUMOOPREMA proizvodnja, trgovina i ugostiteljstvo d.o.o., Duga Rijeka 3, 48312 Duga Rijeka</item>
    </izvorni_sadrzaj>
    <derivirana_varijabla naziv="DomainObject.Predmet.ProtuStrankaListFormatedWithAdress_1">
      <item>ŠUMOOPREMA proizvodnja, trgovina i ugostiteljstvo d.o.o., Duga Rijeka 3, 48312 Duga Rijeka</item>
    </derivirana_varijabla>
  </DomainObject.Predmet.ProtuStrankaListFormatedWithAdress>
  <DomainObject.Predmet.ProtuStrankaListFormatedWithAdressOIB>
    <izvorni_sadrzaj>
      <item>ŠUMOOPREMA proizvodnja, trgovina i ugostiteljstvo d.o.o., OIB 42653433593, Duga Rijeka 3, 48312 Duga Rijeka</item>
    </izvorni_sadrzaj>
    <derivirana_varijabla naziv="DomainObject.Predmet.ProtuStrankaListFormatedWithAdressOIB_1">
      <item>ŠUMOOPREMA proizvodnja, trgovina i ugostiteljstvo d.o.o., OIB 42653433593, Duga Rijeka 3, 48312 Duga Rijeka</item>
    </derivirana_varijabla>
  </DomainObject.Predmet.ProtuStrankaListFormatedWithAdressOIB>
  <DomainObject.Predmet.ProtuStrankaListNazivFormated>
    <izvorni_sadrzaj>
      <item>ŠUMOOPREMA proizvodnja, trgovina i ugostiteljstvo d.o.o.</item>
    </izvorni_sadrzaj>
    <derivirana_varijabla naziv="DomainObject.Predmet.ProtuStrankaListNazivFormated_1">
      <item>ŠUMOOPREMA proizvodnja, trgovina i ugostiteljstvo d.o.o.</item>
    </derivirana_varijabla>
  </DomainObject.Predmet.ProtuStrankaListNazivFormated>
  <DomainObject.Predmet.ProtuStrankaListNazivFormatedOIB>
    <izvorni_sadrzaj>
      <item>ŠUMOOPREMA proizvodnja, trgovina i ugostiteljstvo d.o.o., OIB 42653433593</item>
    </izvorni_sadrzaj>
    <derivirana_varijabla naziv="DomainObject.Predmet.ProtuStrankaListNazivFormatedOIB_1">
      <item>ŠUMOOPREMA proizvodnja, trgovina i ugostiteljstvo d.o.o., OIB 42653433593</item>
    </derivirana_varijabla>
  </DomainObject.Predmet.ProtuStrankaListNazivFormatedOIB>
  <DomainObject.Predmet.OstaliListFormated>
    <izvorni_sadrzaj>
      <item>sudski registar</item>
      <item>Jovo Osman</item>
      <item>Županijsko državno odvjetništvo</item>
    </izvorni_sadrzaj>
    <derivirana_varijabla naziv="DomainObject.Predmet.OstaliListFormated_1">
      <item>sudski registar</item>
      <item>Jovo Osman</item>
      <item>Županijsko državno odvjetništvo</item>
    </derivirana_varijabla>
  </DomainObject.Predmet.OstaliListFormated>
  <DomainObject.Predmet.OstaliListFormatedOIB>
    <izvorni_sadrzaj>
      <item>sudski registar</item>
      <item>Jovo Osman, OIB 90120831704</item>
      <item>Županijsko državno odvjetništvo</item>
    </izvorni_sadrzaj>
    <derivirana_varijabla naziv="DomainObject.Predmet.OstaliListFormatedOIB_1">
      <item>sudski registar</item>
      <item>Jovo Osman, OIB 90120831704</item>
      <item>Županijsko državno odvjetništvo</item>
    </derivirana_varijabla>
  </DomainObject.Predmet.OstaliListFormatedOIB>
  <DomainObject.Predmet.OstaliListFormatedWithAdress>
    <izvorni_sadrzaj>
      <item>sudski registar</item>
      <item>Jovo Osman, Duga Rijeka 3, 48312 Rasinja</item>
      <item>Županijsko državno odvjetništvo</item>
    </izvorni_sadrzaj>
    <derivirana_varijabla naziv="DomainObject.Predmet.OstaliListFormatedWithAdress_1">
      <item>sudski registar</item>
      <item>Jovo Osman, Duga Rijeka 3, 48312 Rasinja</item>
      <item>Županijsko državno odvjetništvo</item>
    </derivirana_varijabla>
  </DomainObject.Predmet.OstaliListFormatedWithAdress>
  <DomainObject.Predmet.OstaliListFormatedWithAdressOIB>
    <izvorni_sadrzaj>
      <item>sudski registar</item>
      <item>Jovo Osman, OIB 90120831704, Duga Rijeka 3, 48312 Rasinja</item>
      <item>Županijsko državno odvjetništvo</item>
    </izvorni_sadrzaj>
    <derivirana_varijabla naziv="DomainObject.Predmet.OstaliListFormatedWithAdressOIB_1">
      <item>sudski registar</item>
      <item>Jovo Osman, OIB 90120831704, Duga Rijeka 3, 48312 Rasinja</item>
      <item>Županijsko državno odvjetništvo</item>
    </derivirana_varijabla>
  </DomainObject.Predmet.OstaliListFormatedWithAdressOIB>
  <DomainObject.Predmet.OstaliListNazivFormated>
    <izvorni_sadrzaj>
      <item>sudski registar</item>
      <item>Jovo Osman</item>
      <item>Županijsko državno odvjetništvo</item>
    </izvorni_sadrzaj>
    <derivirana_varijabla naziv="DomainObject.Predmet.OstaliListNazivFormated_1">
      <item>sudski registar</item>
      <item>Jovo Osman</item>
      <item>Županijsko državno odvjetništvo</item>
    </derivirana_varijabla>
  </DomainObject.Predmet.OstaliListNazivFormated>
  <DomainObject.Predmet.OstaliListNazivFormatedOIB>
    <izvorni_sadrzaj>
      <item>sudski registar</item>
      <item>Jovo Osman, OIB 90120831704</item>
      <item>Županijsko državno odvjetništvo</item>
    </izvorni_sadrzaj>
    <derivirana_varijabla naziv="DomainObject.Predmet.OstaliListNazivFormatedOIB_1">
      <item>sudski registar</item>
      <item>Jovo Osman, OIB 90120831704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ŠUMOOPREMA proizvodnja, trgovina i ugostiteljstvo d.o.o.</izvorni_sadrzaj>
    <derivirana_varijabla naziv="DomainObject.Predmet.ProtustrankaIDrugi_1">ŠUMOOPREMA proizvodnja, trgovina i ugostiteljstvo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ŠUMOOPREMA proizvodnja, trgovina i ugostiteljstvo d.o.o., OIB 42653433593, Duga Rijeka 3, 48312 Duga Rijeka</izvorni_sadrzaj>
    <derivirana_varijabla naziv="DomainObject.Predmet.ProtustrankaIDrugiAdressOIB_1">ŠUMOOPREMA proizvodnja, trgovina i ugostiteljstvo d.o.o., OIB 42653433593, Duga Rijeka 3, 48312 Duga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ŠUMOOPREMA proizvodnja, trgovina i ugostiteljstvo d.o.o.</item>
      <item>sudski registar</item>
      <item>Jovo Osman</item>
      <item>Županijsko državno odvjetništvo</item>
    </izvorni_sadrzaj>
    <derivirana_varijabla naziv="DomainObject.Predmet.SudioniciListNaziv_1">
      <item>Financijska agencija</item>
      <item>ŠUMOOPREMA proizvodnja, trgovina i ugostiteljstvo d.o.o.</item>
      <item>sudski registar</item>
      <item>Jovo Osman</item>
      <item>Županijsko državno odvjetništvo</item>
    </derivirana_varijabla>
  </DomainObject.Predmet.SudioniciListNaziv>
  <DomainObject.Predmet.SudioniciListAdressOIB>
    <izvorni_sadrzaj>
      <item>Financijska agencija, OIB 85821130368</item>
      <item>ŠUMOOPREMA proizvodnja, trgovina i ugostiteljstvo d.o.o., OIB 42653433593, Duga Rijeka 3,48312 Duga Rijeka</item>
      <item>sudski registar</item>
      <item>Jovo Osman, OIB 90120831704, Duga Rijeka 3,48312 Rasinja</item>
      <item>Županijsko državno odvjetništvo</item>
    </izvorni_sadrzaj>
    <derivirana_varijabla naziv="DomainObject.Predmet.SudioniciListAdressOIB_1">
      <item>Financijska agencija, OIB 85821130368</item>
      <item>ŠUMOOPREMA proizvodnja, trgovina i ugostiteljstvo d.o.o., OIB 42653433593, Duga Rijeka 3,48312 Duga Rijeka</item>
      <item>sudski registar</item>
      <item>Jovo Osman, OIB 90120831704, Duga Rijeka 3,48312 Rasinja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42653433593</item>
      <item>, OIB null</item>
      <item>, OIB 90120831704</item>
      <item>, OIB null</item>
    </izvorni_sadrzaj>
    <derivirana_varijabla naziv="DomainObject.Predmet.SudioniciListNazivOIB_1">
      <item>, OIB 85821130368</item>
      <item>, OIB 42653433593</item>
      <item>, OIB null</item>
      <item>, OIB 90120831704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1845</properties:Characters>
  <properties:Lines>64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2016-09-01T06:03:00Z</dcterms:created>
  <dc:creator>Lea Rogina</dc:creator>
  <cp:lastModifiedBy>Nevenka Vuković</cp:lastModifiedBy>
  <cp:lastPrinted>2016-09-01T06:27:00Z</cp:lastPrinted>
  <dcterms:modified xmlns:xsi="http://www.w3.org/2001/XMLSchema-instance" xsi:type="dcterms:W3CDTF">2016-09-01T06:35:00Z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