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18d8" w14:paraId="f9018d8" w:rsidRDefault="00BB10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547165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109A" w:rsidP="00BB109A" w:rsidR="00AE649C">
      <w:pPr>
        <w:pStyle w:val="NormaleSPIS"/>
        <w:spacing w:after="0"/>
      </w:pPr>
      <w:r>
        <w:t xml:space="preserve">        Republika Hrvatska</w:t>
      </w:r>
    </w:p>
    <w:p w:rsidRDefault="00BB109A" w:rsidP="00BB109A" w:rsidR="00BB109A">
      <w:pPr>
        <w:pStyle w:val="NormaleSPIS"/>
        <w:spacing w:after="0"/>
      </w:pPr>
      <w:r>
        <w:t xml:space="preserve">     Trgovački sud u Bjelovaru</w:t>
      </w:r>
    </w:p>
    <w:p w:rsidRDefault="00BB109A" w:rsidP="00BB109A" w:rsidR="00BB109A">
      <w:pPr>
        <w:pStyle w:val="NormaleSPIS"/>
        <w:spacing w:after="0"/>
      </w:pPr>
      <w:r>
        <w:t>Bjelovar, Šetalište dr.I.Lebovića 42.</w:t>
      </w:r>
    </w:p>
    <w:p w:rsidRDefault="00BB109A" w:rsidP="00BB109A" w:rsidR="00BB109A">
      <w:pPr>
        <w:pStyle w:val="NormaleSPIS"/>
        <w:jc w:val="right"/>
        <w:rPr>
          <w:noProof/>
        </w:rPr>
      </w:pPr>
      <w:r>
        <w:rPr>
          <w:noProof/>
        </w:rPr>
        <w:t xml:space="preserve"> Poslovni broj: 7 St-199/2017-6</w:t>
      </w:r>
    </w:p>
    <w:p w:rsidRDefault="00BB109A" w:rsidP="00BB109A" w:rsidR="00BB109A">
      <w:pPr>
        <w:pStyle w:val="NormaleSPIS"/>
        <w:spacing w:after="0"/>
        <w:jc w:val="right"/>
        <w:rPr>
          <w:noProof/>
        </w:rPr>
      </w:pPr>
    </w:p>
    <w:p w:rsidRDefault="00BB109A" w:rsidP="00BB109A" w:rsidR="00BB109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BB109A" w:rsidP="00BB109A" w:rsidR="00BB109A">
      <w:pPr>
        <w:spacing w:after="0"/>
        <w:jc w:val="center"/>
        <w:rPr>
          <w:noProof/>
        </w:rPr>
      </w:pPr>
    </w:p>
    <w:p w:rsidRDefault="00BB109A" w:rsidP="00BB109A" w:rsidR="00BB109A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BB109A" w:rsidP="00BB109A" w:rsidR="00BB109A">
      <w:pPr>
        <w:jc w:val="center"/>
        <w:outlineLvl w:val="0"/>
        <w:rPr>
          <w:noProof/>
        </w:rPr>
      </w:pPr>
    </w:p>
    <w:p w:rsidRDefault="00BB109A" w:rsidP="00BB109A" w:rsidR="00BB109A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vjerovnika ZVONKO MAK iz Zagreba, Vodička 9, OIB 00128865713, kojeg zastupa punomoćnik Marko </w:t>
      </w:r>
      <w:proofErr w:type="spellStart"/>
      <w:r>
        <w:t>Borsky</w:t>
      </w:r>
      <w:proofErr w:type="spellEnd"/>
      <w:r>
        <w:t xml:space="preserve"> odvjetnik iz Zagreba, </w:t>
      </w:r>
      <w:proofErr w:type="spellStart"/>
      <w:r>
        <w:t>Hektorovićeva</w:t>
      </w:r>
      <w:proofErr w:type="spellEnd"/>
      <w:r>
        <w:t xml:space="preserve"> 2, za otvaranje stečajnog postupka nad dužnikom KERAPROJEKT d.o.o. za projektiranje, nadzor, izvođenje investicijskih radova i zastupanje u likvidaciji iz Zagreba, Petrova 112, MBS 080084046, OIB 14475052063, 10. prosinca</w:t>
      </w:r>
      <w:r>
        <w:rPr>
          <w:noProof/>
        </w:rPr>
        <w:t xml:space="preserve"> 2018.</w:t>
      </w:r>
    </w:p>
    <w:p w:rsidRDefault="00BB109A" w:rsidP="00BB109A" w:rsidR="00BB109A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BB109A" w:rsidP="00BB109A" w:rsidR="00BB109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KERAPROJEKT d.o.o. za projektiranje, nadzor, izvođenje investicijskih radova i zastupanje u likvidaciji iz Zagreba, Petrova 112, MBS 080084046, OIB 14475052063.</w:t>
      </w:r>
    </w:p>
    <w:p w:rsidRDefault="00BB109A" w:rsidP="00BB109A" w:rsidR="00BB109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BB109A" w:rsidP="00BB109A" w:rsidR="00BB109A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11. siječnja 2019. gdine u 09,15 sati, u ovome sudu u Bjelovaru, Šetalište dr. Ivše Lebovića 42, sudnica br. 2, na koje se pozivaju dostavom ovoga rješenja:</w:t>
      </w:r>
    </w:p>
    <w:p w:rsidRDefault="00BB109A" w:rsidP="00BB109A" w:rsidR="00BB109A">
      <w:pPr>
        <w:ind w:left="851"/>
        <w:jc w:val="both"/>
        <w:rPr>
          <w:noProof/>
        </w:rPr>
      </w:pPr>
      <w:r>
        <w:rPr>
          <w:noProof/>
        </w:rPr>
        <w:t xml:space="preserve">-vjerovnik </w:t>
      </w:r>
      <w:r>
        <w:t xml:space="preserve">ZVONKO MAK iz Zagreba, Vodička 9, zastupan po punomoćniku Marku </w:t>
      </w:r>
      <w:proofErr w:type="spellStart"/>
      <w:r>
        <w:t>Borsky</w:t>
      </w:r>
      <w:proofErr w:type="spellEnd"/>
      <w:r>
        <w:t xml:space="preserve"> odvjetniku iz Zagreba, </w:t>
      </w:r>
      <w:proofErr w:type="spellStart"/>
      <w:r>
        <w:t>Hektorovićeva</w:t>
      </w:r>
      <w:proofErr w:type="spellEnd"/>
      <w:r>
        <w:t xml:space="preserve"> 2</w:t>
      </w:r>
      <w:r>
        <w:rPr>
          <w:noProof/>
        </w:rPr>
        <w:t>,</w:t>
      </w:r>
    </w:p>
    <w:p w:rsidRDefault="00BB109A" w:rsidP="00BB109A" w:rsidR="00BB109A">
      <w:pPr>
        <w:ind w:left="851"/>
        <w:jc w:val="both"/>
        <w:rPr>
          <w:noProof/>
        </w:rPr>
      </w:pPr>
      <w:r>
        <w:rPr>
          <w:noProof/>
        </w:rPr>
        <w:t>-likvidator Dragutin Švelić iz Zagreba, Ante Kovačića 7.</w:t>
      </w:r>
    </w:p>
    <w:p w:rsidRDefault="00BB109A" w:rsidP="00BB109A" w:rsidR="00BB109A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dužnika, likvidatoru Dragutinu Švelić iz Zagreba,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BB109A" w:rsidP="00BB109A" w:rsidR="00BB109A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BB109A" w:rsidP="00BB109A" w:rsidR="00BB109A">
      <w:pPr>
        <w:ind w:firstLine="720"/>
        <w:jc w:val="both"/>
        <w:rPr>
          <w:noProof/>
        </w:rPr>
      </w:pPr>
      <w:r>
        <w:rPr>
          <w:noProof/>
        </w:rPr>
        <w:t>Vjerovnik Zvonko Mak iz Zagreba, podnio je prijedlog za otvaranje stečajnog postupka dana 4. studenog 2016. godine, budući da prema dužniku KERAPROJEKT d.o.o. u likvidaciji iz Zagreba, ima tražbinu iz radnog odnosa na ime otpremnine, kako je određeno pravomoćnom presudom Općinskog radnog suda u Zagrebu, pod poslovnim brojem Pr-</w:t>
      </w:r>
    </w:p>
    <w:p w:rsidRDefault="00BB109A" w:rsidP="00BB109A" w:rsidR="00BB109A">
      <w:pPr>
        <w:spacing w:after="0"/>
        <w:ind w:firstLine="720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BB109A" w:rsidP="00BB109A" w:rsidR="00BB109A">
      <w:pPr>
        <w:ind w:firstLine="720"/>
        <w:jc w:val="right"/>
        <w:rPr>
          <w:noProof/>
        </w:rPr>
      </w:pPr>
      <w:r>
        <w:rPr>
          <w:noProof/>
        </w:rPr>
        <w:t>Poslovni broj:7 St-199/2017-6</w:t>
      </w:r>
    </w:p>
    <w:p w:rsidRDefault="00BB109A" w:rsidP="00BB109A" w:rsidR="00BB109A">
      <w:pPr>
        <w:jc w:val="both"/>
      </w:pPr>
      <w:r>
        <w:rPr>
          <w:noProof/>
        </w:rPr>
        <w:t xml:space="preserve">9774/14 od dana 28. travnja 2016. godine. </w:t>
      </w:r>
      <w:r>
        <w:t>U svom prijedlogu navodi da dužnik ima evidentirane neizvršene osnove za plaćanje u ukupnom iznosu od 104.077,54 kuna.</w:t>
      </w:r>
    </w:p>
    <w:p w:rsidRDefault="00BB109A" w:rsidP="00BB109A" w:rsidR="00BB109A">
      <w:pPr>
        <w:ind w:firstLine="720"/>
        <w:jc w:val="both"/>
        <w:rPr>
          <w:noProof/>
          <w:lang w:val="en-GB"/>
        </w:rPr>
      </w:pPr>
      <w:r>
        <w:t xml:space="preserve">       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BB109A" w:rsidP="00BB109A" w:rsidR="00BB109A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vjerovnik i zakonski zastupnik dužnika-likvidator.   </w:t>
      </w:r>
    </w:p>
    <w:p w:rsidRDefault="00BB109A" w:rsidP="00BB109A" w:rsidR="00BB109A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B109A" w:rsidP="00BB109A" w:rsidR="00BB109A">
      <w:pPr>
        <w:jc w:val="center"/>
        <w:outlineLvl w:val="0"/>
        <w:rPr>
          <w:noProof/>
        </w:rPr>
      </w:pPr>
      <w:r>
        <w:rPr>
          <w:noProof/>
        </w:rPr>
        <w:t xml:space="preserve">Bjelovar 11. prosinca 2018. </w:t>
      </w:r>
    </w:p>
    <w:p w:rsidRDefault="00BB109A" w:rsidP="00BB109A" w:rsidR="00BB109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</w:t>
      </w:r>
      <w:r>
        <w:rPr>
          <w:noProof/>
        </w:rPr>
        <w:t xml:space="preserve">  S u d a c</w:t>
      </w:r>
    </w:p>
    <w:p w:rsidRDefault="00BB109A" w:rsidP="00BB109A" w:rsidR="00BB109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BB109A" w:rsidP="00BB109A" w:rsidR="00BB109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>Za točnost otpravka-ovlašteni službenik</w:t>
      </w:r>
    </w:p>
    <w:p w:rsidRDefault="00BB109A" w:rsidP="00BB109A" w:rsidR="00BB109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>Jasmina Tubić</w:t>
      </w:r>
    </w:p>
    <w:p w:rsidRDefault="00BB109A" w:rsidP="00BB109A" w:rsidR="00BB109A">
      <w:pPr>
        <w:spacing w:after="0"/>
        <w:jc w:val="both"/>
        <w:rPr>
          <w:noProof/>
        </w:rPr>
      </w:pPr>
      <w:bookmarkStart w:name="_GoBack" w:id="0"/>
      <w:bookmarkEnd w:id="0"/>
    </w:p>
    <w:p w:rsidRDefault="00BB109A" w:rsidP="00BB109A" w:rsidR="00BB109A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BB109A" w:rsidP="00BB109A" w:rsidR="00BB109A">
      <w:pPr>
        <w:jc w:val="both"/>
      </w:pPr>
    </w:p>
    <w:p w:rsidRDefault="00BB109A" w:rsidP="00BB109A" w:rsidR="00BB109A">
      <w:pPr>
        <w:jc w:val="both"/>
      </w:pPr>
    </w:p>
    <w:p w:rsidRDefault="00BB109A" w:rsidP="00BB109A" w:rsidR="00BB109A">
      <w:pPr>
        <w:jc w:val="both"/>
        <w:rPr>
          <w:noProof/>
        </w:rPr>
      </w:pPr>
    </w:p>
    <w:p w:rsidRDefault="00BB109A" w:rsidP="00BB109A" w:rsidR="00BB109A">
      <w:pPr>
        <w:jc w:val="both"/>
        <w:rPr>
          <w:noProof/>
        </w:rPr>
      </w:pPr>
    </w:p>
    <w:p w:rsidRDefault="00BB109A" w:rsidP="00BB109A" w:rsidR="00BB109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09A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3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St-199/2017-6</izvorni_sadrzaj>
    <derivirana_varijabla naziv="DomainObject.Oznaka_1">St-199/2017-6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KERAPROJEKT društvo s ograničenom odgovornošću za projektiranje, nadzor, izvođenje investicijskih radova i zastupanje u lik</izvorni_sadrzaj>
    <derivirana_varijabla naziv="DomainObject.Predmet.ProtustrankaFormated_1">  KERAPROJEKT društvo s ograničenom odgovornošću za projektiranje, nadzor, izvođenje investicijskih radova i zastupanje u lik</derivirana_varijabla>
  </DomainObject.Predmet.ProtustrankaFormated>
  <DomainObject.Predmet.ProtustrankaFormatedOIB>
    <izvorni_sadrzaj>  KERAPROJEKT društvo s ograničenom odgovornošću za projektiranje, nadzor, izvođenje investicijskih radova i zastupanje u lik, OIB 14475052063</izvorni_sadrzaj>
    <derivirana_varijabla naziv="DomainObject.Predmet.ProtustrankaFormatedOIB_1">  KERAPROJEKT društvo s ograničenom odgovornošću za projektiranje, nadzor, izvođenje investicijskih radova i zastupanje u lik, OIB 14475052063</derivirana_varijabla>
  </DomainObject.Predmet.ProtustrankaFormatedOIB>
  <DomainObject.Predmet.ProtustrankaFormatedWithAdress>
    <izvorni_sadrzaj> KERAPROJEKT društvo s ograničenom odgovornošću za projektiranje, nadzor, izvođenje investicijskih radova i zastupanje u lik, Petrova 112, 10000 Zagreb</izvorni_sadrzaj>
    <derivirana_varijabla naziv="DomainObject.Predmet.ProtustrankaFormatedWithAdress_1"> KERAPROJEKT društvo s ograničenom odgovornošću za projektiranje, nadzor, izvođenje investicijskih radova i zastupanje u lik, Petrova 112, 10000 Zagreb</derivirana_varijabla>
  </DomainObject.Predmet.ProtustrankaFormatedWithAdress>
  <DomainObject.Predmet.ProtustrankaFormatedWithAdressOIB>
    <izvorni_sadrzaj> KERAPROJEKT društvo s ograničenom odgovornošću za projektiranje, nadzor, izvođenje investicijskih radova i zastupanje u lik, OIB 14475052063, Petrova 112, 10000 Zagreb</izvorni_sadrzaj>
    <derivirana_varijabla naziv="DomainObject.Predmet.ProtustrankaFormatedWithAdressOIB_1"> KERAPROJEKT društvo s ograničenom odgovornošću za projektiranje, nadzor, izvođenje investicijskih radova i zastupanje u lik, OIB 14475052063, Petrova 112, 10000 Zagreb</derivirana_varijabla>
  </DomainObject.Predmet.ProtustrankaFormatedWithAdressOIB>
  <DomainObject.Predmet.ProtustrankaWithAdress>
    <izvorni_sadrzaj>KERAPROJEKT društvo s ograničenom odgovornošću za projektiranje, nadzor, izvođenje investicijskih radova i zastupanje u lik Petrova 112, 10000 Zagreb</izvorni_sadrzaj>
    <derivirana_varijabla naziv="DomainObject.Predmet.ProtustrankaWithAdress_1">KERAPROJEKT društvo s ograničenom odgovornošću za projektiranje, nadzor, izvođenje investicijskih radova i zastupanje u lik Petrova 112, 10000 Zagreb</derivirana_varijabla>
  </DomainObject.Predmet.ProtustrankaWithAdress>
  <DomainObject.Predmet.ProtustrankaWithAdressOIB>
    <izvorni_sadrzaj>KERAPROJEKT društvo s ograničenom odgovornošću za projektiranje, nadzor, izvođenje investicijskih radova i zastupanje u lik, OIB 14475052063, Petrova 112, 10000 Zagreb</izvorni_sadrzaj>
    <derivirana_varijabla naziv="DomainObject.Predmet.ProtustrankaWithAdressOIB_1">KERAPROJEKT društvo s ograničenom odgovornošću za projektiranje, nadzor, izvođenje investicijskih radova i zastupanje u lik, OIB 14475052063, Petrova 112, 10000 Zagreb</derivirana_varijabla>
  </DomainObject.Predmet.ProtustrankaWithAdressOIB>
  <DomainObject.Predmet.ProtustrankaNazivFormated>
    <izvorni_sadrzaj>KERAPROJEKT društvo s ograničenom odgovornošću za projektiranje, nadzor, izvođenje investicijskih radova i zastupanje u lik</izvorni_sadrzaj>
    <derivirana_varijabla naziv="DomainObject.Predmet.ProtustrankaNazivFormated_1">KERAPROJEKT društvo s ograničenom odgovornošću za projektiranje, nadzor, izvođenje investicijskih radova i zastupanje u lik</derivirana_varijabla>
  </DomainObject.Predmet.ProtustrankaNazivFormated>
  <DomainObject.Predmet.ProtustrankaNazivFormatedOIB>
    <izvorni_sadrzaj>KERAPROJEKT društvo s ograničenom odgovornošću za projektiranje, nadzor, izvođenje investicijskih radova i zastupanje u lik, OIB 14475052063</izvorni_sadrzaj>
    <derivirana_varijabla naziv="DomainObject.Predmet.ProtustrankaNazivFormatedOIB_1">KERAPROJEKT društvo s ograničenom odgovornošću za projektiranje, nadzor, izvođenje investicijskih radova i zastupanje u lik, OIB 14475052063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MAK</izvorni_sadrzaj>
    <derivirana_varijabla naziv="DomainObject.Predmet.StrankaFormated_1">  ZVONKO MAK</derivirana_varijabla>
  </DomainObject.Predmet.StrankaFormated>
  <DomainObject.Predmet.StrankaFormatedOIB>
    <izvorni_sadrzaj>  ZVONKO MAK, OIB 00128865713</izvorni_sadrzaj>
    <derivirana_varijabla naziv="DomainObject.Predmet.StrankaFormatedOIB_1">  ZVONKO MAK, OIB 00128865713</derivirana_varijabla>
  </DomainObject.Predmet.StrankaFormatedOIB>
  <DomainObject.Predmet.StrankaFormatedWithAdress>
    <izvorni_sadrzaj> ZVONKO MAK, Vodička 9, 10000 Zagreb</izvorni_sadrzaj>
    <derivirana_varijabla naziv="DomainObject.Predmet.StrankaFormatedWithAdress_1"> ZVONKO MAK, Vodička 9, 10000 Zagreb</derivirana_varijabla>
  </DomainObject.Predmet.StrankaFormatedWithAdress>
  <DomainObject.Predmet.StrankaFormatedWithAdressOIB>
    <izvorni_sadrzaj> ZVONKO MAK, OIB 00128865713, Vodička 9, 10000 Zagreb</izvorni_sadrzaj>
    <derivirana_varijabla naziv="DomainObject.Predmet.StrankaFormatedWithAdressOIB_1"> ZVONKO MAK, OIB 00128865713, Vodička 9, 10000 Zagreb</derivirana_varijabla>
  </DomainObject.Predmet.StrankaFormatedWithAdressOIB>
  <DomainObject.Predmet.StrankaWithAdress>
    <izvorni_sadrzaj>ZVONKO MAK Vodička 9,10000 Zagreb</izvorni_sadrzaj>
    <derivirana_varijabla naziv="DomainObject.Predmet.StrankaWithAdress_1">ZVONKO MAK Vodička 9,10000 Zagreb</derivirana_varijabla>
  </DomainObject.Predmet.StrankaWithAdress>
  <DomainObject.Predmet.StrankaWithAdressOIB>
    <izvorni_sadrzaj>ZVONKO MAK, OIB 00128865713, Vodička 9,10000 Zagreb</izvorni_sadrzaj>
    <derivirana_varijabla naziv="DomainObject.Predmet.StrankaWithAdressOIB_1">ZVONKO MAK, OIB 00128865713, Vodička 9,10000 Zagreb</derivirana_varijabla>
  </DomainObject.Predmet.StrankaWithAdressOIB>
  <DomainObject.Predmet.StrankaNazivFormated>
    <izvorni_sadrzaj>ZVONKO MAK</izvorni_sadrzaj>
    <derivirana_varijabla naziv="DomainObject.Predmet.StrankaNazivFormated_1">ZVONKO MAK</derivirana_varijabla>
  </DomainObject.Predmet.StrankaNazivFormated>
  <DomainObject.Predmet.StrankaNazivFormatedOIB>
    <izvorni_sadrzaj>ZVONKO MAK, OIB 00128865713</izvorni_sadrzaj>
    <derivirana_varijabla naziv="DomainObject.Predmet.StrankaNazivFormatedOIB_1">ZVONKO MAK, OIB 00128865713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ZVONKO MAK</item>
    </izvorni_sadrzaj>
    <derivirana_varijabla naziv="DomainObject.Predmet.StrankaListFormated_1">
      <item>ZVONKO MAK</item>
    </derivirana_varijabla>
  </DomainObject.Predmet.StrankaListFormated>
  <DomainObject.Predmet.StrankaListFormatedOIB>
    <izvorni_sadrzaj>
      <item>ZVONKO MAK, OIB 00128865713</item>
    </izvorni_sadrzaj>
    <derivirana_varijabla naziv="DomainObject.Predmet.StrankaListFormatedOIB_1">
      <item>ZVONKO MAK, OIB 00128865713</item>
    </derivirana_varijabla>
  </DomainObject.Predmet.StrankaListFormatedOIB>
  <DomainObject.Predmet.StrankaListFormatedWithAdress>
    <izvorni_sadrzaj>
      <item>ZVONKO MAK, Vodička 9, 10000 Zagreb</item>
    </izvorni_sadrzaj>
    <derivirana_varijabla naziv="DomainObject.Predmet.StrankaListFormatedWithAdress_1">
      <item>ZVONKO MAK, Vodička 9, 10000 Zagreb</item>
    </derivirana_varijabla>
  </DomainObject.Predmet.StrankaListFormatedWithAdress>
  <DomainObject.Predmet.StrankaListFormatedWithAdressOIB>
    <izvorni_sadrzaj>
      <item>ZVONKO MAK, OIB 00128865713, Vodička 9, 10000 Zagreb</item>
    </izvorni_sadrzaj>
    <derivirana_varijabla naziv="DomainObject.Predmet.StrankaListFormatedWithAdressOIB_1">
      <item>ZVONKO MAK, OIB 00128865713, Vodička 9, 10000 Zagreb</item>
    </derivirana_varijabla>
  </DomainObject.Predmet.StrankaListFormatedWithAdressOIB>
  <DomainObject.Predmet.StrankaListNazivFormated>
    <izvorni_sadrzaj>
      <item>ZVONKO MAK</item>
    </izvorni_sadrzaj>
    <derivirana_varijabla naziv="DomainObject.Predmet.StrankaListNazivFormated_1">
      <item>ZVONKO MAK</item>
    </derivirana_varijabla>
  </DomainObject.Predmet.StrankaListNazivFormated>
  <DomainObject.Predmet.StrankaListNazivFormatedOIB>
    <izvorni_sadrzaj>
      <item>ZVONKO MAK, OIB 00128865713</item>
    </izvorni_sadrzaj>
    <derivirana_varijabla naziv="DomainObject.Predmet.StrankaListNazivFormatedOIB_1">
      <item>ZVONKO MAK, OIB 00128865713</item>
    </derivirana_varijabla>
  </DomainObject.Predmet.StrankaListNazivFormatedOIB>
  <DomainObject.Predmet.ProtuStrankaListFormated>
    <izvorni_sadrzaj>
      <item>KERAPROJEKT društvo s ograničenom odgovornošću za projektiranje, nadzor, izvođenje investicijskih radova i zastupanje u lik</item>
    </izvorni_sadrzaj>
    <derivirana_varijabla naziv="DomainObject.Predmet.ProtuStrankaListFormated_1">
      <item>KERAPROJEKT društvo s ograničenom odgovornošću za projektiranje, nadzor, izvođenje investicijskih radova i zastupanje u lik</item>
    </derivirana_varijabla>
  </DomainObject.Predmet.ProtuStrankaListFormated>
  <DomainObject.Predmet.ProtuStrankaListFormatedOIB>
    <izvorni_sadrzaj>
      <item>KERAPROJEKT društvo s ograničenom odgovornošću za projektiranje, nadzor, izvođenje investicijskih radova i zastupanje u lik, OIB 14475052063</item>
    </izvorni_sadrzaj>
    <derivirana_varijabla naziv="DomainObject.Predmet.ProtuStrankaListFormatedOIB_1">
      <item>KERAPROJEKT društvo s ograničenom odgovornošću za projektiranje, nadzor, izvođenje investicijskih radova i zastupanje u lik, OIB 14475052063</item>
    </derivirana_varijabla>
  </DomainObject.Predmet.ProtuStrankaListFormatedOIB>
  <DomainObject.Predmet.ProtuStrankaListFormatedWithAdress>
    <izvorni_sadrzaj>
      <item>KERAPROJEKT društvo s ograničenom odgovornošću za projektiranje, nadzor, izvođenje investicijskih radova i zastupanje u lik, Petrova 112, 10000 Zagreb</item>
    </izvorni_sadrzaj>
    <derivirana_varijabla naziv="DomainObject.Predmet.ProtuStrankaListFormatedWithAdress_1">
      <item>KERAPROJEKT društvo s ograničenom odgovornošću za projektiranje, nadzor, izvođenje investicijskih radova i zastupanje u lik, Petrova 112, 10000 Zagreb</item>
    </derivirana_varijabla>
  </DomainObject.Predmet.ProtuStrankaListFormatedWithAdress>
  <DomainObject.Predmet.ProtuStrankaListFormatedWithAdressOIB>
    <izvorni_sadrzaj>
      <item>KERAPROJEKT društvo s ograničenom odgovornošću za projektiranje, nadzor, izvođenje investicijskih radova i zastupanje u lik, OIB 14475052063, Petrova 112, 10000 Zagreb</item>
    </izvorni_sadrzaj>
    <derivirana_varijabla naziv="DomainObject.Predmet.ProtuStrankaListFormatedWithAdressOIB_1">
      <item>KERAPROJEKT društvo s ograničenom odgovornošću za projektiranje, nadzor, izvođenje investicijskih radova i zastupanje u lik, OIB 14475052063, Petrova 112, 10000 Zagreb</item>
    </derivirana_varijabla>
  </DomainObject.Predmet.ProtuStrankaListFormatedWithAdressOIB>
  <DomainObject.Predmet.ProtuStrankaListNazivFormated>
    <izvorni_sadrzaj>
      <item>KERAPROJEKT društvo s ograničenom odgovornošću za projektiranje, nadzor, izvođenje investicijskih radova i zastupanje u lik</item>
    </izvorni_sadrzaj>
    <derivirana_varijabla naziv="DomainObject.Predmet.ProtuStrankaListNazivFormated_1">
      <item>KERAPROJEKT društvo s ograničenom odgovornošću za projektiranje, nadzor, izvođenje investicijskih radova i zastupanje u lik</item>
    </derivirana_varijabla>
  </DomainObject.Predmet.ProtuStrankaListNazivFormated>
  <DomainObject.Predmet.ProtuStrankaListNazivFormatedOIB>
    <izvorni_sadrzaj>
      <item>KERAPROJEKT društvo s ograničenom odgovornošću za projektiranje, nadzor, izvođenje investicijskih radova i zastupanje u lik, OIB 14475052063</item>
    </izvorni_sadrzaj>
    <derivirana_varijabla naziv="DomainObject.Predmet.ProtuStrankaListNazivFormatedOIB_1">
      <item>KERAPROJEKT društvo s ograničenom odgovornošću za projektiranje, nadzor, izvođenje investicijskih radova i zastupanje u lik, OIB 14475052063</item>
    </derivirana_varijabla>
  </DomainObject.Predmet.ProtuStrankaListNazivFormatedOIB>
  <DomainObject.Predmet.OstaliListFormated>
    <izvorni_sadrzaj>
      <item>MARKO BORSKY, odvj.</item>
    </izvorni_sadrzaj>
    <derivirana_varijabla naziv="DomainObject.Predmet.OstaliListFormated_1">
      <item>MARKO BORSKY, odvj.</item>
    </derivirana_varijabla>
  </DomainObject.Predmet.OstaliListFormated>
  <DomainObject.Predmet.OstaliListFormatedOIB>
    <izvorni_sadrzaj>
      <item>MARKO BORSKY, odvj., OIB 14273924910</item>
    </izvorni_sadrzaj>
    <derivirana_varijabla naziv="DomainObject.Predmet.OstaliListFormatedOIB_1">
      <item>MARKO BORSKY, odvj., OIB 14273924910</item>
    </derivirana_varijabla>
  </DomainObject.Predmet.OstaliListFormatedOIB>
  <DomainObject.Predmet.OstaliListFormatedWithAdress>
    <izvorni_sadrzaj>
      <item>MARKO BORSKY, odvj., Grand Center, 5.kat, Hektorovićeva 2, 10000 Zagreb</item>
    </izvorni_sadrzaj>
    <derivirana_varijabla naziv="DomainObject.Predmet.OstaliListFormatedWithAdress_1">
      <item>MARKO BORSKY, odvj., Grand Center, 5.kat, Hektorovićeva 2, 10000 Zagreb</item>
    </derivirana_varijabla>
  </DomainObject.Predmet.OstaliListFormatedWithAdress>
  <DomainObject.Predmet.OstaliListFormatedWithAdressOIB>
    <izvorni_sadrzaj>
      <item>MARKO BORSKY, odvj., OIB 14273924910, Grand Center, 5.kat, Hektorovićeva 2, 10000 Zagreb</item>
    </izvorni_sadrzaj>
    <derivirana_varijabla naziv="DomainObject.Predmet.OstaliListFormatedWithAdressOIB_1">
      <item>MARKO BORSKY, odvj., OIB 14273924910, Grand Center, 5.kat, Hektorovićeva 2, 10000 Zagreb</item>
    </derivirana_varijabla>
  </DomainObject.Predmet.OstaliListFormatedWithAdressOIB>
  <DomainObject.Predmet.OstaliListNazivFormated>
    <izvorni_sadrzaj>
      <item>MARKO BORSKY, odvj.</item>
    </izvorni_sadrzaj>
    <derivirana_varijabla naziv="DomainObject.Predmet.OstaliListNazivFormated_1">
      <item>MARKO BORSKY, odvj.</item>
    </derivirana_varijabla>
  </DomainObject.Predmet.OstaliListNazivFormated>
  <DomainObject.Predmet.OstaliListNazivFormatedOIB>
    <izvorni_sadrzaj>
      <item>MARKO BORSKY, odvj., OIB 14273924910</item>
    </izvorni_sadrzaj>
    <derivirana_varijabla naziv="DomainObject.Predmet.OstaliListNazivFormatedOIB_1">
      <item>MARKO BORSKY, odvj., OIB 14273924910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St-199/2017-6</izvorni_sadrzaj>
    <derivirana_varijabla naziv="DomainObject.PoslovniBrojDokumenta_1">St-199/2017-6</derivirana_varijabla>
  </DomainObject.PoslovniBrojDokumenta>
  <DomainObject.Predmet.StrankaIDrugi>
    <izvorni_sadrzaj>ZVONKO MAK</izvorni_sadrzaj>
    <derivirana_varijabla naziv="DomainObject.Predmet.StrankaIDrugi_1">ZVONKO MAK</derivirana_varijabla>
  </DomainObject.Predmet.StrankaIDrugi>
  <DomainObject.Predmet.ProtustrankaIDrugi>
    <izvorni_sadrzaj>KERAPROJEKT društvo s ograničenom odgovornošću za projektiranje, nadzor, izvođenje investicijskih radova i zastupanje u lik</izvorni_sadrzaj>
    <derivirana_varijabla naziv="DomainObject.Predmet.ProtustrankaIDrugi_1">KERAPROJEKT društvo s ograničenom odgovornošću za projektiranje, nadzor, izvođenje investicijskih radova i zastupanje u lik</derivirana_varijabla>
  </DomainObject.Predmet.ProtustrankaIDrugi>
  <DomainObject.Predmet.StrankaIDrugiAdressOIB>
    <izvorni_sadrzaj>ZVONKO MAK, OIB 00128865713, Vodička 9, 10000 Zagreb</izvorni_sadrzaj>
    <derivirana_varijabla naziv="DomainObject.Predmet.StrankaIDrugiAdressOIB_1">ZVONKO MAK, OIB 00128865713, Vodička 9, 10000 Zagreb</derivirana_varijabla>
  </DomainObject.Predmet.StrankaIDrugiAdressOIB>
  <DomainObject.Predmet.ProtustrankaIDrugiAdressOIB>
    <izvorni_sadrzaj>KERAPROJEKT društvo s ograničenom odgovornošću za projektiranje, nadzor, izvođenje investicijskih radova i zastupanje u lik, OIB 14475052063, Petrova 112, 10000 Zagreb</izvorni_sadrzaj>
    <derivirana_varijabla naziv="DomainObject.Predmet.ProtustrankaIDrugiAdressOIB_1">KERAPROJEKT društvo s ograničenom odgovornošću za projektiranje, nadzor, izvođenje investicijskih radova i zastupanje u lik, OIB 14475052063, Petrova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KERAPROJEKT društvo s ograničenom odgovornošću za projektiranje, nadzor, izvođenje investicijskih radova i zastupanje u lik</item>
      <item>ZVONKO MAK</item>
      <item>MARKO BORSKY, odvj.</item>
    </izvorni_sadrzaj>
    <derivirana_varijabla naziv="DomainObject.Predmet.SudioniciListNaziv_1">
      <item>KERAPROJEKT društvo s ograničenom odgovornošću za projektiranje, nadzor, izvođenje investicijskih radova i zastupanje u lik</item>
      <item>ZVONKO MAK</item>
      <item>MARKO BORSKY, odvj.</item>
    </derivirana_varijabla>
  </DomainObject.Predmet.SudioniciListNaziv>
  <DomainObject.Predmet.SudioniciListAdressOIB>
    <izvorni_sadrzaj>
      <item>KERAPROJEKT društvo s ograničenom odgovornošću za projektiranje, nadzor, izvođenje investicijskih radova i zastupanje u lik, OIB 14475052063, Petrova 112,10000 Zagreb</item>
      <item>ZVONKO MAK, OIB 00128865713, Vodička 9,10000 Zagreb</item>
      <item>MARKO BORSKY, odvj., OIB 14273924910, Grand Center, 5.kat, Hektorovićeva 2,10000 Zagreb</item>
    </izvorni_sadrzaj>
    <derivirana_varijabla naziv="DomainObject.Predmet.SudioniciListAdressOIB_1">
      <item>KERAPROJEKT društvo s ograničenom odgovornošću za projektiranje, nadzor, izvođenje investicijskih radova i zastupanje u lik, OIB 14475052063, Petrova 112,10000 Zagreb</item>
      <item>ZVONKO MAK, OIB 00128865713, Vodička 9,10000 Zagreb</item>
      <item>MARKO BORSKY, odvj., OIB 14273924910, Grand Center, 5.kat,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9AEF3-390F-4B29-9B34-583146E3F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2877</properties:Characters>
  <properties:Lines>67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2018-12-11T07:48:00Z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