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fba4" w14:paraId="3cefba4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B6AD8">
        <w:rPr>
          <w:lang w:val="hr-HR"/>
        </w:rPr>
        <w:t>150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B6AD8">
        <w:rPr>
          <w:lang w:val="hr-HR"/>
        </w:rPr>
        <w:t>ARSENALOVA ŠKOLA NOGOMETA</w:t>
      </w:r>
      <w:r w:rsidR="00044C74">
        <w:rPr>
          <w:lang w:val="hr-HR"/>
        </w:rPr>
        <w:t xml:space="preserve">, </w:t>
      </w:r>
      <w:r w:rsidR="007B6AD8">
        <w:rPr>
          <w:lang w:val="hr-HR"/>
        </w:rPr>
        <w:t>Virovitica</w:t>
      </w:r>
      <w:r w:rsidR="00044C74">
        <w:rPr>
          <w:lang w:val="hr-HR"/>
        </w:rPr>
        <w:t xml:space="preserve">, </w:t>
      </w:r>
      <w:r w:rsidR="007B6AD8">
        <w:rPr>
          <w:lang w:val="hr-HR"/>
        </w:rPr>
        <w:t>Matice Gupca 63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7B6AD8">
        <w:rPr>
          <w:lang w:val="hr-HR"/>
        </w:rPr>
        <w:t>10000882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7B6AD8">
        <w:rPr>
          <w:lang w:val="hr-HR"/>
        </w:rPr>
        <w:t>72032153434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B6AD8">
        <w:rPr>
          <w:lang w:val="hr-HR"/>
        </w:rPr>
        <w:t>150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B6AD8">
        <w:rPr>
          <w:lang w:val="hr-HR"/>
        </w:rPr>
        <w:t>37.078,37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736" w:rsidR="00766736">
      <w:r>
        <w:separator/>
      </w:r>
    </w:p>
  </w:endnote>
  <w:endnote w:id="0" w:type="continuationSeparator">
    <w:p w:rsidRDefault="00766736" w:rsidR="00766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736" w:rsidR="00766736">
      <w:r>
        <w:separator/>
      </w:r>
    </w:p>
  </w:footnote>
  <w:footnote w:id="0" w:type="continuationSeparator">
    <w:p w:rsidRDefault="00766736" w:rsidR="00766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66736"/>
    <w:rsid w:val="007718AB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1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1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ARSENALOVA ŠKOLA NOGOMETA, VIROVITICA-HRVATSKA, Virovitica</izvorni_sadrzaj>
    <derivirana_varijabla naziv="DomainObject.Predmet.ProtustrankaFormated_1">  ARSENALOVA ŠKOLA NOGOMETA, VIROVITICA-HRVATSKA, Virovitica</derivirana_varijabla>
  </DomainObject.Predmet.ProtustrankaFormated>
  <DomainObject.Predmet.ProtustrankaFormatedOIB>
    <izvorni_sadrzaj>  ARSENALOVA ŠKOLA NOGOMETA, VIROVITICA-HRVATSKA, Virovitica, OIB 72032153434</izvorni_sadrzaj>
    <derivirana_varijabla naziv="DomainObject.Predmet.ProtustrankaFormatedOIB_1">  ARSENALOVA ŠKOLA NOGOMETA, VIROVITICA-HRVATSKA, Virovitica, OIB 72032153434</derivirana_varijabla>
  </DomainObject.Predmet.ProtustrankaFormatedOIB>
  <DomainObject.Predmet.ProtustrankaFormatedWithAdress>
    <izvorni_sadrzaj> ARSENALOVA ŠKOLA NOGOMETA, VIROVITICA-HRVATSKA, Virovitica, Matije Gupca 63, 33000 Virovitica</izvorni_sadrzaj>
    <derivirana_varijabla naziv="DomainObject.Predmet.ProtustrankaFormatedWithAdress_1"> ARSENALOVA ŠKOLA NOGOMETA, VIROVITICA-HRVATSKA, Virovitica, Matije Gupca 63, 33000 Virovitica</derivirana_varijabla>
  </DomainObject.Predmet.ProtustrankaFormatedWithAdress>
  <DomainObject.Predmet.ProtustrankaFormatedWithAdressOIB>
    <izvorni_sadrzaj> ARSENALOVA ŠKOLA NOGOMETA, VIROVITICA-HRVATSKA, Virovitica, OIB 72032153434, Matije Gupca 63, 33000 Virovitica</izvorni_sadrzaj>
    <derivirana_varijabla naziv="DomainObject.Predmet.ProtustrankaFormatedWithAdressOIB_1"> ARSENALOVA ŠKOLA NOGOMETA, VIROVITICA-HRVATSKA, Virovitica, OIB 72032153434, Matije Gupca 63, 33000 Virovitica</derivirana_varijabla>
  </DomainObject.Predmet.ProtustrankaFormatedWithAdressOIB>
  <DomainObject.Predmet.ProtustrankaWithAdress>
    <izvorni_sadrzaj>ARSENALOVA ŠKOLA NOGOMETA, VIROVITICA-HRVATSKA, Virovitica Matije Gupca 63, 33000 Virovitica</izvorni_sadrzaj>
    <derivirana_varijabla naziv="DomainObject.Predmet.ProtustrankaWithAdress_1">ARSENALOVA ŠKOLA NOGOMETA, VIROVITICA-HRVATSKA, Virovitica Matije Gupca 63, 33000 Virovitica</derivirana_varijabla>
  </DomainObject.Predmet.ProtustrankaWithAdress>
  <DomainObject.Predmet.ProtustrankaWithAdressOIB>
    <izvorni_sadrzaj>ARSENALOVA ŠKOLA NOGOMETA, VIROVITICA-HRVATSKA, Virovitica, OIB 72032153434, Matije Gupca 63, 33000 Virovitica</izvorni_sadrzaj>
    <derivirana_varijabla naziv="DomainObject.Predmet.ProtustrankaWithAdressOIB_1">ARSENALOVA ŠKOLA NOGOMETA, VIROVITICA-HRVATSKA, Virovitica, OIB 72032153434, Matije Gupca 63, 33000 Virovitica</derivirana_varijabla>
  </DomainObject.Predmet.ProtustrankaWithAdressOIB>
  <DomainObject.Predmet.ProtustrankaNazivFormated>
    <izvorni_sadrzaj>ARSENALOVA ŠKOLA NOGOMETA, VIROVITICA-HRVATSKA, Virovitica</izvorni_sadrzaj>
    <derivirana_varijabla naziv="DomainObject.Predmet.ProtustrankaNazivFormated_1">ARSENALOVA ŠKOLA NOGOMETA, VIROVITICA-HRVATSKA, Virovitica</derivirana_varijabla>
  </DomainObject.Predmet.ProtustrankaNazivFormated>
  <DomainObject.Predmet.ProtustrankaNazivFormatedOIB>
    <izvorni_sadrzaj>ARSENALOVA ŠKOLA NOGOMETA, VIROVITICA-HRVATSKA, Virovitica, OIB 72032153434</izvorni_sadrzaj>
    <derivirana_varijabla naziv="DomainObject.Predmet.ProtustrankaNazivFormatedOIB_1">ARSENALOVA ŠKOLA NOGOMETA, VIROVITICA-HRVATSKA, Virovitica, OIB 72032153434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ARSENALOVA ŠKOLA NOGOMETA, VIROVITICA-HRVATSKA, Virovitica</item>
    </izvorni_sadrzaj>
    <derivirana_varijabla naziv="DomainObject.Predmet.ProtuStrankaListFormated_1">
      <item>ARSENALOVA ŠKOLA NOGOMETA, VIROVITICA-HRVATSKA, Virovitica</item>
    </derivirana_varijabla>
  </DomainObject.Predmet.ProtuStrankaListFormated>
  <DomainObject.Predmet.ProtuStrankaListFormatedOIB>
    <izvorni_sadrzaj>
      <item>ARSENALOVA ŠKOLA NOGOMETA, VIROVITICA-HRVATSKA, Virovitica, OIB 72032153434</item>
    </izvorni_sadrzaj>
    <derivirana_varijabla naziv="DomainObject.Predmet.ProtuStrankaListFormatedOIB_1">
      <item>ARSENALOVA ŠKOLA NOGOMETA, VIROVITICA-HRVATSKA, Virovitica, OIB 72032153434</item>
    </derivirana_varijabla>
  </DomainObject.Predmet.ProtuStrankaListFormatedOIB>
  <DomainObject.Predmet.ProtuStrankaListFormatedWithAdress>
    <izvorni_sadrzaj>
      <item>ARSENALOVA ŠKOLA NOGOMETA, VIROVITICA-HRVATSKA, Virovitica, Matije Gupca 63, 33000 Virovitica</item>
    </izvorni_sadrzaj>
    <derivirana_varijabla naziv="DomainObject.Predmet.ProtuStrankaListFormatedWithAdress_1">
      <item>ARSENALOVA ŠKOLA NOGOMETA, VIROVITICA-HRVATSKA, Virovitica, Matije Gupca 63, 33000 Virovitica</item>
    </derivirana_varijabla>
  </DomainObject.Predmet.ProtuStrankaListFormatedWithAdress>
  <DomainObject.Predmet.ProtuStrankaListFormatedWithAdressOIB>
    <izvorni_sadrzaj>
      <item>ARSENALOVA ŠKOLA NOGOMETA, VIROVITICA-HRVATSKA, Virovitica, OIB 72032153434, Matije Gupca 63, 33000 Virovitica</item>
    </izvorni_sadrzaj>
    <derivirana_varijabla naziv="DomainObject.Predmet.ProtuStrankaListFormatedWithAdressOIB_1">
      <item>ARSENALOVA ŠKOLA NOGOMETA, VIROVITICA-HRVATSKA, Virovitica, OIB 72032153434, Matije Gupca 63, 33000 Virovitica</item>
    </derivirana_varijabla>
  </DomainObject.Predmet.ProtuStrankaListFormatedWithAdressOIB>
  <DomainObject.Predmet.ProtuStrankaListNazivFormated>
    <izvorni_sadrzaj>
      <item>ARSENALOVA ŠKOLA NOGOMETA, VIROVITICA-HRVATSKA, Virovitica</item>
    </izvorni_sadrzaj>
    <derivirana_varijabla naziv="DomainObject.Predmet.ProtuStrankaListNazivFormated_1">
      <item>ARSENALOVA ŠKOLA NOGOMETA, VIROVITICA-HRVATSKA, Virovitica</item>
    </derivirana_varijabla>
  </DomainObject.Predmet.ProtuStrankaListNazivFormated>
  <DomainObject.Predmet.ProtuStrankaListNazivFormatedOIB>
    <izvorni_sadrzaj>
      <item>ARSENALOVA ŠKOLA NOGOMETA, VIROVITICA-HRVATSKA, Virovitica, OIB 72032153434</item>
    </izvorni_sadrzaj>
    <derivirana_varijabla naziv="DomainObject.Predmet.ProtuStrankaListNazivFormatedOIB_1">
      <item>ARSENALOVA ŠKOLA NOGOMETA, VIROVITICA-HRVATSKA, Virovitica, OIB 72032153434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ARSENALOVA ŠKOLA NOGOMETA, VIROVITICA-HRVATSKA, Virovitica</izvorni_sadrzaj>
    <derivirana_varijabla naziv="DomainObject.Predmet.ProtustrankaIDrugi_1">ARSENALOVA ŠKOLA NOGOMETA, VIROVITICA-HRVATSKA,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ARSENALOVA ŠKOLA NOGOMETA, VIROVITICA-HRVATSKA, Virovitica, OIB 72032153434, Matije Gupca 63, 33000 Virovitica</izvorni_sadrzaj>
    <derivirana_varijabla naziv="DomainObject.Predmet.ProtustrankaIDrugiAdressOIB_1">ARSENALOVA ŠKOLA NOGOMETA, VIROVITICA-HRVATSKA, Virovitica, OIB 72032153434, Matije Gupca 63,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ARSENALOVA ŠKOLA NOGOMETA, VIROVITICA-HRVATSKA, Virovitica</item>
    </izvorni_sadrzaj>
    <derivirana_varijabla naziv="DomainObject.Predmet.SudioniciListNaziv_1">
      <item>FINA, RC ZAGREB, Podružnica Bjelovar</item>
      <item>ARSENALOVA ŠKOLA NOGOMETA, VIROVITICA-HRVATSKA, Virovitica</item>
    </derivirana_varijabla>
  </DomainObject.Predmet.SudioniciListNaziv>
  <DomainObject.Predmet.SudioniciListAdressOIB>
    <izvorni_sadrzaj>
      <item>FINA, RC ZAGREB, Podružnica Bjelovar, OIB 85821130368, F. Supila 4,43000 Bjelovar</item>
      <item>ARSENALOVA ŠKOLA NOGOMETA, VIROVITICA-HRVATSKA, Virovitica, OIB 72032153434, Matije Gupca 63,33000 Virovitica</item>
    </izvorni_sadrzaj>
    <derivirana_varijabla naziv="DomainObject.Predmet.SudioniciListAdressOIB_1">
      <item>FINA, RC ZAGREB, Podružnica Bjelovar, OIB 85821130368, F. Supila 4,43000 Bjelovar</item>
      <item>ARSENALOVA ŠKOLA NOGOMETA, VIROVITICA-HRVATSKA, Virovitica, OIB 72032153434, Matije Gupca 63,33000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72032153434</item>
    </izvorni_sadrzaj>
    <derivirana_varijabla naziv="DomainObject.Predmet.SudioniciListNazivOIB_1">
      <item>, OIB 85821130368</item>
      <item>, OIB 72032153434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619A5-CF4B-4317-84AB-6D38C7F97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1628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2015-11-13T08:10:00Z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2015-11-17T10:57:00Z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