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024b" w14:paraId="79c024b" w:rsidRDefault="004A3868" w:rsidP="004A3868" w:rsidR="004A3868">
      <w:pPr>
        <w:jc w:val="right"/>
        <w15:collapsed w:val="false"/>
      </w:pPr>
      <w:r>
        <w:t>Broj: 6 St-</w:t>
      </w:r>
      <w:r w:rsidR="004A47C1">
        <w:t>362</w:t>
      </w:r>
      <w:r w:rsidR="00CA0AA3">
        <w:t>/17-</w:t>
      </w:r>
      <w:r w:rsidR="004A47C1">
        <w:t>8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4A3868" w:rsidP="004A3868" w:rsidR="004A3868">
      <w:pPr>
        <w:jc w:val="center"/>
      </w:pPr>
    </w:p>
    <w:p w:rsidRDefault="006247C8" w:rsidP="004A3868" w:rsidR="006247C8">
      <w:pPr>
        <w:jc w:val="center"/>
      </w:pPr>
    </w:p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4A47C1" w:rsidRPr="004A47C1">
        <w:rPr>
          <w:b/>
        </w:rPr>
        <w:t xml:space="preserve">Lovačko društvo "Jelen" </w:t>
      </w:r>
      <w:proofErr w:type="spellStart"/>
      <w:r w:rsidR="004A47C1" w:rsidRPr="004A47C1">
        <w:rPr>
          <w:b/>
        </w:rPr>
        <w:t>Ostrovo</w:t>
      </w:r>
      <w:proofErr w:type="spellEnd"/>
      <w:r w:rsidR="004A47C1" w:rsidRPr="004A47C1">
        <w:rPr>
          <w:b/>
        </w:rPr>
        <w:t xml:space="preserve">, Nikole Demonje 0, </w:t>
      </w:r>
      <w:proofErr w:type="spellStart"/>
      <w:r w:rsidR="004A47C1" w:rsidRPr="004A47C1">
        <w:rPr>
          <w:b/>
        </w:rPr>
        <w:t>Ostrovo</w:t>
      </w:r>
      <w:proofErr w:type="spellEnd"/>
      <w:r w:rsidR="004A47C1" w:rsidRPr="004A47C1">
        <w:rPr>
          <w:b/>
        </w:rPr>
        <w:t>, Registarski broj: 16000486, OIB: 78974686006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4A47C1">
        <w:t>5. lipnja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4A47C1" w:rsidRPr="004A47C1">
        <w:rPr>
          <w:b/>
        </w:rPr>
        <w:t xml:space="preserve">Lovačko društvo "Jelen" </w:t>
      </w:r>
      <w:proofErr w:type="spellStart"/>
      <w:r w:rsidR="004A47C1" w:rsidRPr="004A47C1">
        <w:rPr>
          <w:b/>
        </w:rPr>
        <w:t>Ostrovo</w:t>
      </w:r>
      <w:proofErr w:type="spellEnd"/>
      <w:r w:rsidR="004A47C1" w:rsidRPr="004A47C1">
        <w:rPr>
          <w:b/>
        </w:rPr>
        <w:t xml:space="preserve">, Nikole Demonje 0, </w:t>
      </w:r>
      <w:proofErr w:type="spellStart"/>
      <w:r w:rsidR="004A47C1" w:rsidRPr="004A47C1">
        <w:rPr>
          <w:b/>
        </w:rPr>
        <w:t>Ostrovo</w:t>
      </w:r>
      <w:proofErr w:type="spellEnd"/>
      <w:r w:rsidR="004A47C1" w:rsidRPr="004A47C1">
        <w:rPr>
          <w:b/>
        </w:rPr>
        <w:t>, Registarski broj: 16000486, OIB: 78974686006</w:t>
      </w:r>
      <w:r w:rsidR="004A47C1">
        <w:rPr>
          <w:b/>
        </w:rPr>
        <w:t xml:space="preserve"> </w:t>
      </w:r>
      <w:r w:rsidR="004A47C1">
        <w:t>a Rješenje TS Osijek St-362/17 od 18. travnja 2017. g. se stavlja izvan snage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4A47C1" w:rsidP="00B75497" w:rsidR="004A47C1">
      <w:pPr>
        <w:pStyle w:val="Naslov1"/>
        <w:rPr>
          <w:lang w:val="hr-HR"/>
        </w:rPr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076511">
        <w:t>22. veljače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076511" w:rsidR="00076511">
      <w:pPr>
        <w:ind w:firstLine="720"/>
        <w:jc w:val="both"/>
      </w:pPr>
      <w:r>
        <w:t xml:space="preserve">Nakon uvida u sudski registar sud je mrežnoj stranici e-Oglasna ploča suda objavio dana </w:t>
      </w:r>
      <w:r w:rsidR="00076511">
        <w:t>24. veljače</w:t>
      </w:r>
      <w:r w:rsidR="00CA0AA3">
        <w:t xml:space="preserve"> 2017. g.</w:t>
      </w:r>
      <w:r>
        <w:t xml:space="preserve"> oglas od </w:t>
      </w:r>
      <w:r w:rsidR="00076511">
        <w:t>24. veljače</w:t>
      </w:r>
      <w:r w:rsidR="00CA0AA3">
        <w:t xml:space="preserve"> 2017. g.</w:t>
      </w:r>
      <w:r>
        <w:t xml:space="preserve"> sukladno čl. 430 Stečajnog zakona (NN 71/15</w:t>
      </w:r>
      <w:r w:rsidR="004C0E24">
        <w:t xml:space="preserve"> u daljnjem tekstu SZ</w:t>
      </w:r>
      <w:r>
        <w:t>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8041DE">
      <w:pPr>
        <w:ind w:firstLine="720"/>
        <w:jc w:val="both"/>
      </w:pPr>
      <w:r>
        <w:t>Podneskom</w:t>
      </w:r>
      <w:r w:rsidR="00B04AB5">
        <w:t xml:space="preserve"> od </w:t>
      </w:r>
      <w:r w:rsidR="00076511">
        <w:t>2</w:t>
      </w:r>
      <w:r>
        <w:t>5. svibnja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>
        <w:t xml:space="preserve">dužnik je </w:t>
      </w:r>
      <w:r w:rsidR="00076511">
        <w:t>izvijestio sud da će nastaviti s poslovanjem te je dostavio podnesak Croatia osiguranje d.d. od 23.5.2017. g. iz kojeg je razvidno da je vjerovnik predložio zastoj ovrhe a ujedno podneskom od 30.5.2017. g. vjerovnik Croatia osiguranje d.d. dostavila je zahtjev za povlačenjem izravne naplate na žiro računu dužnika.</w:t>
      </w:r>
    </w:p>
    <w:p w:rsidRDefault="00076511" w:rsidP="008041DE" w:rsidR="00076511">
      <w:pPr>
        <w:ind w:firstLine="720"/>
        <w:jc w:val="both"/>
      </w:pPr>
    </w:p>
    <w:p w:rsidRDefault="00076511" w:rsidP="008041DE" w:rsidR="00076511">
      <w:pPr>
        <w:ind w:firstLine="720"/>
        <w:jc w:val="both"/>
      </w:pPr>
    </w:p>
    <w:p w:rsidRDefault="00076511" w:rsidP="00076511" w:rsidR="00076511">
      <w:pPr>
        <w:jc w:val="right"/>
      </w:pPr>
      <w:r>
        <w:t>Broj: 6 St-362/17-8</w:t>
      </w:r>
    </w:p>
    <w:p w:rsidRDefault="008041DE" w:rsidP="008041DE" w:rsidR="008041DE">
      <w:pPr>
        <w:jc w:val="both"/>
      </w:pPr>
    </w:p>
    <w:p w:rsidRDefault="00076511" w:rsidP="008041DE" w:rsidR="00076511">
      <w:pPr>
        <w:jc w:val="both"/>
      </w:pPr>
    </w:p>
    <w:p w:rsidRDefault="00076511" w:rsidP="008041DE" w:rsidR="00076511">
      <w:pPr>
        <w:jc w:val="both"/>
      </w:pPr>
    </w:p>
    <w:p w:rsidRDefault="00076511" w:rsidP="008041DE" w:rsidR="001F3B52">
      <w:pPr>
        <w:jc w:val="both"/>
      </w:pPr>
      <w:r>
        <w:tab/>
        <w:t>Dana 5. lipnja 2017. g. dužnik je dostavio u spis Potvrdu FINE iz koje je razvidno da na dan 5. lipanj 2017. g. dužnik više nije u blokadi odnosno da je stanje blokade računa 0,00 kn (str. 19 spisa)</w:t>
      </w:r>
      <w:r w:rsidR="008041DE">
        <w:t xml:space="preserve"> te </w:t>
      </w:r>
      <w:r w:rsidR="001F3B52">
        <w:t>je valjalo sukladno čl. 433 SZ</w:t>
      </w:r>
      <w:r w:rsidR="004C0E24">
        <w:t xml:space="preserve"> i čl. 128 st. 9 SZ</w:t>
      </w:r>
      <w:r w:rsidR="001F3B52">
        <w:t xml:space="preserve"> 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BF2EA1" w:rsidP="00076511" w:rsidR="00BF2EA1">
      <w:pPr>
        <w:jc w:val="both"/>
      </w:pPr>
    </w:p>
    <w:p w:rsidRDefault="00076511" w:rsidP="00076511" w:rsidR="00076511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076511">
        <w:rPr>
          <w:bCs/>
        </w:rPr>
        <w:t>5. lipnja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  <w:t>STEČAJNA SUTKINJA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</w:r>
      <w:r w:rsidR="00076511">
        <w:rPr>
          <w:b w:val="false"/>
          <w:lang w:val="hr-HR"/>
        </w:rPr>
        <w:tab/>
        <w:t>Nada Roso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076511" w:rsidR="005B4DB5">
      <w:pPr>
        <w:pStyle w:val="Naslov2"/>
        <w:rPr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</w:p>
    <w:p w:rsidRDefault="00076511" w:rsidP="00076511" w:rsidR="00076511">
      <w:pPr>
        <w:pStyle w:val="Naslov2"/>
        <w:rPr>
          <w:b w:val="false"/>
          <w:lang w:val="hr-HR"/>
        </w:rPr>
      </w:pP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4C0E24" w:rsidP="001F3B52" w:rsidR="004C0E24">
      <w:pPr>
        <w:numPr>
          <w:ilvl w:val="0"/>
          <w:numId w:val="2"/>
        </w:numPr>
        <w:jc w:val="both"/>
      </w:pPr>
      <w:r>
        <w:t>RH Ured državne uprave Vukovarsko-srijemska županija, Vukovar, Županijska 11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8041DE">
        <w:t>dužnika od 5.</w:t>
      </w:r>
      <w:r w:rsidR="00076511">
        <w:t>6</w:t>
      </w:r>
      <w:r w:rsidR="008041DE">
        <w:t xml:space="preserve">.2017. g. s prilogom (str. </w:t>
      </w:r>
      <w:r w:rsidR="00076511">
        <w:t>19</w:t>
      </w:r>
      <w:r w:rsidR="008041DE">
        <w:t xml:space="preserve"> spisa)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076511">
        <w:t>5.7.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EC6" w:rsidP="004A3868" w:rsidR="00141EC6">
      <w:r>
        <w:separator/>
      </w:r>
    </w:p>
  </w:endnote>
  <w:endnote w:id="0" w:type="continuationSeparator">
    <w:p w:rsidRDefault="00141EC6" w:rsidP="004A3868" w:rsidR="00141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EC6" w:rsidP="004A3868" w:rsidR="00141EC6">
      <w:r>
        <w:separator/>
      </w:r>
    </w:p>
  </w:footnote>
  <w:footnote w:id="0" w:type="continuationSeparator">
    <w:p w:rsidRDefault="00141EC6" w:rsidP="004A3868" w:rsidR="00141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667F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76511"/>
    <w:rsid w:val="000D55E4"/>
    <w:rsid w:val="000D5628"/>
    <w:rsid w:val="000E6E82"/>
    <w:rsid w:val="00137654"/>
    <w:rsid w:val="0014134B"/>
    <w:rsid w:val="00141EC6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A47C1"/>
    <w:rsid w:val="004C0E24"/>
    <w:rsid w:val="004E65BC"/>
    <w:rsid w:val="005012E6"/>
    <w:rsid w:val="0050667F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526C2"/>
    <w:rsid w:val="00B6174E"/>
    <w:rsid w:val="00B64D0F"/>
    <w:rsid w:val="00B7064E"/>
    <w:rsid w:val="00B75497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55445"/>
    <w:rsid w:val="00E87FD6"/>
    <w:rsid w:val="00E9239A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66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6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66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6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"Jelen" Ostrovo</izvorni_sadrzaj>
    <derivirana_varijabla naziv="DomainObject.Predmet.ProtustrankaFormated_1">  Lovačko društvo "Jelen" Ostrovo</derivirana_varijabla>
  </DomainObject.Predmet.ProtustrankaFormated>
  <DomainObject.Predmet.ProtustrankaFormatedOIB>
    <izvorni_sadrzaj>  Lovačko društvo "Jelen" Ostrovo, OIB 78974686006</izvorni_sadrzaj>
    <derivirana_varijabla naziv="DomainObject.Predmet.ProtustrankaFormatedOIB_1">  Lovačko društvo "Jelen" Ostrovo, OIB 78974686006</derivirana_varijabla>
  </DomainObject.Predmet.ProtustrankaFormatedOIB>
  <DomainObject.Predmet.ProtustrankaFormatedWithAdress>
    <izvorni_sadrzaj> Lovačko društvo "Jelen" Ostrovo, Ostrovo 0, 32213 Ostrovo</izvorni_sadrzaj>
    <derivirana_varijabla naziv="DomainObject.Predmet.ProtustrankaFormatedWithAdress_1"> Lovačko društvo "Jelen" Ostrovo, Ostrovo 0, 32213 Ostrovo</derivirana_varijabla>
  </DomainObject.Predmet.ProtustrankaFormatedWithAdress>
  <DomainObject.Predmet.ProtustrankaFormatedWithAdressOIB>
    <izvorni_sadrzaj> Lovačko društvo "Jelen" Ostrovo, OIB 78974686006, Ostrovo 0, 32213 Ostrovo</izvorni_sadrzaj>
    <derivirana_varijabla naziv="DomainObject.Predmet.ProtustrankaFormatedWithAdressOIB_1"> Lovačko društvo "Jelen" Ostrovo, OIB 78974686006, Ostrovo 0, 32213 Ostrovo</derivirana_varijabla>
  </DomainObject.Predmet.ProtustrankaFormatedWithAdressOIB>
  <DomainObject.Predmet.ProtustrankaWithAdress>
    <izvorni_sadrzaj>Lovačko društvo "Jelen" Ostrovo Ostrovo 0, 32213 Ostrovo</izvorni_sadrzaj>
    <derivirana_varijabla naziv="DomainObject.Predmet.ProtustrankaWithAdress_1">Lovačko društvo "Jelen" Ostrovo Ostrovo 0, 32213 Ostrovo</derivirana_varijabla>
  </DomainObject.Predmet.ProtustrankaWithAdress>
  <DomainObject.Predmet.ProtustrankaWithAdressOIB>
    <izvorni_sadrzaj>Lovačko društvo "Jelen" Ostrovo, OIB 78974686006, Ostrovo 0, 32213 Ostrovo</izvorni_sadrzaj>
    <derivirana_varijabla naziv="DomainObject.Predmet.ProtustrankaWithAdressOIB_1">Lovačko društvo "Jelen" Ostrovo, OIB 78974686006, Ostrovo 0, 32213 Ostrovo</derivirana_varijabla>
  </DomainObject.Predmet.ProtustrankaWithAdressOIB>
  <DomainObject.Predmet.ProtustrankaNazivFormated>
    <izvorni_sadrzaj>Lovačko društvo "Jelen" Ostrovo</izvorni_sadrzaj>
    <derivirana_varijabla naziv="DomainObject.Predmet.ProtustrankaNazivFormated_1">Lovačko društvo "Jelen" Ostrovo</derivirana_varijabla>
  </DomainObject.Predmet.ProtustrankaNazivFormated>
  <DomainObject.Predmet.ProtustrankaNazivFormatedOIB>
    <izvorni_sadrzaj>Lovačko društvo "Jelen" Ostrovo, OIB 78974686006</izvorni_sadrzaj>
    <derivirana_varijabla naziv="DomainObject.Predmet.ProtustrankaNazivFormatedOIB_1">Lovačko društvo "Jelen" Ostrovo, OIB 78974686006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Lovačko društvo "Jelen" Ostrovo</item>
    </izvorni_sadrzaj>
    <derivirana_varijabla naziv="DomainObject.Predmet.ProtuStrankaListFormated_1">
      <item>Lovačko društvo "Jelen" Ostrovo</item>
    </derivirana_varijabla>
  </DomainObject.Predmet.ProtuStrankaListFormated>
  <DomainObject.Predmet.ProtuStrankaListFormatedOIB>
    <izvorni_sadrzaj>
      <item>Lovačko društvo "Jelen" Ostrovo, OIB 78974686006</item>
    </izvorni_sadrzaj>
    <derivirana_varijabla naziv="DomainObject.Predmet.ProtuStrankaListFormatedOIB_1">
      <item>Lovačko društvo "Jelen" Ostrovo, OIB 78974686006</item>
    </derivirana_varijabla>
  </DomainObject.Predmet.ProtuStrankaListFormatedOIB>
  <DomainObject.Predmet.ProtuStrankaListFormatedWithAdress>
    <izvorni_sadrzaj>
      <item>Lovačko društvo "Jelen" Ostrovo, Ostrovo 0, 32213 Ostrovo</item>
    </izvorni_sadrzaj>
    <derivirana_varijabla naziv="DomainObject.Predmet.ProtuStrankaListFormatedWithAdress_1">
      <item>Lovačko društvo "Jelen" Ostrovo, Ostrovo 0, 32213 Ostrovo</item>
    </derivirana_varijabla>
  </DomainObject.Predmet.ProtuStrankaListFormatedWithAdress>
  <DomainObject.Predmet.ProtuStrankaListFormatedWithAdressOIB>
    <izvorni_sadrzaj>
      <item>Lovačko društvo "Jelen" Ostrovo, OIB 78974686006, Ostrovo 0, 32213 Ostrovo</item>
    </izvorni_sadrzaj>
    <derivirana_varijabla naziv="DomainObject.Predmet.ProtuStrankaListFormatedWithAdressOIB_1">
      <item>Lovačko društvo "Jelen" Ostrovo, OIB 78974686006, Ostrovo 0, 32213 Ostrovo</item>
    </derivirana_varijabla>
  </DomainObject.Predmet.ProtuStrankaListFormatedWithAdressOIB>
  <DomainObject.Predmet.ProtuStrankaListNazivFormated>
    <izvorni_sadrzaj>
      <item>Lovačko društvo "Jelen" Ostrovo</item>
    </izvorni_sadrzaj>
    <derivirana_varijabla naziv="DomainObject.Predmet.ProtuStrankaListNazivFormated_1">
      <item>Lovačko društvo "Jelen" Ostrovo</item>
    </derivirana_varijabla>
  </DomainObject.Predmet.ProtuStrankaListNazivFormated>
  <DomainObject.Predmet.ProtuStrankaListNazivFormatedOIB>
    <izvorni_sadrzaj>
      <item>Lovačko društvo "Jelen" Ostrovo, OIB 78974686006</item>
    </izvorni_sadrzaj>
    <derivirana_varijabla naziv="DomainObject.Predmet.ProtuStrankaListNazivFormatedOIB_1">
      <item>Lovačko društvo "Jelen" Ostrovo, OIB 78974686006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Lovačko društvo "Jelen" Ostrovo</izvorni_sadrzaj>
    <derivirana_varijabla naziv="DomainObject.Predmet.ProtustrankaIDrugi_1">Lovačko društvo "Jelen" Ostrovo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Lovačko društvo "Jelen" Ostrovo, OIB 78974686006, Ostrovo 0, 32213 Ostrovo</izvorni_sadrzaj>
    <derivirana_varijabla naziv="DomainObject.Predmet.ProtustrankaIDrugiAdressOIB_1">Lovačko društvo "Jelen" Ostrovo, OIB 78974686006, Ostrovo 0, 32213 Ostrovo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>5. svibnja 2017.</izvorni_sadrzaj>
    <derivirana_varijabla naziv="DomainObject.Predmet.OdlukaRjesenje.DatumPravomocnosti_1">5. svibnja 2017.</derivirana_varijabla>
  </DomainObject.Predmet.OdlukaRjesenje.DatumPravomocnosti>
  <DomainObject.Predmet.OdlukaRjesenje.Oznaka>
    <izvorni_sadrzaj>St-362/2017-4</izvorni_sadrzaj>
    <derivirana_varijabla naziv="DomainObject.Predmet.OdlukaRjesenje.Oznaka_1">St-362/2017-4</derivirana_varijabla>
  </DomainObject.Predmet.OdlukaRjesenje.Oznaka>
  <DomainObject.Predmet.SudioniciListNaziv>
    <izvorni_sadrzaj>
      <item>FINA RC OSIJEK</item>
      <item>Lovačko društvo "Jelen" Ostrovo</item>
    </izvorni_sadrzaj>
    <derivirana_varijabla naziv="DomainObject.Predmet.SudioniciListNaziv_1">
      <item>FINA RC OSIJEK</item>
      <item>Lovačko društvo "Jelen" Ostrovo</item>
    </derivirana_varijabla>
  </DomainObject.Predmet.SudioniciListNaziv>
  <DomainObject.Predmet.SudioniciListAdressOIB>
    <izvorni_sadrzaj>
      <item>FINA RC OSIJEK, OIB 85821130368</item>
      <item>Lovačko društvo "Jelen" Ostrovo, OIB 78974686006, Ostrovo 0,32213 Ostrovo</item>
    </izvorni_sadrzaj>
    <derivirana_varijabla naziv="DomainObject.Predmet.SudioniciListAdressOIB_1">
      <item>FINA RC OSIJEK, OIB 85821130368</item>
      <item>Lovačko društvo "Jelen" Ostrovo, OIB 78974686006, Ostrovo 0,32213 Ostrovo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78974686006</item>
    </izvorni_sadrzaj>
    <derivirana_varijabla naziv="DomainObject.Predmet.SudioniciListNazivOIB_1">
      <item>, OIB 85821130368</item>
      <item>, OIB 78974686006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334CF-ADF4-4101-AB61-4156D38D3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355</properties:Words>
  <properties:Characters>1777</properties:Characters>
  <properties:Lines>102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2017-06-05T10:18:00Z</dcterms:created>
  <dc:creator>mkocijan</dc:creator>
  <cp:lastModifiedBy>Danijela Sekulić</cp:lastModifiedBy>
  <cp:lastPrinted>2017-06-05T10:27:00Z</cp:lastPrinted>
  <dcterms:modified xmlns:xsi="http://www.w3.org/2001/XMLSchema-instance" xsi:type="dcterms:W3CDTF">2017-06-05T10:29:00Z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