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6f2c" w14:paraId="0bc6f2c" w:rsidRDefault="00CA1C57" w:rsidP="00CA1C57" w:rsidR="00CA1C5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A1C57" w:rsidP="00CA1C57" w:rsidR="00CA1C57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CA1C57" w:rsidP="00CA1C57" w:rsidR="00CA1C57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CA1C57" w:rsidP="00CA1C57" w:rsidR="00CA1C57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St-697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CA1C57" w:rsidP="00CA1C57" w:rsidR="00CA1C57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CA1C57" w:rsidP="00CA1C57" w:rsidR="00CA1C57" w:rsidRPr="004C4B9E">
      <w:pPr>
        <w:jc w:val="both"/>
        <w:rPr>
          <w:sz w:val="23"/>
          <w:szCs w:val="23"/>
        </w:rPr>
      </w:pPr>
    </w:p>
    <w:p w:rsidRDefault="00CA1C57" w:rsidP="00CA1C57" w:rsidR="00CA1C57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CA1C57" w:rsidP="00CA1C57" w:rsidR="00CA1C57" w:rsidRPr="004C4B9E">
      <w:pPr>
        <w:rPr>
          <w:sz w:val="23"/>
          <w:szCs w:val="23"/>
        </w:rPr>
      </w:pPr>
    </w:p>
    <w:p w:rsidRDefault="00CA1C57" w:rsidP="00CA1C57" w:rsidR="00CA1C57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CA1C57" w:rsidP="00CA1C57" w:rsidR="00CA1C57" w:rsidRPr="004C4B9E">
      <w:pPr>
        <w:rPr>
          <w:sz w:val="23"/>
          <w:szCs w:val="23"/>
        </w:rPr>
      </w:pPr>
    </w:p>
    <w:p w:rsidRDefault="00CA1C57" w:rsidP="00CA1C57" w:rsidR="00CA1C5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KORNETI LORIK d.o.o., Pula, </w:t>
      </w:r>
      <w:proofErr w:type="spellStart"/>
      <w:r>
        <w:rPr>
          <w:sz w:val="23"/>
          <w:szCs w:val="23"/>
        </w:rPr>
        <w:t>Jeromelina</w:t>
      </w:r>
      <w:proofErr w:type="spellEnd"/>
      <w:r>
        <w:rPr>
          <w:sz w:val="23"/>
          <w:szCs w:val="23"/>
        </w:rPr>
        <w:t xml:space="preserve"> 53, OIB: 32237874889, dana 25. travnja 2016</w:t>
      </w:r>
      <w:r w:rsidRPr="004C4B9E">
        <w:rPr>
          <w:sz w:val="23"/>
          <w:szCs w:val="23"/>
        </w:rPr>
        <w:t xml:space="preserve">. </w:t>
      </w:r>
    </w:p>
    <w:p w:rsidRDefault="00CA1C57" w:rsidP="00CA1C57" w:rsidR="00CA1C57" w:rsidRPr="004C4B9E">
      <w:pPr>
        <w:jc w:val="both"/>
        <w:rPr>
          <w:sz w:val="23"/>
          <w:szCs w:val="23"/>
        </w:rPr>
      </w:pPr>
    </w:p>
    <w:p w:rsidRDefault="00CA1C57" w:rsidP="00CA1C57" w:rsidR="00CA1C57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CA1C57" w:rsidP="00CA1C57" w:rsidR="00CA1C57" w:rsidRPr="004C4B9E">
      <w:pPr>
        <w:jc w:val="both"/>
        <w:rPr>
          <w:sz w:val="23"/>
          <w:szCs w:val="23"/>
        </w:rPr>
      </w:pPr>
    </w:p>
    <w:p w:rsidRDefault="00CA1C57" w:rsidP="00CA1C57" w:rsidR="00CA1C57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KORNETI LORIK d.o.o., Pula, </w:t>
      </w:r>
      <w:proofErr w:type="spellStart"/>
      <w:r>
        <w:rPr>
          <w:sz w:val="23"/>
          <w:szCs w:val="23"/>
        </w:rPr>
        <w:t>Jeromelina</w:t>
      </w:r>
      <w:proofErr w:type="spellEnd"/>
      <w:r>
        <w:rPr>
          <w:sz w:val="23"/>
          <w:szCs w:val="23"/>
        </w:rPr>
        <w:t xml:space="preserve"> 53, OIB: 32237874889</w:t>
      </w:r>
      <w:r w:rsidRPr="004C4B9E">
        <w:rPr>
          <w:sz w:val="23"/>
          <w:szCs w:val="23"/>
          <w:lang w:val="pl-PL"/>
        </w:rPr>
        <w:t xml:space="preserve">, te se odlučuje održati </w:t>
      </w:r>
      <w:r w:rsidRPr="00D35A25">
        <w:rPr>
          <w:sz w:val="23"/>
          <w:szCs w:val="23"/>
          <w:lang w:val="pl-PL"/>
        </w:rPr>
        <w:t xml:space="preserve">ročište, pa se </w:t>
      </w:r>
      <w:r w:rsidRPr="00D35A25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8. lipnja 2016. u 10</w:t>
      </w:r>
      <w:r w:rsidRPr="00D35A25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30</w:t>
      </w:r>
      <w:r w:rsidRPr="00D35A25">
        <w:rPr>
          <w:b/>
          <w:sz w:val="23"/>
          <w:szCs w:val="23"/>
          <w:lang w:val="pl-PL"/>
        </w:rPr>
        <w:t xml:space="preserve"> sati, u</w:t>
      </w:r>
      <w:r w:rsidRPr="00D35A25">
        <w:rPr>
          <w:b/>
          <w:sz w:val="23"/>
          <w:szCs w:val="23"/>
        </w:rPr>
        <w:t xml:space="preserve"> Trgovačkom sudu u </w:t>
      </w:r>
      <w:r w:rsidRPr="004C4B9E">
        <w:rPr>
          <w:b/>
          <w:sz w:val="23"/>
          <w:szCs w:val="23"/>
        </w:rPr>
        <w:t xml:space="preserve">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CA1C57" w:rsidP="00CA1C57" w:rsidR="00CA1C5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  <w:r>
        <w:rPr>
          <w:sz w:val="23"/>
          <w:szCs w:val="23"/>
        </w:rPr>
        <w:t>,</w:t>
      </w:r>
    </w:p>
    <w:p w:rsidRDefault="00CA1C57" w:rsidP="00CA1C57" w:rsidR="00CA1C57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- </w:t>
      </w:r>
      <w:r w:rsidRPr="004C4B9E">
        <w:rPr>
          <w:sz w:val="23"/>
          <w:szCs w:val="23"/>
        </w:rPr>
        <w:t xml:space="preserve">dužnik </w:t>
      </w:r>
      <w:r>
        <w:rPr>
          <w:sz w:val="23"/>
          <w:szCs w:val="23"/>
        </w:rPr>
        <w:t xml:space="preserve">KORNETI LORIK d.o.o., Pula, </w:t>
      </w:r>
      <w:proofErr w:type="spellStart"/>
      <w:r>
        <w:rPr>
          <w:sz w:val="23"/>
          <w:szCs w:val="23"/>
        </w:rPr>
        <w:t>Jeromelina</w:t>
      </w:r>
      <w:proofErr w:type="spellEnd"/>
      <w:r>
        <w:rPr>
          <w:sz w:val="23"/>
          <w:szCs w:val="23"/>
        </w:rPr>
        <w:t xml:space="preserve"> 53, OIB: 32237874889, </w:t>
      </w:r>
    </w:p>
    <w:p w:rsidRDefault="00CA1C57" w:rsidP="00CA1C57" w:rsidR="00CA1C57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>stupnik dužnika</w:t>
      </w:r>
      <w:r>
        <w:rPr>
          <w:sz w:val="23"/>
          <w:szCs w:val="23"/>
          <w:lang w:val="sv-SE"/>
        </w:rPr>
        <w:t xml:space="preserve"> Fadil Spahiu, Pula, Mohorovičićeva ulica 1,</w:t>
      </w:r>
    </w:p>
    <w:p w:rsidRDefault="00CA1C57" w:rsidP="00CA1C57" w:rsidR="00CA1C57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CA1C57" w:rsidP="00CA1C57" w:rsidR="00CA1C57" w:rsidRPr="004040C4">
      <w:pPr>
        <w:jc w:val="both"/>
        <w:rPr>
          <w:sz w:val="23"/>
          <w:szCs w:val="23"/>
          <w:lang w:val="sv-SE"/>
        </w:rPr>
      </w:pPr>
    </w:p>
    <w:p w:rsidRDefault="00CA1C57" w:rsidP="00CA1C57" w:rsidR="00CA1C57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KORNETI LORIK d.o.o., Pula, </w:t>
      </w:r>
      <w:proofErr w:type="spellStart"/>
      <w:r>
        <w:rPr>
          <w:sz w:val="23"/>
          <w:szCs w:val="23"/>
        </w:rPr>
        <w:t>Jeromelina</w:t>
      </w:r>
      <w:proofErr w:type="spellEnd"/>
      <w:r>
        <w:rPr>
          <w:sz w:val="23"/>
          <w:szCs w:val="23"/>
        </w:rPr>
        <w:t xml:space="preserve"> 53, OIB: 32237874889,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CA1C57" w:rsidP="00CA1C57" w:rsidR="00CA1C57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CA1C57" w:rsidP="00CA1C57" w:rsidR="00CA1C57">
      <w:pPr>
        <w:jc w:val="both"/>
        <w:rPr>
          <w:sz w:val="23"/>
          <w:szCs w:val="23"/>
        </w:rPr>
      </w:pPr>
    </w:p>
    <w:p w:rsidRDefault="0090231D" w:rsidP="00CA1C57" w:rsidR="0090231D" w:rsidRPr="00D10EBB">
      <w:pPr>
        <w:jc w:val="both"/>
        <w:rPr>
          <w:sz w:val="23"/>
          <w:szCs w:val="23"/>
        </w:rPr>
      </w:pPr>
    </w:p>
    <w:p w:rsidRDefault="00CA1C57" w:rsidP="00CA1C57" w:rsidR="00CA1C57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25. travnja 2016</w:t>
      </w:r>
      <w:r w:rsidRPr="004C4B9E">
        <w:rPr>
          <w:sz w:val="23"/>
          <w:szCs w:val="23"/>
        </w:rPr>
        <w:t>.</w:t>
      </w:r>
    </w:p>
    <w:p w:rsidRDefault="00CA1C57" w:rsidP="00CA1C57" w:rsidR="00CA1C57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CA1C57" w:rsidP="00CA1C57" w:rsidR="00CA1C57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CA1C57" w:rsidP="00CA1C57" w:rsidR="00CA1C57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CA1C57" w:rsidP="00CA1C57" w:rsidR="00CA1C57">
      <w:pPr>
        <w:jc w:val="both"/>
        <w:rPr>
          <w:sz w:val="23"/>
          <w:szCs w:val="23"/>
        </w:rPr>
      </w:pPr>
    </w:p>
    <w:p w:rsidRDefault="0090231D" w:rsidP="00CA1C57" w:rsidR="0090231D" w:rsidRPr="004C4B9E">
      <w:pPr>
        <w:jc w:val="both"/>
        <w:rPr>
          <w:sz w:val="23"/>
          <w:szCs w:val="23"/>
        </w:rPr>
      </w:pPr>
    </w:p>
    <w:p w:rsidRDefault="00CA1C57" w:rsidP="00CA1C57" w:rsidR="00CA1C5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CA1C57" w:rsidP="00CA1C57" w:rsidR="00CA1C5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CA1C57" w:rsidP="00CA1C57" w:rsidR="00CA1C57" w:rsidRPr="004C4B9E">
      <w:pPr>
        <w:jc w:val="both"/>
        <w:rPr>
          <w:sz w:val="23"/>
          <w:szCs w:val="23"/>
        </w:rPr>
      </w:pPr>
    </w:p>
    <w:p w:rsidRDefault="00CA1C57" w:rsidP="00CA1C57" w:rsidR="00CA1C5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CA1C57" w:rsidP="00CA1C57" w:rsidR="00CA1C5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CA1C57" w:rsidP="00CA1C57" w:rsidR="00CA1C57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>- dužnik</w:t>
      </w:r>
      <w:r w:rsidRPr="00E13555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KORNETI LORIK d.o.o., Pula, </w:t>
      </w:r>
      <w:proofErr w:type="spellStart"/>
      <w:r>
        <w:rPr>
          <w:sz w:val="23"/>
          <w:szCs w:val="23"/>
        </w:rPr>
        <w:t>Jeromelina</w:t>
      </w:r>
      <w:proofErr w:type="spellEnd"/>
      <w:r>
        <w:rPr>
          <w:sz w:val="23"/>
          <w:szCs w:val="23"/>
        </w:rPr>
        <w:t xml:space="preserve"> 53</w:t>
      </w:r>
    </w:p>
    <w:p w:rsidRDefault="00CA1C57" w:rsidP="00CA1C57" w:rsidR="00CA1C57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>stupnik dužnika</w:t>
      </w:r>
      <w:r>
        <w:rPr>
          <w:sz w:val="23"/>
          <w:szCs w:val="23"/>
          <w:lang w:val="sv-SE"/>
        </w:rPr>
        <w:t xml:space="preserve"> Fadil Spahiu, Pula, Mohorovičićeva ulica 1</w:t>
      </w:r>
    </w:p>
    <w:p w:rsidRDefault="00CA1C57" w:rsidP="0090231D" w:rsidR="00500701">
      <w:pPr>
        <w:jc w:val="both"/>
      </w:pPr>
      <w:r w:rsidRPr="004C4B9E">
        <w:rPr>
          <w:sz w:val="23"/>
          <w:szCs w:val="23"/>
        </w:rPr>
        <w:t>- e-Oglasna ploča sudova 8 dana</w:t>
      </w:r>
    </w:p>
    <w:sectPr w:rsidSect="00C05BCE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44F6" w:rsidR="00000000">
      <w:r>
        <w:separator/>
      </w:r>
    </w:p>
  </w:endnote>
  <w:endnote w:id="0" w:type="continuationSeparator">
    <w:p w:rsidRDefault="004444F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44F6" w:rsidR="00000000">
      <w:r>
        <w:separator/>
      </w:r>
    </w:p>
  </w:footnote>
  <w:footnote w:id="0" w:type="continuationSeparator">
    <w:p w:rsidRDefault="004444F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90231D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4444F6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1C57"/>
    <w:rsid w:val="004444F6"/>
    <w:rsid w:val="00554328"/>
    <w:rsid w:val="0090231D"/>
    <w:rsid w:val="00985388"/>
    <w:rsid w:val="00CA1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C5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1C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A1C5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1C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C5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4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4F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4F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4F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4F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C5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1C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A1C5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1C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C5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4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4F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4F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4F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4F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St-697/2016</izvorni_sadrzaj>
    <derivirana_varijabla naziv="DomainObject.Predmet.OznakaBroj_1">St-697/2016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KORNETI LORIK d.o.o. PULA</izvorni_sadrzaj>
    <derivirana_varijabla naziv="DomainObject.Predmet.ProtustrankaFormated_1">  KORNETI LORIK d.o.o. PULA</derivirana_varijabla>
  </DomainObject.Predmet.ProtustrankaFormated>
  <DomainObject.Predmet.ProtustrankaFormatedOIB>
    <izvorni_sadrzaj>  KORNETI LORIK d.o.o. PULA, OIB 32237874889</izvorni_sadrzaj>
    <derivirana_varijabla naziv="DomainObject.Predmet.ProtustrankaFormatedOIB_1">  KORNETI LORIK d.o.o. PULA, OIB 32237874889</derivirana_varijabla>
  </DomainObject.Predmet.ProtustrankaFormatedOIB>
  <DomainObject.Predmet.ProtustrankaFormatedWithAdress>
    <izvorni_sadrzaj> KORNETI LORIK d.o.o. PULA, Jeromelina 53, 52100 Pula</izvorni_sadrzaj>
    <derivirana_varijabla naziv="DomainObject.Predmet.ProtustrankaFormatedWithAdress_1"> KORNETI LORIK d.o.o. PULA, Jeromelina 53, 52100 Pula</derivirana_varijabla>
  </DomainObject.Predmet.ProtustrankaFormatedWithAdress>
  <DomainObject.Predmet.ProtustrankaFormatedWithAdressOIB>
    <izvorni_sadrzaj> KORNETI LORIK d.o.o. PULA, OIB 32237874889, Jeromelina 53, 52100 Pula</izvorni_sadrzaj>
    <derivirana_varijabla naziv="DomainObject.Predmet.ProtustrankaFormatedWithAdressOIB_1"> KORNETI LORIK d.o.o. PULA, OIB 32237874889, Jeromelina 53, 52100 Pula</derivirana_varijabla>
  </DomainObject.Predmet.ProtustrankaFormatedWithAdressOIB>
  <DomainObject.Predmet.ProtustrankaWithAdress>
    <izvorni_sadrzaj>KORNETI LORIK d.o.o. PULA Jeromelina 53, 52100 Pula</izvorni_sadrzaj>
    <derivirana_varijabla naziv="DomainObject.Predmet.ProtustrankaWithAdress_1">KORNETI LORIK d.o.o. PULA Jeromelina 53, 52100 Pula</derivirana_varijabla>
  </DomainObject.Predmet.ProtustrankaWithAdress>
  <DomainObject.Predmet.ProtustrankaWithAdressOIB>
    <izvorni_sadrzaj>KORNETI LORIK d.o.o. PULA, OIB 32237874889, Jeromelina 53, 52100 Pula</izvorni_sadrzaj>
    <derivirana_varijabla naziv="DomainObject.Predmet.ProtustrankaWithAdressOIB_1">KORNETI LORIK d.o.o. PULA, OIB 32237874889, Jeromelina 53, 52100 Pula</derivirana_varijabla>
  </DomainObject.Predmet.ProtustrankaWithAdressOIB>
  <DomainObject.Predmet.ProtustrankaNazivFormated>
    <izvorni_sadrzaj>KORNETI LORIK d.o.o. PULA</izvorni_sadrzaj>
    <derivirana_varijabla naziv="DomainObject.Predmet.ProtustrankaNazivFormated_1">KORNETI LORIK d.o.o. PULA</derivirana_varijabla>
  </DomainObject.Predmet.ProtustrankaNazivFormated>
  <DomainObject.Predmet.ProtustrankaNazivFormatedOIB>
    <izvorni_sadrzaj>KORNETI LORIK d.o.o. PULA, OIB 32237874889</izvorni_sadrzaj>
    <derivirana_varijabla naziv="DomainObject.Predmet.ProtustrankaNazivFormatedOIB_1">KORNETI LORIK d.o.o. PULA, OIB 32237874889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27515.91</izvorni_sadrzaj>
    <derivirana_varijabla naziv="DomainObject.Predmet.TrenutnaVrijednost_1">27515.91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KORNETI LORIK d.o.o. PULA</item>
    </izvorni_sadrzaj>
    <derivirana_varijabla naziv="DomainObject.Predmet.ProtuStrankaListFormated_1">
      <item>KORNETI LORIK d.o.o. PULA</item>
    </derivirana_varijabla>
  </DomainObject.Predmet.ProtuStrankaListFormated>
  <DomainObject.Predmet.ProtuStrankaListFormatedOIB>
    <izvorni_sadrzaj>
      <item>KORNETI LORIK d.o.o. PULA, OIB 32237874889</item>
    </izvorni_sadrzaj>
    <derivirana_varijabla naziv="DomainObject.Predmet.ProtuStrankaListFormatedOIB_1">
      <item>KORNETI LORIK d.o.o. PULA, OIB 32237874889</item>
    </derivirana_varijabla>
  </DomainObject.Predmet.ProtuStrankaListFormatedOIB>
  <DomainObject.Predmet.ProtuStrankaListFormatedWithAdress>
    <izvorni_sadrzaj>
      <item>KORNETI LORIK d.o.o. PULA, Jeromelina 53, 52100 Pula</item>
    </izvorni_sadrzaj>
    <derivirana_varijabla naziv="DomainObject.Predmet.ProtuStrankaListFormatedWithAdress_1">
      <item>KORNETI LORIK d.o.o. PULA, Jeromelina 53, 52100 Pula</item>
    </derivirana_varijabla>
  </DomainObject.Predmet.ProtuStrankaListFormatedWithAdress>
  <DomainObject.Predmet.ProtuStrankaListFormatedWithAdressOIB>
    <izvorni_sadrzaj>
      <item>KORNETI LORIK d.o.o. PULA, OIB 32237874889, Jeromelina 53, 52100 Pula</item>
    </izvorni_sadrzaj>
    <derivirana_varijabla naziv="DomainObject.Predmet.ProtuStrankaListFormatedWithAdressOIB_1">
      <item>KORNETI LORIK d.o.o. PULA, OIB 32237874889, Jeromelina 53, 52100 Pula</item>
    </derivirana_varijabla>
  </DomainObject.Predmet.ProtuStrankaListFormatedWithAdressOIB>
  <DomainObject.Predmet.ProtuStrankaListNazivFormated>
    <izvorni_sadrzaj>
      <item>KORNETI LORIK d.o.o. PULA</item>
    </izvorni_sadrzaj>
    <derivirana_varijabla naziv="DomainObject.Predmet.ProtuStrankaListNazivFormated_1">
      <item>KORNETI LORIK d.o.o. PULA</item>
    </derivirana_varijabla>
  </DomainObject.Predmet.ProtuStrankaListNazivFormated>
  <DomainObject.Predmet.ProtuStrankaListNazivFormatedOIB>
    <izvorni_sadrzaj>
      <item>KORNETI LORIK d.o.o. PULA, OIB 32237874889</item>
    </izvorni_sadrzaj>
    <derivirana_varijabla naziv="DomainObject.Predmet.ProtuStrankaListNazivFormatedOIB_1">
      <item>KORNETI LORIK d.o.o. PULA, OIB 32237874889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KORNETI LORIK d.o.o. PULA</izvorni_sadrzaj>
    <derivirana_varijabla naziv="DomainObject.Predmet.ProtustrankaIDrugi_1">KORNETI LORIK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KORNETI LORIK d.o.o. PULA, OIB 32237874889, Jeromelina 53, 52100 Pula</izvorni_sadrzaj>
    <derivirana_varijabla naziv="DomainObject.Predmet.ProtustrankaIDrugiAdressOIB_1">KORNETI LORIK d.o.o. PULA, OIB 32237874889, Jeromelina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KORNETI LORIK d.o.o. PULA</item>
    </izvorni_sadrzaj>
    <derivirana_varijabla naziv="DomainObject.Predmet.SudioniciListNaziv_1">
      <item>FINANCIJSKA AGENCIJA, RC RIJEKA, PODRUŽNICA PULA, PULA</item>
      <item>KORNETI LORIK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KORNETI LORIK d.o.o. PULA, OIB 32237874889, Jeromelina 53,52100 Pula</item>
    </izvorni_sadrzaj>
    <derivirana_varijabla naziv="DomainObject.Predmet.SudioniciListAdressOIB_1">
      <item>FINANCIJSKA AGENCIJA, RC RIJEKA, PODRUŽNICA PULA, PULA, OIB 85821130368, Ulica grada Vukovara 70,10000 Zagreb</item>
      <item>KORNETI LORIK d.o.o. PULA, OIB 32237874889, Jeromelina 53,52100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32237874889</item>
    </izvorni_sadrzaj>
    <derivirana_varijabla naziv="DomainObject.Predmet.SudioniciListNazivOIB_1">
      <item>, OIB 85821130368</item>
      <item>, OIB 32237874889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1592</properties:Characters>
  <properties:Lines>49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2016-04-25T13:10:00Z</dcterms:created>
  <dc:creator>Jasmina Matika</dc:creator>
  <cp:lastModifiedBy>Jasmina Matika</cp:lastModifiedBy>
  <dcterms:modified xmlns:xsi="http://www.w3.org/2001/XMLSchema-instance" xsi:type="dcterms:W3CDTF">2016-04-25T13:44:00Z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