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a3c7" w14:paraId="6c7a3c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F938AE">
        <w:t>NUMERUS d.o.o.</w:t>
      </w:r>
      <w:r w:rsidR="00990573">
        <w:t>,</w:t>
      </w:r>
      <w:r w:rsidR="00395D66">
        <w:t xml:space="preserve"> </w:t>
      </w:r>
      <w:r w:rsidR="00F938AE">
        <w:tab/>
        <w:t>Zadar</w:t>
      </w:r>
      <w:r w:rsidR="00395D66">
        <w:t xml:space="preserve">, </w:t>
      </w:r>
      <w:r w:rsidR="00F938AE">
        <w:t>Obala kneza Branimira 23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F938AE">
        <w:t>32279740551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73553">
        <w:t>14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D6E29">
        <w:t xml:space="preserve">NUMERUS d.o.o., </w:t>
      </w:r>
      <w:r w:rsidR="00F938AE" w:rsidRPr="00F938AE">
        <w:t>Zadar, Obala kneza Branimira 23, OIB: 32279740551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E73553">
        <w:t>990</w:t>
      </w:r>
      <w:r w:rsidR="00990573">
        <w:t>,</w:t>
      </w:r>
      <w:r w:rsidR="00F938AE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938AE">
        <w:t>Davor Jerolimov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C061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F938AE">
      <w:t>302/17-5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F938AE">
      <w:t>302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C061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NUMERUS d.o.o. za djelatnost ugostiteljstva i trgovine</izvorni_sadrzaj>
    <derivirana_varijabla naziv="DomainObject.Predmet.ProtustrankaFormated_1">  NUMERUS d.o.o. za djelatnost ugostiteljstva i trgovine</derivirana_varijabla>
  </DomainObject.Predmet.ProtustrankaFormated>
  <DomainObject.Predmet.ProtustrankaFormatedOIB>
    <izvorni_sadrzaj>  NUMERUS d.o.o. za djelatnost ugostiteljstva i trgovine, OIB 32279740551</izvorni_sadrzaj>
    <derivirana_varijabla naziv="DomainObject.Predmet.ProtustrankaFormatedOIB_1">  NUMERUS d.o.o. za djelatnost ugostiteljstva i trgovine, OIB 32279740551</derivirana_varijabla>
  </DomainObject.Predmet.ProtustrankaFormatedOIB>
  <DomainObject.Predmet.ProtustrankaFormatedWithAdress>
    <izvorni_sadrzaj> NUMERUS d.o.o. za djelatnost ugostiteljstva i trgovine, Obala kneza Branimira 23, 23000 Zadar</izvorni_sadrzaj>
    <derivirana_varijabla naziv="DomainObject.Predmet.ProtustrankaFormatedWithAdress_1"> NUMERUS d.o.o. za djelatnost ugostiteljstva i trgovine, Obala kneza Branimira 23, 23000 Zadar</derivirana_varijabla>
  </DomainObject.Predmet.ProtustrankaFormatedWithAdress>
  <DomainObject.Predmet.ProtustrankaFormatedWithAdressOIB>
    <izvorni_sadrzaj> NUMERUS d.o.o. za djelatnost ugostiteljstva i trgovine, OIB 32279740551, Obala kneza Branimira 23, 23000 Zadar</izvorni_sadrzaj>
    <derivirana_varijabla naziv="DomainObject.Predmet.ProtustrankaFormatedWithAdressOIB_1"> NUMERUS d.o.o. za djelatnost ugostiteljstva i trgovine, OIB 32279740551, Obala kneza Branimira 23, 23000 Zadar</derivirana_varijabla>
  </DomainObject.Predmet.ProtustrankaFormatedWithAdressOIB>
  <DomainObject.Predmet.ProtustrankaWithAdress>
    <izvorni_sadrzaj>NUMERUS d.o.o. za djelatnost ugostiteljstva i trgovine Obala kneza Branimira 23, 23000 Zadar</izvorni_sadrzaj>
    <derivirana_varijabla naziv="DomainObject.Predmet.ProtustrankaWithAdress_1">NUMERUS d.o.o. za djelatnost ugostiteljstva i trgovine Obala kneza Branimira 23, 23000 Zadar</derivirana_varijabla>
  </DomainObject.Predmet.ProtustrankaWithAdress>
  <DomainObject.Predmet.ProtustrankaWithAdressOIB>
    <izvorni_sadrzaj>NUMERUS d.o.o. za djelatnost ugostiteljstva i trgovine, OIB 32279740551, Obala kneza Branimira 23, 23000 Zadar</izvorni_sadrzaj>
    <derivirana_varijabla naziv="DomainObject.Predmet.ProtustrankaWithAdressOIB_1">NUMERUS d.o.o. za djelatnost ugostiteljstva i trgovine, OIB 32279740551, Obala kneza Branimira 23, 23000 Zadar</derivirana_varijabla>
  </DomainObject.Predmet.ProtustrankaWithAdressOIB>
  <DomainObject.Predmet.ProtustrankaNazivFormated>
    <izvorni_sadrzaj>NUMERUS d.o.o. za djelatnost ugostiteljstva i trgovine</izvorni_sadrzaj>
    <derivirana_varijabla naziv="DomainObject.Predmet.ProtustrankaNazivFormated_1">NUMERUS d.o.o. za djelatnost ugostiteljstva i trgovine</derivirana_varijabla>
  </DomainObject.Predmet.ProtustrankaNazivFormated>
  <DomainObject.Predmet.ProtustrankaNazivFormatedOIB>
    <izvorni_sadrzaj>NUMERUS d.o.o. za djelatnost ugostiteljstva i trgovine, OIB 32279740551</izvorni_sadrzaj>
    <derivirana_varijabla naziv="DomainObject.Predmet.ProtustrankaNazivFormatedOIB_1">NUMERUS d.o.o. za djelatnost ugostiteljstva i trgovine, OIB 32279740551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NUMERUS d.o.o. za djelatnost ugostiteljstva i trgovine</item>
    </izvorni_sadrzaj>
    <derivirana_varijabla naziv="DomainObject.Predmet.ProtuStrankaListFormated_1">
      <item>NUMERUS d.o.o. za djelatnost ugostiteljstva i trgovine</item>
    </derivirana_varijabla>
  </DomainObject.Predmet.ProtuStrankaListFormated>
  <DomainObject.Predmet.ProtuStrankaListFormatedOIB>
    <izvorni_sadrzaj>
      <item>NUMERUS d.o.o. za djelatnost ugostiteljstva i trgovine, OIB 32279740551</item>
    </izvorni_sadrzaj>
    <derivirana_varijabla naziv="DomainObject.Predmet.ProtuStrankaListFormatedOIB_1">
      <item>NUMERUS d.o.o. za djelatnost ugostiteljstva i trgovine, OIB 32279740551</item>
    </derivirana_varijabla>
  </DomainObject.Predmet.ProtuStrankaListFormatedOIB>
  <DomainObject.Predmet.ProtuStrankaListFormatedWithAdress>
    <izvorni_sadrzaj>
      <item>NUMERUS d.o.o. za djelatnost ugostiteljstva i trgovine, Obala kneza Branimira 23, 23000 Zadar</item>
    </izvorni_sadrzaj>
    <derivirana_varijabla naziv="DomainObject.Predmet.ProtuStrankaListFormatedWithAdress_1">
      <item>NUMERUS d.o.o. za djelatnost ugostiteljstva i trgovine, Obala kneza Branimira 23, 23000 Zadar</item>
    </derivirana_varijabla>
  </DomainObject.Predmet.ProtuStrankaListFormatedWithAdress>
  <DomainObject.Predmet.ProtuStrankaListFormatedWithAdressOIB>
    <izvorni_sadrzaj>
      <item>NUMERUS d.o.o. za djelatnost ugostiteljstva i trgovine, OIB 32279740551, Obala kneza Branimira 23, 23000 Zadar</item>
    </izvorni_sadrzaj>
    <derivirana_varijabla naziv="DomainObject.Predmet.ProtuStrankaListFormatedWithAdressOIB_1">
      <item>NUMERUS d.o.o. za djelatnost ugostiteljstva i trgovine, OIB 32279740551, Obala kneza Branimira 23, 23000 Zadar</item>
    </derivirana_varijabla>
  </DomainObject.Predmet.ProtuStrankaListFormatedWithAdressOIB>
  <DomainObject.Predmet.ProtuStrankaListNazivFormated>
    <izvorni_sadrzaj>
      <item>NUMERUS d.o.o. za djelatnost ugostiteljstva i trgovine</item>
    </izvorni_sadrzaj>
    <derivirana_varijabla naziv="DomainObject.Predmet.ProtuStrankaListNazivFormated_1">
      <item>NUMERUS d.o.o. za djelatnost ugostiteljstva i trgovine</item>
    </derivirana_varijabla>
  </DomainObject.Predmet.ProtuStrankaListNazivFormated>
  <DomainObject.Predmet.ProtuStrankaListNazivFormatedOIB>
    <izvorni_sadrzaj>
      <item>NUMERUS d.o.o. za djelatnost ugostiteljstva i trgovine, OIB 32279740551</item>
    </izvorni_sadrzaj>
    <derivirana_varijabla naziv="DomainObject.Predmet.ProtuStrankaListNazivFormatedOIB_1">
      <item>NUMERUS d.o.o. za djelatnost ugostiteljstva i trgovine, OIB 32279740551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NUMERUS d.o.o. za djelatnost ugostiteljstva i trgovine</izvorni_sadrzaj>
    <derivirana_varijabla naziv="DomainObject.Predmet.ProtustrankaIDrugi_1">NUMERUS d.o.o. za djelatnost ugostiteljstva i trgovine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NUMERUS d.o.o. za djelatnost ugostiteljstva i trgovine, OIB 32279740551, Obala kneza Branimira 23, 23000 Zadar</izvorni_sadrzaj>
    <derivirana_varijabla naziv="DomainObject.Predmet.ProtustrankaIDrugiAdressOIB_1">NUMERUS d.o.o. za djelatnost ugostiteljstva i trgovine, OIB 32279740551, Obala kneza Branimira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NUMERUS d.o.o. za djelatnost ugostiteljstva i trgovine</item>
    </izvorni_sadrzaj>
    <derivirana_varijabla naziv="DomainObject.Predmet.SudioniciListNaziv_1">
      <item>FINA</item>
      <item>NUMERUS d.o.o. za djelatnost ugostiteljstva i trgovine</item>
    </derivirana_varijabla>
  </DomainObject.Predmet.SudioniciListNaziv>
  <DomainObject.Predmet.SudioniciListAdressOIB>
    <izvorni_sadrzaj>
      <item>FINA, OIB 85821130368</item>
      <item>NUMERUS d.o.o. za djelatnost ugostiteljstva i trgovine, OIB 32279740551, Obala kneza Branimira 23,23000 Zadar</item>
    </izvorni_sadrzaj>
    <derivirana_varijabla naziv="DomainObject.Predmet.SudioniciListAdressOIB_1">
      <item>FINA, OIB 85821130368</item>
      <item>NUMERUS d.o.o. za djelatnost ugostiteljstva i trgovine, OIB 32279740551, Obala kneza Branimira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32279740551</item>
    </izvorni_sadrzaj>
    <derivirana_varijabla naziv="DomainObject.Predmet.SudioniciListNazivOIB_1">
      <item>, OIB 85821130368</item>
      <item>, OIB 32279740551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55B48-F132-43C9-A616-92B4B889C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1976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2017-07-17T08:17:00Z</dcterms:created>
  <dc:creator>Tina Grgas</dc:creator>
  <cp:lastModifiedBy>wsadmin</cp:lastModifiedBy>
  <cp:lastPrinted>2017-07-17T10:58:00Z</cp:lastPrinted>
  <dcterms:modified xmlns:xsi="http://www.w3.org/2001/XMLSchema-instance" xsi:type="dcterms:W3CDTF">2017-07-24T07:09:00Z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