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9d99" w14:paraId="8599d99" w:rsidRDefault="00310A29" w:rsidP="00310A29" w:rsidR="00310A29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St-417/2016-</w:t>
      </w:r>
      <w:r>
        <w:rPr>
          <w:rFonts w:eastAsia="Calibri"/>
        </w:rPr>
        <w:t>5</w:t>
      </w:r>
    </w:p>
    <w:p w:rsidRDefault="00310A29" w:rsidP="00310A29" w:rsidR="00310A2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10A29" w:rsidP="00310A29" w:rsidR="00310A2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10A29" w:rsidP="00310A29" w:rsidR="00310A2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10A29" w:rsidP="00310A29" w:rsidR="00310A2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10A29" w:rsidP="00310A29" w:rsidR="00310A29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310A29" w:rsidP="00310A29" w:rsidR="00310A29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310A29" w:rsidP="00310A29" w:rsidR="00310A29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310A29" w:rsidP="00310A29" w:rsidR="00310A29">
      <w:pPr>
        <w:spacing w:lineRule="auto" w:line="240" w:after="0"/>
        <w:rPr>
          <w:rFonts w:eastAsia="Calibri"/>
        </w:rPr>
      </w:pP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ELEKTROMEHANIKA PREMUŽIĆ j.d.o.o.,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 xml:space="preserve">, Radnička 8A, OIB:22260360801, dana 16. ožujka 2016. godine  </w:t>
      </w:r>
    </w:p>
    <w:p w:rsidRDefault="00310A29" w:rsidP="00310A29" w:rsidR="00310A29">
      <w:pPr>
        <w:spacing w:lineRule="auto" w:line="240" w:after="0"/>
        <w:rPr>
          <w:rFonts w:eastAsia="Calibri"/>
        </w:rPr>
      </w:pPr>
    </w:p>
    <w:p w:rsidRDefault="00310A29" w:rsidP="00310A29" w:rsidR="00310A29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310A29" w:rsidP="00310A29" w:rsidR="00310A29">
      <w:pPr>
        <w:spacing w:lineRule="auto" w:line="240" w:after="0"/>
        <w:jc w:val="center"/>
        <w:rPr>
          <w:rFonts w:eastAsia="Calibri"/>
        </w:rPr>
      </w:pP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 Nalaže se dužniku ELEKTROMEHANIKA PREMUŽIĆ j.d.o.o.,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8A, OIB:22260360801da sukladno članku 17. Stečajnog zakona ("Narodne novine" broj 71/15, u daljnjem tekstu SZ) u roku od 15 dana od dana primitka ovog zaključka, dostavi popis imovine i obveza dužnika koji se sastoji od naznake: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III Upozorava se odgovorna osoba dužnika Zoran </w:t>
      </w:r>
      <w:proofErr w:type="spellStart"/>
      <w:r>
        <w:rPr>
          <w:rFonts w:eastAsia="Calibri"/>
        </w:rPr>
        <w:t>Premužić</w:t>
      </w:r>
      <w:proofErr w:type="spellEnd"/>
      <w:r>
        <w:rPr>
          <w:rFonts w:eastAsia="Calibri"/>
        </w:rPr>
        <w:t xml:space="preserve">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8A, OIB: 20504996729 da za davanje neistinitoga ili nepotpunoga popisa imovine i obveza, odgovara kao za davanje lažnoga iskaza u postupku pred sudom.</w:t>
      </w:r>
    </w:p>
    <w:p w:rsidRDefault="00310A29" w:rsidP="00310A29" w:rsidR="00310A2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310A29" w:rsidP="00310A29" w:rsidR="00310A2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310A29" w:rsidP="00310A29" w:rsidR="00310A29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266 dana u ukupnom iznosu od 18.895,88 kn te da dužnik ima jednog zaposlenog.</w:t>
      </w:r>
    </w:p>
    <w:p w:rsidRDefault="00310A29" w:rsidP="00310A29" w:rsidR="00310A2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310A29" w:rsidP="00310A29" w:rsidR="00310A2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ožujka 2016.</w:t>
      </w:r>
    </w:p>
    <w:p w:rsidRDefault="00310A29" w:rsidP="00310A29" w:rsidR="00310A2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310A29" w:rsidR="00310A29">
        <w:tc>
          <w:tcPr>
            <w:tcW w:type="dxa" w:w="4928"/>
          </w:tcPr>
          <w:p w:rsidRDefault="00310A29" w:rsidR="00310A29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310A29" w:rsidP="00310A29" w:rsidR="00310A29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310A29" w:rsidR="00310A29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>, v.r.</w:t>
            </w:r>
          </w:p>
          <w:p w:rsidRDefault="00310A29" w:rsidR="00310A29">
            <w:pPr>
              <w:jc w:val="center"/>
              <w:rPr>
                <w:rFonts w:eastAsia="Calibri"/>
                <w:lang w:eastAsia="hr-HR"/>
              </w:rPr>
            </w:pPr>
          </w:p>
          <w:p w:rsidRDefault="00310A29" w:rsidR="00310A29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 </w:t>
            </w:r>
          </w:p>
        </w:tc>
      </w:tr>
      <w:tr w:rsidTr="00310A29" w:rsidR="00310A29">
        <w:tc>
          <w:tcPr>
            <w:tcW w:type="dxa" w:w="4928"/>
          </w:tcPr>
          <w:p w:rsidRDefault="00310A29" w:rsidR="00310A29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310A29" w:rsidP="00310A29" w:rsidR="00310A29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310A29" w:rsidP="00310A29" w:rsidR="00310A2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310A29" w:rsidP="00310A29" w:rsidR="00310A2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310A29" w:rsidP="00310A29" w:rsid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ELEKTROMEHANIKA PREMUŽIĆ j.d.o.o., Donji </w:t>
      </w:r>
      <w:proofErr w:type="spellStart"/>
      <w:r>
        <w:rPr>
          <w:rFonts w:eastAsia="Calibri"/>
        </w:rPr>
        <w:t>Kneginec</w:t>
      </w:r>
      <w:proofErr w:type="spellEnd"/>
      <w:r>
        <w:rPr>
          <w:rFonts w:eastAsia="Calibri"/>
        </w:rPr>
        <w:t>, Radnička 8A</w:t>
      </w:r>
    </w:p>
    <w:p w:rsidRDefault="00310A29" w:rsidP="00310A29" w:rsidR="00DA0242" w:rsidRPr="00310A29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sectPr w:rsidSect="00EB0D4C" w:rsidR="00DA0242" w:rsidRPr="00310A29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29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10A29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10A29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094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St-417/2016-5</izvorni_sadrzaj>
    <derivirana_varijabla naziv="DomainObject.Oznaka_1">St-417/2016-5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ELEKTROMEHANIKA PREMUŽIĆ jednostavno društvo s ograničenom odgovornošću za trgovinu i usluge</izvorni_sadrzaj>
    <derivirana_varijabla naziv="DomainObject.Predmet.ProtustrankaFormated_1">  ELEKTROMEHANIKA PREMUŽIĆ jednostavno društvo s ograničenom odgovornošću za trgovinu i usluge</derivirana_varijabla>
  </DomainObject.Predmet.ProtustrankaFormated>
  <DomainObject.Predmet.ProtustrankaFormatedOIB>
    <izvorni_sadrzaj>  ELEKTROMEHANIKA PREMUŽIĆ jednostavno društvo s ograničenom odgovornošću za trgovinu i usluge, OIB 22260360801</izvorni_sadrzaj>
    <derivirana_varijabla naziv="DomainObject.Predmet.ProtustrankaFormatedOIB_1">  ELEKTROMEHANIKA PREMUŽIĆ jednostavno društvo s ograničenom odgovornošću za trgovinu i usluge, OIB 22260360801</derivirana_varijabla>
  </DomainObject.Predmet.ProtustrankaFormatedOIB>
  <DomainObject.Predmet.ProtustrankaFormatedWithAdress>
    <izvorni_sadrzaj> ELEKTROMEHANIKA PREMUŽIĆ jednostavno društvo s ograničenom odgovornošću za trgovinu i usluge, Radnička 8/A, 42204 Donji Kneginec</izvorni_sadrzaj>
    <derivirana_varijabla naziv="DomainObject.Predmet.ProtustrankaFormatedWithAdress_1"> ELEKTROMEHANIKA PREMUŽIĆ jednostavno društvo s ograničenom odgovornošću za trgovinu i usluge, Radnička 8/A, 42204 Donji Kneginec</derivirana_varijabla>
  </DomainObject.Predmet.ProtustrankaFormatedWithAdress>
  <DomainObject.Predmet.ProtustrankaFormatedWithAdressOIB>
    <izvorni_sadrzaj> ELEKTROMEHANIKA PREMUŽIĆ jednostavno društvo s ograničenom odgovornošću za trgovinu i usluge, OIB 22260360801, Radnička 8/A, 42204 Donji Kneginec</izvorni_sadrzaj>
    <derivirana_varijabla naziv="DomainObject.Predmet.ProtustrankaFormatedWithAdressOIB_1"> ELEKTROMEHANIKA PREMUŽIĆ jednostavno društvo s ograničenom odgovornošću za trgovinu i usluge, OIB 22260360801, Radnička 8/A, 42204 Donji Kneginec</derivirana_varijabla>
  </DomainObject.Predmet.ProtustrankaFormatedWithAdressOIB>
  <DomainObject.Predmet.ProtustrankaWithAdress>
    <izvorni_sadrzaj>ELEKTROMEHANIKA PREMUŽIĆ jednostavno društvo s ograničenom odgovornošću za trgovinu i usluge Radnička 8/A, 42204 Donji Kneginec</izvorni_sadrzaj>
    <derivirana_varijabla naziv="DomainObject.Predmet.ProtustrankaWithAdress_1">ELEKTROMEHANIKA PREMUŽIĆ jednostavno društvo s ograničenom odgovornošću za trgovinu i usluge Radnička 8/A, 42204 Donji Kneginec</derivirana_varijabla>
  </DomainObject.Predmet.ProtustrankaWithAdress>
  <DomainObject.Predmet.ProtustrankaWithAdressOIB>
    <izvorni_sadrzaj>ELEKTROMEHANIKA PREMUŽIĆ jednostavno društvo s ograničenom odgovornošću za trgovinu i usluge, OIB 22260360801, Radnička 8/A, 42204 Donji Kneginec</izvorni_sadrzaj>
    <derivirana_varijabla naziv="DomainObject.Predmet.ProtustrankaWithAdressOIB_1">ELEKTROMEHANIKA PREMUŽIĆ jednostavno društvo s ograničenom odgovornošću za trgovinu i usluge, OIB 22260360801, Radnička 8/A, 42204 Donji Kneginec</derivirana_varijabla>
  </DomainObject.Predmet.ProtustrankaWithAdressOIB>
  <DomainObject.Predmet.ProtustrankaNazivFormated>
    <izvorni_sadrzaj>ELEKTROMEHANIKA PREMUŽIĆ jednostavno društvo s ograničenom odgovornošću za trgovinu i usluge</izvorni_sadrzaj>
    <derivirana_varijabla naziv="DomainObject.Predmet.ProtustrankaNazivFormated_1">ELEKTROMEHANIKA PREMUŽIĆ jednostavno društvo s ograničenom odgovornošću za trgovinu i usluge</derivirana_varijabla>
  </DomainObject.Predmet.ProtustrankaNazivFormated>
  <DomainObject.Predmet.ProtustrankaNazivFormatedOIB>
    <izvorni_sadrzaj>ELEKTROMEHANIKA PREMUŽIĆ jednostavno društvo s ograničenom odgovornošću za trgovinu i usluge, OIB 22260360801</izvorni_sadrzaj>
    <derivirana_varijabla naziv="DomainObject.Predmet.ProtustrankaNazivFormatedOIB_1">ELEKTROMEHANIKA PREMUŽIĆ jednostavno društvo s ograničenom odgovornošću za trgovinu i usluge, OIB 22260360801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18895.88</izvorni_sadrzaj>
    <derivirana_varijabla naziv="DomainObject.Predmet.TrenutnaVrijednost_1">18895.88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ELEKTROMEHANIKA PREMUŽIĆ jednostavno društvo s ograničenom odgovornošću za trgovinu i usluge</item>
    </izvorni_sadrzaj>
    <derivirana_varijabla naziv="DomainObject.Predmet.ProtuStrankaListFormated_1">
      <item>ELEKTROMEHANIKA PREMUŽIĆ jednostavno društvo s ograničenom odgovornošću za trgovinu i usluge</item>
    </derivirana_varijabla>
  </DomainObject.Predmet.ProtuStrankaListFormated>
  <DomainObject.Predmet.ProtuStrankaListFormatedOIB>
    <izvorni_sadrzaj>
      <item>ELEKTROMEHANIKA PREMUŽIĆ jednostavno društvo s ograničenom odgovornošću za trgovinu i usluge, OIB 22260360801</item>
    </izvorni_sadrzaj>
    <derivirana_varijabla naziv="DomainObject.Predmet.ProtuStrankaListFormatedOIB_1">
      <item>ELEKTROMEHANIKA PREMUŽIĆ jednostavno društvo s ograničenom odgovornošću za trgovinu i usluge, OIB 22260360801</item>
    </derivirana_varijabla>
  </DomainObject.Predmet.ProtuStrankaListFormatedOIB>
  <DomainObject.Predmet.ProtuStrankaListFormatedWithAdress>
    <izvorni_sadrzaj>
      <item>ELEKTROMEHANIKA PREMUŽIĆ jednostavno društvo s ograničenom odgovornošću za trgovinu i usluge, Radnička 8/A, 42204 Donji Kneginec</item>
    </izvorni_sadrzaj>
    <derivirana_varijabla naziv="DomainObject.Predmet.ProtuStrankaListFormatedWithAdress_1">
      <item>ELEKTROMEHANIKA PREMUŽIĆ jednostavno društvo s ograničenom odgovornošću za trgovinu i usluge, Radnička 8/A, 42204 Donji Kneginec</item>
    </derivirana_varijabla>
  </DomainObject.Predmet.ProtuStrankaListFormatedWithAdress>
  <DomainObject.Predmet.ProtuStrankaListFormatedWithAdressOIB>
    <izvorni_sadrzaj>
      <item>ELEKTROMEHANIKA PREMUŽIĆ jednostavno društvo s ograničenom odgovornošću za trgovinu i usluge, OIB 22260360801, Radnička 8/A, 42204 Donji Kneginec</item>
    </izvorni_sadrzaj>
    <derivirana_varijabla naziv="DomainObject.Predmet.ProtuStrankaListFormatedWithAdressOIB_1">
      <item>ELEKTROMEHANIKA PREMUŽIĆ jednostavno društvo s ograničenom odgovornošću za trgovinu i usluge, OIB 22260360801, Radnička 8/A, 42204 Donji Kneginec</item>
    </derivirana_varijabla>
  </DomainObject.Predmet.ProtuStrankaListFormatedWithAdressOIB>
  <DomainObject.Predmet.ProtuStrankaListNazivFormated>
    <izvorni_sadrzaj>
      <item>ELEKTROMEHANIKA PREMUŽIĆ jednostavno društvo s ograničenom odgovornošću za trgovinu i usluge</item>
    </izvorni_sadrzaj>
    <derivirana_varijabla naziv="DomainObject.Predmet.ProtuStrankaListNazivFormated_1">
      <item>ELEKTROMEHANIKA PREMUŽIĆ jednostavno društvo s ograničenom odgovornošću za trgovinu i usluge</item>
    </derivirana_varijabla>
  </DomainObject.Predmet.ProtuStrankaListNazivFormated>
  <DomainObject.Predmet.ProtuStrankaListNazivFormatedOIB>
    <izvorni_sadrzaj>
      <item>ELEKTROMEHANIKA PREMUŽIĆ jednostavno društvo s ograničenom odgovornošću za trgovinu i usluge, OIB 22260360801</item>
    </izvorni_sadrzaj>
    <derivirana_varijabla naziv="DomainObject.Predmet.ProtuStrankaListNazivFormatedOIB_1">
      <item>ELEKTROMEHANIKA PREMUŽIĆ jednostavno društvo s ograničenom odgovornošću za trgovinu i usluge, OIB 22260360801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St-417/2016-5</izvorni_sadrzaj>
    <derivirana_varijabla naziv="DomainObject.PoslovniBrojDokumenta_1">St-417/2016-5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ELEKTROMEHANIKA PREMUŽIĆ jednostavno društvo s ograničenom odgovornošću za trgovinu i usluge</izvorni_sadrzaj>
    <derivirana_varijabla naziv="DomainObject.Predmet.ProtustrankaIDrugi_1">ELEKTROMEHANIKA PREMUŽIĆ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ELEKTROMEHANIKA PREMUŽIĆ jednostavno društvo s ograničenom odgovornošću za trgovinu i usluge, OIB 22260360801, Radnička 8/A, 42204 Donji Kneginec</izvorni_sadrzaj>
    <derivirana_varijabla naziv="DomainObject.Predmet.ProtustrankaIDrugiAdressOIB_1">ELEKTROMEHANIKA PREMUŽIĆ jednostavno društvo s ograničenom odgovornošću za trgovinu i usluge, OIB 22260360801, Radnička 8/A,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ELEKTROMEHANIKA PREMUŽIĆ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ELEKTROMEHANIKA PREMUŽIĆ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ELEKTROMEHANIKA PREMUŽIĆ jednostavno društvo s ograničenom odgovornošću za trgovinu i usluge, OIB 22260360801, Radnička 8/A,42204 Donji Kneginec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ELEKTROMEHANIKA PREMUŽIĆ jednostavno društvo s ograničenom odgovornošću za trgovinu i usluge, OIB 22260360801, Radnička 8/A,42204 Donji Kneginec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2EB8F-AAA4-47F7-B4C3-4953737900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3536</properties:Characters>
  <properties:Lines>94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2016-03-17T08:51:00Z</cp:lastPrinted>
  <dcterms:modified xmlns:xsi="http://www.w3.org/2001/XMLSchema-instance" xsi:type="dcterms:W3CDTF">2016-03-17T08:52:00Z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St-417/2016-5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