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d570" w14:paraId="5f8d570" w:rsidRDefault="00687911" w:rsidP="00687911" w:rsidR="0068791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7911" w:rsidP="00687911" w:rsidR="0068791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87911" w:rsidP="00687911" w:rsidR="0068791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87911" w:rsidP="00687911" w:rsidR="0068791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87911" w:rsidP="00687911" w:rsidR="0068791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87911" w:rsidP="00687911" w:rsidR="0068791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87911" w:rsidP="00687911" w:rsidR="00687911" w:rsidRPr="005D578C">
      <w:pPr>
        <w:jc w:val="center"/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87911" w:rsidP="00687911" w:rsidR="00687911" w:rsidRPr="005D578C">
      <w:pPr>
        <w:rPr>
          <w:rFonts w:cs="Times New Roman" w:eastAsia="Times New Roman"/>
          <w:szCs w:val="24"/>
        </w:rPr>
      </w:pPr>
    </w:p>
    <w:p w:rsidRDefault="00687911" w:rsidP="00687911" w:rsidR="0068791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KAMIN ISTRA d. o. o. Rovinjsko Selo, Rovinjsko Selo bb, OIB </w:t>
      </w:r>
      <w:r w:rsidRPr="00687911">
        <w:rPr>
          <w:rFonts w:cs="Times New Roman" w:eastAsia="Times New Roman"/>
          <w:szCs w:val="24"/>
        </w:rPr>
        <w:t>73853860844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7911">
        <w:rPr>
          <w:rFonts w:cs="Times New Roman" w:eastAsia="Times New Roman"/>
          <w:szCs w:val="24"/>
        </w:rPr>
        <w:t>130009715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4. svibnja 2016.</w:t>
      </w:r>
    </w:p>
    <w:p w:rsidRDefault="00687911" w:rsidP="00687911" w:rsidR="00687911" w:rsidRPr="005D578C">
      <w:pPr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87911" w:rsidP="00687911" w:rsidR="00687911" w:rsidRPr="005D578C">
      <w:pPr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KAMIN ISTRA d. o. o. Rovinjsko Selo, Rovinjsko Selo bb, OIB </w:t>
      </w:r>
      <w:r w:rsidRPr="00687911">
        <w:rPr>
          <w:rFonts w:cs="Times New Roman" w:eastAsia="Times New Roman"/>
          <w:szCs w:val="24"/>
        </w:rPr>
        <w:t>73853860844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7911">
        <w:rPr>
          <w:rFonts w:cs="Times New Roman" w:eastAsia="Times New Roman"/>
          <w:szCs w:val="24"/>
        </w:rPr>
        <w:t>130009715</w:t>
      </w:r>
      <w:r>
        <w:rPr>
          <w:rFonts w:cs="Times New Roman" w:eastAsia="Times New Roman"/>
          <w:szCs w:val="24"/>
        </w:rPr>
        <w:t>.</w:t>
      </w:r>
    </w:p>
    <w:p w:rsidRDefault="00687911" w:rsidP="00687911" w:rsidR="00687911" w:rsidRPr="005D578C">
      <w:pPr>
        <w:rPr>
          <w:rFonts w:cs="Times New Roman" w:eastAsia="Times New Roman"/>
          <w:szCs w:val="24"/>
        </w:rPr>
      </w:pPr>
    </w:p>
    <w:p w:rsidRDefault="00687911" w:rsidP="00687911" w:rsidR="0068791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87911" w:rsidP="00687911" w:rsidR="00687911">
      <w:pPr>
        <w:rPr>
          <w:rFonts w:cs="Times New Roman" w:eastAsia="Times New Roman"/>
          <w:szCs w:val="20"/>
        </w:rPr>
      </w:pPr>
    </w:p>
    <w:p w:rsidRDefault="00687911" w:rsidP="00687911" w:rsidR="006879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KAMIN ISTRA d. o. o. Rovinjsko Selo, Rovinjsko Selo bb, OIB </w:t>
      </w:r>
      <w:r w:rsidRPr="00687911">
        <w:rPr>
          <w:rFonts w:cs="Times New Roman" w:eastAsia="Times New Roman"/>
          <w:szCs w:val="24"/>
        </w:rPr>
        <w:t>73853860844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7911">
        <w:rPr>
          <w:rFonts w:cs="Times New Roman" w:eastAsia="Times New Roman"/>
          <w:szCs w:val="24"/>
        </w:rPr>
        <w:t>130009715</w:t>
      </w:r>
      <w:r>
        <w:rPr>
          <w:rFonts w:cs="Times New Roman" w:eastAsia="Times New Roman"/>
          <w:szCs w:val="24"/>
        </w:rPr>
        <w:t>.</w:t>
      </w:r>
    </w:p>
    <w:p w:rsidRDefault="00687911" w:rsidP="00687911" w:rsidR="00687911">
      <w:pPr>
        <w:ind w:firstLine="709"/>
        <w:rPr>
          <w:rFonts w:cs="Times New Roman" w:eastAsia="Times New Roman"/>
          <w:szCs w:val="24"/>
        </w:rPr>
      </w:pPr>
    </w:p>
    <w:p w:rsidRDefault="00687911" w:rsidP="00687911" w:rsidR="0068791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KAMIN ISTRA d. o. o. Rovinjsko Selo, Rovinjsko Selo bb, OIB </w:t>
      </w:r>
      <w:r w:rsidRPr="00687911">
        <w:rPr>
          <w:rFonts w:cs="Times New Roman" w:eastAsia="Times New Roman"/>
          <w:szCs w:val="24"/>
        </w:rPr>
        <w:t>73853860844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87911">
        <w:rPr>
          <w:rFonts w:cs="Times New Roman" w:eastAsia="Times New Roman"/>
          <w:szCs w:val="24"/>
        </w:rPr>
        <w:t>130009715</w:t>
      </w:r>
      <w:r>
        <w:rPr>
          <w:rFonts w:cs="Times New Roman" w:eastAsia="Times New Roman"/>
          <w:szCs w:val="24"/>
        </w:rPr>
        <w:t>.</w:t>
      </w:r>
    </w:p>
    <w:p w:rsidRDefault="00687911" w:rsidP="00687911" w:rsidR="00687911">
      <w:pPr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87911" w:rsidP="00687911" w:rsidR="00687911">
      <w:pPr>
        <w:ind w:firstLine="708"/>
        <w:rPr>
          <w:rFonts w:cs="Times New Roman" w:eastAsia="Times New Roman"/>
          <w:szCs w:val="24"/>
        </w:rPr>
      </w:pPr>
    </w:p>
    <w:p w:rsidRDefault="00687911" w:rsidP="00687911" w:rsidR="0068791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KAMIN ISTRA d. o. o. Rovinjsko Selo. </w:t>
      </w:r>
      <w:r>
        <w:rPr>
          <w:rFonts w:eastAsiaTheme="minorHAnsi"/>
          <w:lang w:eastAsia="en-US"/>
        </w:rPr>
        <w:t>Kako su za to bile ispunjene pretpostavke predviđene čl. 428. Stečajnog zakona, sud je 23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87911" w:rsidP="00687911" w:rsidR="0068791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87911" w:rsidP="00687911" w:rsidR="00687911" w:rsidRPr="005D578C">
      <w:pPr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87911" w:rsidP="00687911" w:rsidR="00687911">
      <w:pPr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87911" w:rsidP="00687911" w:rsidR="0068791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55562C">
        <w:rPr>
          <w:rFonts w:cs="Times New Roman" w:eastAsia="Times New Roman"/>
          <w:szCs w:val="24"/>
        </w:rPr>
        <w:t>, v. r.</w:t>
      </w:r>
    </w:p>
    <w:p w:rsidRDefault="00687911" w:rsidP="00687911" w:rsidR="00687911">
      <w:pPr>
        <w:jc w:val="left"/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jc w:val="left"/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87911" w:rsidP="00687911" w:rsidR="00687911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687911" w:rsidP="00687911" w:rsidR="006879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87911" w:rsidP="00687911" w:rsidR="00687911">
      <w:pPr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rPr>
          <w:rFonts w:cs="Times New Roman" w:eastAsia="Times New Roman"/>
          <w:szCs w:val="24"/>
        </w:rPr>
      </w:pPr>
    </w:p>
    <w:p w:rsidRDefault="00687911" w:rsidP="00687911" w:rsidR="0068791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87911" w:rsidP="00687911" w:rsidR="006879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87911" w:rsidP="00687911" w:rsidR="006879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KAMIN ISTRA d. o. o. Rovinjsko Selo, Rovinjsko Selo bb,</w:t>
      </w:r>
    </w:p>
    <w:p w:rsidRDefault="00687911" w:rsidP="00687911" w:rsidR="0068791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87911" w:rsidP="00687911" w:rsidR="006879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87911" w:rsidP="00687911" w:rsidR="0068791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687911" w:rsidP="00687911" w:rsidR="0068791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87911" w:rsidP="00687911" w:rsidR="006879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87911" w:rsidP="00687911" w:rsidR="0068791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87911" w:rsidP="00687911" w:rsidR="00687911"/>
    <w:p w:rsidRDefault="00687911" w:rsidP="00687911" w:rsidR="00687911"/>
    <w:p w:rsidRDefault="00687911" w:rsidP="00687911" w:rsidR="00687911"/>
    <w:p w:rsidRDefault="00687911" w:rsidP="00687911" w:rsidR="00687911"/>
    <w:p w:rsidRDefault="00520087" w:rsidR="00387208"/>
    <w:sectPr w:rsidSect="00BB2355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911" w:rsidP="00687911" w:rsidR="00687911">
      <w:r>
        <w:separator/>
      </w:r>
    </w:p>
  </w:endnote>
  <w:endnote w:id="0" w:type="continuationSeparator">
    <w:p w:rsidRDefault="00687911" w:rsidP="00687911" w:rsidR="00687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911" w:rsidP="00687911" w:rsidR="00687911">
      <w:r>
        <w:separator/>
      </w:r>
    </w:p>
  </w:footnote>
  <w:footnote w:id="0" w:type="continuationSeparator">
    <w:p w:rsidRDefault="00687911" w:rsidP="00687911" w:rsidR="006879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911" w:rsidP="00BB2355" w:rsidR="00BB235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008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St-297/2016-5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7911" w:rsidP="00BB2355" w:rsidR="00BB2355" w:rsidRPr="00A074C3">
    <w:pPr>
      <w:pStyle w:val="Zaglavlje"/>
      <w:jc w:val="right"/>
      <w:rPr>
        <w:szCs w:val="24"/>
      </w:rPr>
    </w:pPr>
    <w:r>
      <w:rPr>
        <w:szCs w:val="24"/>
      </w:rPr>
      <w:t>3 St-297/2016-5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664A"/>
    <w:rsid w:val="00520087"/>
    <w:rsid w:val="0055562C"/>
    <w:rsid w:val="00687911"/>
    <w:rsid w:val="0075528E"/>
    <w:rsid w:val="0079403F"/>
    <w:rsid w:val="008C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791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79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791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79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791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79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791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0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08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008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00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008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791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791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8791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79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791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79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791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0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08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008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00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008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St-297/2016</izvorni_sadrzaj>
    <derivirana_varijabla naziv="DomainObject.Predmet.OznakaBroj_1">St-297/2016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KAMIN ISTRA d.o.o. ROVINJSKO SELO</izvorni_sadrzaj>
    <derivirana_varijabla naziv="DomainObject.Predmet.ProtustrankaFormated_1">  KAMIN ISTRA d.o.o. ROVINJSKO SELO</derivirana_varijabla>
  </DomainObject.Predmet.ProtustrankaFormated>
  <DomainObject.Predmet.ProtustrankaFormatedOIB>
    <izvorni_sadrzaj>  KAMIN ISTRA d.o.o. ROVINJSKO SELO, OIB 73853860844</izvorni_sadrzaj>
    <derivirana_varijabla naziv="DomainObject.Predmet.ProtustrankaFormatedOIB_1">  KAMIN ISTRA d.o.o. ROVINJSKO SELO, OIB 73853860844</derivirana_varijabla>
  </DomainObject.Predmet.ProtustrankaFormatedOIB>
  <DomainObject.Predmet.ProtustrankaFormatedWithAdress>
    <izvorni_sadrzaj> KAMIN ISTRA d.o.o. ROVINJSKO SELO, Rovinjsko Selo/bb, 52210 Rovinjsko Selo</izvorni_sadrzaj>
    <derivirana_varijabla naziv="DomainObject.Predmet.ProtustrankaFormatedWithAdress_1"> KAMIN ISTRA d.o.o. ROVINJSKO SELO, Rovinjsko Selo/bb, 52210 Rovinjsko Selo</derivirana_varijabla>
  </DomainObject.Predmet.ProtustrankaFormatedWithAdress>
  <DomainObject.Predmet.ProtustrankaFormatedWithAdressOIB>
    <izvorni_sadrzaj> KAMIN ISTRA d.o.o. ROVINJSKO SELO, OIB 73853860844, Rovinjsko Selo/bb, 52210 Rovinjsko Selo</izvorni_sadrzaj>
    <derivirana_varijabla naziv="DomainObject.Predmet.ProtustrankaFormatedWithAdressOIB_1"> KAMIN ISTRA d.o.o. ROVINJSKO SELO, OIB 73853860844, Rovinjsko Selo/bb, 52210 Rovinjsko Selo</derivirana_varijabla>
  </DomainObject.Predmet.ProtustrankaFormatedWithAdressOIB>
  <DomainObject.Predmet.ProtustrankaWithAdress>
    <izvorni_sadrzaj>KAMIN ISTRA d.o.o. ROVINJSKO SELO Rovinjsko Selo/bb, 52210 Rovinjsko Selo</izvorni_sadrzaj>
    <derivirana_varijabla naziv="DomainObject.Predmet.ProtustrankaWithAdress_1">KAMIN ISTRA d.o.o. ROVINJSKO SELO Rovinjsko Selo/bb, 52210 Rovinjsko Selo</derivirana_varijabla>
  </DomainObject.Predmet.ProtustrankaWithAdress>
  <DomainObject.Predmet.ProtustrankaWithAdressOIB>
    <izvorni_sadrzaj>KAMIN ISTRA d.o.o. ROVINJSKO SELO, OIB 73853860844, Rovinjsko Selo/bb, 52210 Rovinjsko Selo</izvorni_sadrzaj>
    <derivirana_varijabla naziv="DomainObject.Predmet.ProtustrankaWithAdressOIB_1">KAMIN ISTRA d.o.o. ROVINJSKO SELO, OIB 73853860844, Rovinjsko Selo/bb, 52210 Rovinjsko Selo</derivirana_varijabla>
  </DomainObject.Predmet.ProtustrankaWithAdressOIB>
  <DomainObject.Predmet.ProtustrankaNazivFormated>
    <izvorni_sadrzaj>KAMIN ISTRA d.o.o. ROVINJSKO SELO</izvorni_sadrzaj>
    <derivirana_varijabla naziv="DomainObject.Predmet.ProtustrankaNazivFormated_1">KAMIN ISTRA d.o.o. ROVINJSKO SELO</derivirana_varijabla>
  </DomainObject.Predmet.ProtustrankaNazivFormated>
  <DomainObject.Predmet.ProtustrankaNazivFormatedOIB>
    <izvorni_sadrzaj>KAMIN ISTRA d.o.o. ROVINJSKO SELO, OIB 73853860844</izvorni_sadrzaj>
    <derivirana_varijabla naziv="DomainObject.Predmet.ProtustrankaNazivFormatedOIB_1">KAMIN ISTRA d.o.o. ROVINJSKO SELO, OIB 73853860844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2437.92</izvorni_sadrzaj>
    <derivirana_varijabla naziv="DomainObject.Predmet.TrenutnaVrijednost_1">2437.92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KAMIN ISTRA d.o.o. ROVINJSKO SELO</item>
    </izvorni_sadrzaj>
    <derivirana_varijabla naziv="DomainObject.Predmet.ProtuStrankaListFormated_1">
      <item>KAMIN ISTRA d.o.o. ROVINJSKO SELO</item>
    </derivirana_varijabla>
  </DomainObject.Predmet.ProtuStrankaListFormated>
  <DomainObject.Predmet.ProtuStrankaListFormatedOIB>
    <izvorni_sadrzaj>
      <item>KAMIN ISTRA d.o.o. ROVINJSKO SELO, OIB 73853860844</item>
    </izvorni_sadrzaj>
    <derivirana_varijabla naziv="DomainObject.Predmet.ProtuStrankaListFormatedOIB_1">
      <item>KAMIN ISTRA d.o.o. ROVINJSKO SELO, OIB 73853860844</item>
    </derivirana_varijabla>
  </DomainObject.Predmet.ProtuStrankaListFormatedOIB>
  <DomainObject.Predmet.ProtuStrankaListFormatedWithAdress>
    <izvorni_sadrzaj>
      <item>KAMIN ISTRA d.o.o. ROVINJSKO SELO, Rovinjsko Selo/bb, 52210 Rovinjsko Selo</item>
    </izvorni_sadrzaj>
    <derivirana_varijabla naziv="DomainObject.Predmet.ProtuStrankaListFormatedWithAdress_1">
      <item>KAMIN ISTRA d.o.o. ROVINJSKO SELO, Rovinjsko Selo/bb, 52210 Rovinjsko Selo</item>
    </derivirana_varijabla>
  </DomainObject.Predmet.ProtuStrankaListFormatedWithAdress>
  <DomainObject.Predmet.ProtuStrankaListFormatedWithAdressOIB>
    <izvorni_sadrzaj>
      <item>KAMIN ISTRA d.o.o. ROVINJSKO SELO, OIB 73853860844, Rovinjsko Selo/bb, 52210 Rovinjsko Selo</item>
    </izvorni_sadrzaj>
    <derivirana_varijabla naziv="DomainObject.Predmet.ProtuStrankaListFormatedWithAdressOIB_1">
      <item>KAMIN ISTRA d.o.o. ROVINJSKO SELO, OIB 73853860844, Rovinjsko Selo/bb, 52210 Rovinjsko Selo</item>
    </derivirana_varijabla>
  </DomainObject.Predmet.ProtuStrankaListFormatedWithAdressOIB>
  <DomainObject.Predmet.ProtuStrankaListNazivFormated>
    <izvorni_sadrzaj>
      <item>KAMIN ISTRA d.o.o. ROVINJSKO SELO</item>
    </izvorni_sadrzaj>
    <derivirana_varijabla naziv="DomainObject.Predmet.ProtuStrankaListNazivFormated_1">
      <item>KAMIN ISTRA d.o.o. ROVINJSKO SELO</item>
    </derivirana_varijabla>
  </DomainObject.Predmet.ProtuStrankaListNazivFormated>
  <DomainObject.Predmet.ProtuStrankaListNazivFormatedOIB>
    <izvorni_sadrzaj>
      <item>KAMIN ISTRA d.o.o. ROVINJSKO SELO, OIB 73853860844</item>
    </izvorni_sadrzaj>
    <derivirana_varijabla naziv="DomainObject.Predmet.ProtuStrankaListNazivFormatedOIB_1">
      <item>KAMIN ISTRA d.o.o. ROVINJSKO SELO, OIB 73853860844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KAMIN ISTRA d.o.o. ROVINJSKO SELO</izvorni_sadrzaj>
    <derivirana_varijabla naziv="DomainObject.Predmet.ProtustrankaIDrugi_1">KAMIN ISTRA d.o.o. ROVINJSKO SELO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KAMIN ISTRA d.o.o. ROVINJSKO SELO, OIB 73853860844, Rovinjsko Selo/bb, 52210 Rovinjsko Selo</izvorni_sadrzaj>
    <derivirana_varijabla naziv="DomainObject.Predmet.ProtustrankaIDrugiAdressOIB_1">KAMIN ISTRA d.o.o. ROVINJSKO SELO, OIB 73853860844, Rovinjsko Selo/bb,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KAMIN ISTRA d.o.o. ROVINJSKO SELO</item>
    </izvorni_sadrzaj>
    <derivirana_varijabla naziv="DomainObject.Predmet.SudioniciListNaziv_1">
      <item>FINANCIJSKA AGENCIJA, RC RIJEKA, PODRUŽNICA PULA, PULA</item>
      <item>KAMIN ISTRA d.o.o. ROVINJSKO SELO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KAMIN ISTRA d.o.o. ROVINJSKO SELO, OIB 73853860844, Rovinjsko Selo/bb,52210 Rovinjsko Selo</item>
    </izvorni_sadrzaj>
    <derivirana_varijabla naziv="DomainObject.Predmet.SudioniciListAdressOIB_1">
      <item>FINANCIJSKA AGENCIJA, RC RIJEKA, PODRUŽNICA PULA, PULA, OIB 85821130368, Giardini 5,52100 Pula</item>
      <item>KAMIN ISTRA d.o.o. ROVINJSKO SELO, OIB 73853860844, Rovinjsko Selo/bb,52210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73853860844</item>
    </izvorni_sadrzaj>
    <derivirana_varijabla naziv="DomainObject.Predmet.SudioniciListNazivOIB_1">
      <item>, OIB 85821130368</item>
      <item>, OIB 73853860844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3197</properties:Characters>
  <properties:Lines>82</properties:Lines>
  <properties:Paragraphs>29</properties:Paragraphs>
  <properties:TotalTime>6</properties:TotalTime>
  <properties:ScaleCrop>false</properties:ScaleCrop>
  <properties:LinksUpToDate>false</properties:LinksUpToDate>
  <properties:CharactersWithSpaces>3822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2016-05-02T11:38:00Z</dcterms:created>
  <dc:creator>Mihaela Kaligari</dc:creator>
  <dc:description/>
  <cp:keywords/>
  <cp:lastModifiedBy>Mihaela Kaligari</cp:lastModifiedBy>
  <cp:lastPrinted>2016-05-04T06:38:00Z</cp:lastPrinted>
  <dcterms:modified xmlns:xsi="http://www.w3.org/2001/XMLSchema-instance" xsi:type="dcterms:W3CDTF">2016-05-04T07:12:00Z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