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d972" w14:paraId="ce3d972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8E1E3B">
        <w:t>816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8E1E3B">
        <w:t>03</w:t>
      </w:r>
      <w:r w:rsidR="008F4336">
        <w:t>. prosinca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E1E3B">
        <w:t>ALBERTO USLUGE</w:t>
      </w:r>
      <w:r w:rsidR="008050DB">
        <w:t xml:space="preserve"> d.o.</w:t>
      </w:r>
      <w:r w:rsidR="000746E2">
        <w:t>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8050DB">
        <w:t>Zadru</w:t>
      </w:r>
      <w:r w:rsidR="009836EC">
        <w:t xml:space="preserve"> (</w:t>
      </w:r>
      <w:r w:rsidR="008050DB">
        <w:t>Grad Zadar</w:t>
      </w:r>
      <w:r w:rsidR="00822A09">
        <w:t xml:space="preserve">), </w:t>
      </w:r>
      <w:r w:rsidR="008E1E3B">
        <w:t>Sestrunjska 9</w:t>
      </w:r>
      <w:r w:rsidR="00E64EA3">
        <w:t xml:space="preserve">, </w:t>
      </w:r>
      <w:r w:rsidR="00A01095">
        <w:t xml:space="preserve">OIB: </w:t>
      </w:r>
      <w:r w:rsidR="008E1E3B">
        <w:t>56809985105</w:t>
      </w:r>
      <w:r>
        <w:t xml:space="preserve">, </w:t>
      </w:r>
      <w:r w:rsidR="00AF37AD">
        <w:t>4.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E1E3B">
        <w:t xml:space="preserve">ALBERTO USLUGE d.o.o. sa sjedištem u Zadru (Grad Zadar), Sestrunjska 9, OIB: 56809985105 </w:t>
      </w:r>
      <w:r>
        <w:t xml:space="preserve">s danom </w:t>
      </w:r>
      <w:r w:rsidR="00AF37AD">
        <w:t>4. svibnja</w:t>
      </w:r>
      <w:r>
        <w:t xml:space="preserve"> 2016. u </w:t>
      </w:r>
      <w:r w:rsidR="00AF37AD">
        <w:t>12</w:t>
      </w:r>
      <w:r>
        <w:t>,</w:t>
      </w:r>
      <w:r w:rsidR="00AF37AD">
        <w:t>55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AF37AD" w:rsidR="00E41244" w:rsidRPr="00AF37AD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AF37AD">
        <w:t>II</w:t>
      </w:r>
      <w:r w:rsidR="00386298" w:rsidRPr="00AF37AD">
        <w:t xml:space="preserve">. </w:t>
      </w:r>
      <w:r w:rsidR="00193657" w:rsidRPr="00AF37AD">
        <w:t>Stečajnim upraviteljem</w:t>
      </w:r>
      <w:r w:rsidRPr="00AF37AD">
        <w:t xml:space="preserve"> dužnika </w:t>
      </w:r>
      <w:r w:rsidR="00193657" w:rsidRPr="00AF37AD">
        <w:t xml:space="preserve">imenuje se </w:t>
      </w:r>
      <w:r w:rsidR="00AF37AD" w:rsidRPr="00AF37AD">
        <w:t>GABELICA ANTE iz Splita,</w:t>
      </w:r>
      <w:r w:rsidR="00AF37AD" w:rsidRPr="008E37E9">
        <w:t xml:space="preserve"> Ruđera Boškovića 7/125, OIB: 68765596631</w:t>
      </w:r>
      <w:r w:rsidR="00AF37AD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E1E3B">
        <w:t>ALBERTO USLUGE d.o.o. sa sjedištem u Zadru (Grad Zadar), Sestrunjska 9, OIB: 56809985105</w:t>
      </w:r>
      <w:r w:rsidR="000717FF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8E1E3B">
        <w:t>03</w:t>
      </w:r>
      <w:r w:rsidR="0095312E">
        <w:t xml:space="preserve">. </w:t>
      </w:r>
      <w:r w:rsidR="008050DB">
        <w:t>prosinca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8E1E3B">
        <w:t>572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8E1E3B">
        <w:t>5.618,14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E64EA3">
        <w:t>i</w:t>
      </w:r>
      <w:r w:rsidR="007E65A6">
        <w:t>ma</w:t>
      </w:r>
      <w:r w:rsidR="001E74F1" w:rsidRPr="00CF7AC9">
        <w:t xml:space="preserve"> otvoren račun</w:t>
      </w:r>
      <w:r w:rsidR="00E64EA3">
        <w:t xml:space="preserve"> </w:t>
      </w:r>
      <w:r w:rsidR="008050DB">
        <w:t xml:space="preserve">kod </w:t>
      </w:r>
      <w:r w:rsidR="008E1E3B">
        <w:t>OTP banke Hrvatska d.d.</w:t>
      </w:r>
      <w:r w:rsidR="000B1F08">
        <w:t>,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</w:t>
      </w:r>
      <w:r w:rsidR="008F4336">
        <w:t>9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AF37AD">
        <w:t>4.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A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8E1E3B">
      <w:t>816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17FF"/>
    <w:rsid w:val="000746E2"/>
    <w:rsid w:val="000764A2"/>
    <w:rsid w:val="00082765"/>
    <w:rsid w:val="00086EBE"/>
    <w:rsid w:val="0008729C"/>
    <w:rsid w:val="00087797"/>
    <w:rsid w:val="00091D5A"/>
    <w:rsid w:val="000931FC"/>
    <w:rsid w:val="000A0DAE"/>
    <w:rsid w:val="000B1F08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B628A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77AD4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B7AF6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0C2D"/>
    <w:rsid w:val="00795905"/>
    <w:rsid w:val="007A622A"/>
    <w:rsid w:val="007C0700"/>
    <w:rsid w:val="007C62EB"/>
    <w:rsid w:val="007C6FBF"/>
    <w:rsid w:val="007E65A6"/>
    <w:rsid w:val="008050DB"/>
    <w:rsid w:val="00821286"/>
    <w:rsid w:val="00822A09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1E3B"/>
    <w:rsid w:val="008E4276"/>
    <w:rsid w:val="008E730C"/>
    <w:rsid w:val="008F4336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AF37A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2FDB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31558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64EA3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00147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7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A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A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A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A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7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A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A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A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A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St-816/2015</izvorni_sadrzaj>
    <derivirana_varijabla naziv="DomainObject.Predmet.OznakaBroj_1">St-816/2015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ALBERTO USLUGE d.o.o. za  poslovno savjetovanje</izvorni_sadrzaj>
    <derivirana_varijabla naziv="DomainObject.Predmet.ProtustrankaFormated_1">  ALBERTO USLUGE d.o.o. za  poslovno savjetovanje</derivirana_varijabla>
  </DomainObject.Predmet.ProtustrankaFormated>
  <DomainObject.Predmet.ProtustrankaFormatedOIB>
    <izvorni_sadrzaj>  ALBERTO USLUGE d.o.o. za  poslovno savjetovanje, OIB 56809985105</izvorni_sadrzaj>
    <derivirana_varijabla naziv="DomainObject.Predmet.ProtustrankaFormatedOIB_1">  ALBERTO USLUGE d.o.o. za  poslovno savjetovanje, OIB 56809985105</derivirana_varijabla>
  </DomainObject.Predmet.ProtustrankaFormatedOIB>
  <DomainObject.Predmet.ProtustrankaFormatedWithAdress>
    <izvorni_sadrzaj> ALBERTO USLUGE d.o.o. za  poslovno savjetovanje, Sestrunjska 9, 23000 Zadar</izvorni_sadrzaj>
    <derivirana_varijabla naziv="DomainObject.Predmet.ProtustrankaFormatedWithAdress_1"> ALBERTO USLUGE d.o.o. za  poslovno savjetovanje, Sestrunjska 9, 23000 Zadar</derivirana_varijabla>
  </DomainObject.Predmet.ProtustrankaFormatedWithAdress>
  <DomainObject.Predmet.ProtustrankaFormatedWithAdressOIB>
    <izvorni_sadrzaj> ALBERTO USLUGE d.o.o. za  poslovno savjetovanje, OIB 56809985105, Sestrunjska 9, 23000 Zadar</izvorni_sadrzaj>
    <derivirana_varijabla naziv="DomainObject.Predmet.ProtustrankaFormatedWithAdressOIB_1"> ALBERTO USLUGE d.o.o. za  poslovno savjetovanje, OIB 56809985105, Sestrunjska 9, 23000 Zadar</derivirana_varijabla>
  </DomainObject.Predmet.ProtustrankaFormatedWithAdressOIB>
  <DomainObject.Predmet.ProtustrankaWithAdress>
    <izvorni_sadrzaj>ALBERTO USLUGE d.o.o. za  poslovno savjetovanje Sestrunjska 9, 23000 Zadar</izvorni_sadrzaj>
    <derivirana_varijabla naziv="DomainObject.Predmet.ProtustrankaWithAdress_1">ALBERTO USLUGE d.o.o. za  poslovno savjetovanje Sestrunjska 9, 23000 Zadar</derivirana_varijabla>
  </DomainObject.Predmet.ProtustrankaWithAdress>
  <DomainObject.Predmet.ProtustrankaWithAdressOIB>
    <izvorni_sadrzaj>ALBERTO USLUGE d.o.o. za  poslovno savjetovanje, OIB 56809985105, Sestrunjska 9, 23000 Zadar</izvorni_sadrzaj>
    <derivirana_varijabla naziv="DomainObject.Predmet.ProtustrankaWithAdressOIB_1">ALBERTO USLUGE d.o.o. za  poslovno savjetovanje, OIB 56809985105, Sestrunjska 9, 23000 Zadar</derivirana_varijabla>
  </DomainObject.Predmet.ProtustrankaWithAdressOIB>
  <DomainObject.Predmet.ProtustrankaNazivFormated>
    <izvorni_sadrzaj>ALBERTO USLUGE d.o.o. za  poslovno savjetovanje</izvorni_sadrzaj>
    <derivirana_varijabla naziv="DomainObject.Predmet.ProtustrankaNazivFormated_1">ALBERTO USLUGE d.o.o. za  poslovno savjetovanje</derivirana_varijabla>
  </DomainObject.Predmet.ProtustrankaNazivFormated>
  <DomainObject.Predmet.ProtustrankaNazivFormatedOIB>
    <izvorni_sadrzaj>ALBERTO USLUGE d.o.o. za  poslovno savjetovanje, OIB 56809985105</izvorni_sadrzaj>
    <derivirana_varijabla naziv="DomainObject.Predmet.ProtustrankaNazivFormatedOIB_1">ALBERTO USLUGE d.o.o. za  poslovno savjetovanje, OIB 56809985105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5618.14</izvorni_sadrzaj>
    <derivirana_varijabla naziv="DomainObject.Predmet.TrenutnaVrijednost_1">5618.14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ALBERTO USLUGE d.o.o. za  poslovno savjetovanje</item>
    </izvorni_sadrzaj>
    <derivirana_varijabla naziv="DomainObject.Predmet.ProtuStrankaListFormated_1">
      <item>ALBERTO USLUGE d.o.o. za  poslovno savjetovanje</item>
    </derivirana_varijabla>
  </DomainObject.Predmet.ProtuStrankaListFormated>
  <DomainObject.Predmet.ProtuStrankaListFormatedOIB>
    <izvorni_sadrzaj>
      <item>ALBERTO USLUGE d.o.o. za  poslovno savjetovanje, OIB 56809985105</item>
    </izvorni_sadrzaj>
    <derivirana_varijabla naziv="DomainObject.Predmet.ProtuStrankaListFormatedOIB_1">
      <item>ALBERTO USLUGE d.o.o. za  poslovno savjetovanje, OIB 56809985105</item>
    </derivirana_varijabla>
  </DomainObject.Predmet.ProtuStrankaListFormatedOIB>
  <DomainObject.Predmet.ProtuStrankaListFormatedWithAdress>
    <izvorni_sadrzaj>
      <item>ALBERTO USLUGE d.o.o. za  poslovno savjetovanje, Sestrunjska 9, 23000 Zadar</item>
    </izvorni_sadrzaj>
    <derivirana_varijabla naziv="DomainObject.Predmet.ProtuStrankaListFormatedWithAdress_1">
      <item>ALBERTO USLUGE d.o.o. za  poslovno savjetovanje, Sestrunjska 9, 23000 Zadar</item>
    </derivirana_varijabla>
  </DomainObject.Predmet.ProtuStrankaListFormatedWithAdress>
  <DomainObject.Predmet.ProtuStrankaListFormatedWithAdressOIB>
    <izvorni_sadrzaj>
      <item>ALBERTO USLUGE d.o.o. za  poslovno savjetovanje, OIB 56809985105, Sestrunjska 9, 23000 Zadar</item>
    </izvorni_sadrzaj>
    <derivirana_varijabla naziv="DomainObject.Predmet.ProtuStrankaListFormatedWithAdressOIB_1">
      <item>ALBERTO USLUGE d.o.o. za  poslovno savjetovanje, OIB 56809985105, Sestrunjska 9, 23000 Zadar</item>
    </derivirana_varijabla>
  </DomainObject.Predmet.ProtuStrankaListFormatedWithAdressOIB>
  <DomainObject.Predmet.ProtuStrankaListNazivFormated>
    <izvorni_sadrzaj>
      <item>ALBERTO USLUGE d.o.o. za  poslovno savjetovanje</item>
    </izvorni_sadrzaj>
    <derivirana_varijabla naziv="DomainObject.Predmet.ProtuStrankaListNazivFormated_1">
      <item>ALBERTO USLUGE d.o.o. za  poslovno savjetovanje</item>
    </derivirana_varijabla>
  </DomainObject.Predmet.ProtuStrankaListNazivFormated>
  <DomainObject.Predmet.ProtuStrankaListNazivFormatedOIB>
    <izvorni_sadrzaj>
      <item>ALBERTO USLUGE d.o.o. za  poslovno savjetovanje, OIB 56809985105</item>
    </izvorni_sadrzaj>
    <derivirana_varijabla naziv="DomainObject.Predmet.ProtuStrankaListNazivFormatedOIB_1">
      <item>ALBERTO USLUGE d.o.o. za  poslovno savjetovanje, OIB 56809985105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ALBERTO USLUGE d.o.o. za  poslovno savjetovanje</izvorni_sadrzaj>
    <derivirana_varijabla naziv="DomainObject.Predmet.ProtustrankaIDrugi_1">ALBERTO USLUGE d.o.o. za 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ALBERTO USLUGE d.o.o. za  poslovno savjetovanje, OIB 56809985105, Sestrunjska 9, 23000 Zadar</izvorni_sadrzaj>
    <derivirana_varijabla naziv="DomainObject.Predmet.ProtustrankaIDrugiAdressOIB_1">ALBERTO USLUGE d.o.o. za  poslovno savjetovanje, OIB 56809985105,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ALBERTO USLUGE d.o.o. za  poslovno savjetovanje</item>
    </izvorni_sadrzaj>
    <derivirana_varijabla naziv="DomainObject.Predmet.SudioniciListNaziv_1">
      <item>FINA</item>
      <item>ALBERTO USLUGE d.o.o. za  poslovno savjetovanje</item>
    </derivirana_varijabla>
  </DomainObject.Predmet.SudioniciListNaziv>
  <DomainObject.Predmet.SudioniciListAdressOIB>
    <izvorni_sadrzaj>
      <item>FINA, OIB 85821130368</item>
      <item>ALBERTO USLUGE d.o.o. za  poslovno savjetovanje, OIB 56809985105, Sestrunjska 9,23000 Zadar</item>
    </izvorni_sadrzaj>
    <derivirana_varijabla naziv="DomainObject.Predmet.SudioniciListAdressOIB_1">
      <item>FINA, OIB 85821130368</item>
      <item>ALBERTO USLUGE d.o.o. za  poslovno savjetovanje, OIB 56809985105, Sestrunjska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56809985105</item>
    </izvorni_sadrzaj>
    <derivirana_varijabla naziv="DomainObject.Predmet.SudioniciListNazivOIB_1">
      <item>, OIB 85821130368</item>
      <item>, OIB 56809985105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4707</properties:Characters>
  <properties:Lines>120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2016-04-01T09:50:00Z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2016-05-04T10:53:00Z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