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66a22" w14:paraId="ab66a22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637256">
        <w:t>1951/16-7</w:t>
      </w: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3844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20A1A" w:rsidP="00820A1A" w:rsidR="00820A1A" w:rsidRP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nad dužnikom: </w:t>
      </w:r>
      <w:r w:rsidR="00637256">
        <w:t xml:space="preserve">Financijska agencija OIB 85821130368, Regionalni centar Osijek, Podružnica Osijek L. Jagera 3 za otvaranje stečajnog postupka nad dužnikom </w:t>
      </w:r>
      <w:r w:rsidR="00637256">
        <w:rPr>
          <w:b/>
        </w:rPr>
        <w:t>GITINI KOLAČI j.d.o.o., Podravlje, Grmić 34, MBS: 030139955</w:t>
      </w:r>
      <w:r w:rsidR="00637256">
        <w:t xml:space="preserve">, </w:t>
      </w:r>
      <w:r w:rsidR="00637256">
        <w:rPr>
          <w:b/>
        </w:rPr>
        <w:t>OIB: 64193175975</w:t>
      </w:r>
      <w:r>
        <w:t xml:space="preserve">, dana </w:t>
      </w:r>
      <w:r w:rsidR="006B3C55">
        <w:t>27</w:t>
      </w:r>
      <w:r w:rsidR="00637256">
        <w:t>. veljače 2017. g.,</w:t>
      </w:r>
    </w:p>
    <w:p w:rsidRDefault="00820A1A" w:rsidP="00820A1A" w:rsidR="00820A1A">
      <w:pPr>
        <w:jc w:val="both"/>
      </w:pPr>
    </w:p>
    <w:p w:rsidRDefault="00820A1A" w:rsidP="00820A1A" w:rsidR="00820A1A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820A1A" w:rsidP="00820A1A" w:rsidR="00820A1A">
      <w:pPr>
        <w:jc w:val="both"/>
      </w:pPr>
    </w:p>
    <w:p w:rsidRDefault="00820A1A" w:rsidP="000E6B63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r w:rsidR="00637256">
        <w:rPr>
          <w:b/>
        </w:rPr>
        <w:t>GITINI KOLAČI j.d.o.o., Podravlje, Grmić 34, MBS: 030139955</w:t>
      </w:r>
      <w:r w:rsidR="00637256">
        <w:t xml:space="preserve">, </w:t>
      </w:r>
      <w:r w:rsidR="00637256">
        <w:rPr>
          <w:b/>
        </w:rPr>
        <w:t>OIB: 64193175975</w:t>
      </w:r>
      <w:r>
        <w:t>.</w:t>
      </w:r>
    </w:p>
    <w:p w:rsidRDefault="000E6B63" w:rsidP="000E6B63" w:rsidR="000E6B63">
      <w:pPr>
        <w:ind w:left="1080"/>
        <w:jc w:val="both"/>
      </w:pPr>
    </w:p>
    <w:p w:rsidRDefault="00820A1A" w:rsidP="000E6B63" w:rsidR="000E6B63" w:rsidRPr="00017270">
      <w:pPr>
        <w:numPr>
          <w:ilvl w:val="0"/>
          <w:numId w:val="17"/>
        </w:numPr>
        <w:jc w:val="both"/>
        <w:rPr>
          <w:b/>
        </w:rPr>
      </w:pPr>
      <w:r>
        <w:t>Za stečajnog upravitelja određuje se</w:t>
      </w:r>
      <w:r w:rsidR="00017270">
        <w:t xml:space="preserve"> </w:t>
      </w:r>
      <w:r w:rsidR="00017270" w:rsidRPr="00017270">
        <w:rPr>
          <w:b/>
        </w:rPr>
        <w:t>Duško Zec iz Osijeka, Ulica Kardinala Alojzija Stepinca 4, OIB 74714129984.</w:t>
      </w:r>
    </w:p>
    <w:p w:rsidRDefault="00331671" w:rsidP="00331671" w:rsidR="00820A1A" w:rsidRPr="00017270">
      <w:pPr>
        <w:tabs>
          <w:tab w:pos="4965" w:val="left"/>
        </w:tabs>
        <w:jc w:val="both"/>
        <w:rPr>
          <w:b/>
        </w:rPr>
      </w:pPr>
      <w:r w:rsidRPr="00017270">
        <w:rPr>
          <w:b/>
        </w:rPr>
        <w:tab/>
      </w:r>
    </w:p>
    <w:p w:rsidRDefault="00820A1A" w:rsidP="000E6B63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r w:rsidR="00637256">
        <w:rPr>
          <w:b/>
        </w:rPr>
        <w:t>GITINI KOLAČI j.d.o.o., Podravlje, Grmić 34, MBS: 030139955</w:t>
      </w:r>
      <w:r w:rsidR="00637256">
        <w:t xml:space="preserve">, </w:t>
      </w:r>
      <w:r w:rsidR="00637256">
        <w:rPr>
          <w:b/>
        </w:rPr>
        <w:t>OIB: 64193175975</w:t>
      </w:r>
      <w:r w:rsidRPr="00820A1A">
        <w:rPr>
          <w:b/>
        </w:rPr>
        <w:t>.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820A1A" w:rsidP="00820A1A" w:rsidR="00820A1A">
      <w:pPr>
        <w:jc w:val="both"/>
      </w:pPr>
    </w:p>
    <w:p w:rsidRDefault="00820A1A" w:rsidP="000E6B63" w:rsidR="00820A1A">
      <w:pPr>
        <w:numPr>
          <w:ilvl w:val="0"/>
          <w:numId w:val="17"/>
        </w:numPr>
        <w:jc w:val="both"/>
      </w:pPr>
      <w:r>
        <w:t xml:space="preserve">Obvezuje se z.z. dužnika </w:t>
      </w:r>
      <w:r w:rsidR="00637256">
        <w:rPr>
          <w:b/>
        </w:rPr>
        <w:t xml:space="preserve">Hargita-Timea Podravac, OIB: 71871593410, Podravlje, Grmić 34 </w:t>
      </w:r>
      <w:r>
        <w:t xml:space="preserve">da u spis dostavi zapisnik iz kojeg je razvidno da je izvršeno arhiviranje poslovne dokumentacije, u roku od 15 dana od </w:t>
      </w:r>
      <w:r w:rsidR="008103DC">
        <w:t xml:space="preserve">dana primitka </w:t>
      </w:r>
      <w:r>
        <w:t>ovog rješenja (Zakon o arhivskom gradivu i arhivama NN 105/97) te da isti, potpisan dostavi u spis, pod zakonskim posljedicama.</w:t>
      </w:r>
    </w:p>
    <w:p w:rsidRDefault="00637256" w:rsidP="00637256" w:rsidR="00637256"/>
    <w:p w:rsidRDefault="00637256" w:rsidP="00637256" w:rsidR="00637256">
      <w:pPr>
        <w:numPr>
          <w:ilvl w:val="0"/>
          <w:numId w:val="17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>
        <w:rPr>
          <w:b/>
        </w:rPr>
        <w:t>1951-16</w:t>
      </w:r>
      <w:r>
        <w:t xml:space="preserve"> i obustavi daljnju pljenidbu do iznosa iz st. 1 čl. 112 Stečajnog zakona (NN 105/15) ako iznos predujma nije zaplijenjen u cijelosti.</w:t>
      </w:r>
    </w:p>
    <w:p w:rsidRDefault="00637256" w:rsidP="00637256" w:rsidR="00637256">
      <w:pPr>
        <w:ind w:left="1080"/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jc w:val="center"/>
      </w:pPr>
      <w:r>
        <w:t>Obrazloženje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FINA RC Osijek dana </w:t>
      </w:r>
      <w:r w:rsidR="00637256">
        <w:t>17. lipnja</w:t>
      </w:r>
      <w:r w:rsidR="005A3735">
        <w:t xml:space="preserve"> 2016. g.</w:t>
      </w:r>
      <w:r>
        <w:t xml:space="preserve"> podnijela je prijedlog za otvaranje stečajnog postupka nad dužnikom </w:t>
      </w:r>
      <w:r w:rsidR="00637256">
        <w:rPr>
          <w:b/>
        </w:rPr>
        <w:t>GITINI KOLAČI j.d.o.o., Podravlje, Grmić 34, MBS: 030139955</w:t>
      </w:r>
      <w:r w:rsidR="00637256">
        <w:t xml:space="preserve">, </w:t>
      </w:r>
      <w:r w:rsidR="00637256">
        <w:rPr>
          <w:b/>
        </w:rPr>
        <w:t xml:space="preserve">OIB: 64193175975 </w:t>
      </w:r>
      <w:r w:rsidRPr="005A3735">
        <w:t xml:space="preserve">navodeći da dužnik na dan </w:t>
      </w:r>
      <w:r w:rsidR="00637256">
        <w:t>15. lipnja 2016. g.</w:t>
      </w:r>
      <w:r>
        <w:t xml:space="preserve"> u Očevidniku redoslijeda osnova za plaćanje ima evidentirane neizvršene osnove za plaćanje u ukupnom iznosu od </w:t>
      </w:r>
      <w:r w:rsidR="00637256">
        <w:t>7.318,92</w:t>
      </w:r>
      <w:r>
        <w:t xml:space="preserve"> kn u </w:t>
      </w:r>
      <w:r w:rsidR="008103DC">
        <w:t xml:space="preserve">razdoblju duljem od </w:t>
      </w:r>
      <w:r w:rsidR="00637256">
        <w:t>120</w:t>
      </w:r>
      <w:r w:rsidR="008103DC">
        <w:t xml:space="preserve"> dana </w:t>
      </w:r>
      <w:r>
        <w:t>koji iznos je uračunata kamata i naknada FINE za provedbe ovrhe na novčanim sredstvima te dužnik ima jednog zaposlenika</w:t>
      </w:r>
      <w:r w:rsidR="0008188C">
        <w:t>.</w:t>
      </w:r>
    </w:p>
    <w:p w:rsidRDefault="00820A1A" w:rsidP="00820A1A" w:rsidR="00820A1A">
      <w:pPr>
        <w:jc w:val="both"/>
      </w:pPr>
    </w:p>
    <w:p w:rsidRDefault="00820A1A" w:rsidP="00820A1A" w:rsidR="008103DC">
      <w:pPr>
        <w:ind w:firstLine="720"/>
        <w:jc w:val="both"/>
      </w:pPr>
      <w:r>
        <w:t>Zaključkom ovoga suda broj St-</w:t>
      </w:r>
      <w:r w:rsidR="00637256">
        <w:t>1951</w:t>
      </w:r>
      <w:r w:rsidR="0008188C">
        <w:t>/16</w:t>
      </w:r>
      <w:r>
        <w:t xml:space="preserve"> od </w:t>
      </w:r>
      <w:r w:rsidR="00637256">
        <w:t>21. studenog</w:t>
      </w:r>
      <w:r w:rsidR="0008188C">
        <w:t xml:space="preserve"> 2016</w:t>
      </w:r>
      <w:r>
        <w:t>. g. pozvan</w:t>
      </w:r>
      <w:r w:rsidR="008103DC">
        <w:t xml:space="preserve"> je zakonski</w:t>
      </w:r>
      <w:r>
        <w:t xml:space="preserve"> zastupni</w:t>
      </w:r>
      <w:r w:rsidR="008103DC">
        <w:t>k</w:t>
      </w:r>
      <w:r>
        <w:t xml:space="preserve"> dužnika da u roku od </w:t>
      </w:r>
      <w:r w:rsidR="008103DC">
        <w:t>8</w:t>
      </w:r>
      <w:r>
        <w:t xml:space="preserve"> dana podnese pisano izvješće o financijsko-gospodarskom stanju dužnika te prokazni popis imovine, pod zakonskim posljedicama</w:t>
      </w:r>
      <w:r w:rsidR="008103DC">
        <w:t>.</w:t>
      </w:r>
    </w:p>
    <w:p w:rsidRDefault="000E6B63" w:rsidP="00820A1A" w:rsidR="000E6B63">
      <w:pPr>
        <w:ind w:firstLine="720"/>
        <w:jc w:val="both"/>
      </w:pPr>
    </w:p>
    <w:p w:rsidRDefault="0008188C" w:rsidP="00820A1A" w:rsidR="000E6B63">
      <w:pPr>
        <w:ind w:firstLine="720"/>
        <w:jc w:val="both"/>
      </w:pPr>
      <w:r>
        <w:t xml:space="preserve">Dana </w:t>
      </w:r>
      <w:r w:rsidR="00637256">
        <w:t>2. prosinca</w:t>
      </w:r>
      <w:r>
        <w:t xml:space="preserve"> 2016. g.</w:t>
      </w:r>
      <w:r w:rsidR="008103DC">
        <w:t xml:space="preserve"> dužnik je </w:t>
      </w:r>
      <w:r w:rsidR="000E6B63">
        <w:t xml:space="preserve">dostavio prokazni popis imovine ovjerovljen kod javnog bilježnika </w:t>
      </w:r>
      <w:r w:rsidR="00637256">
        <w:t>Mirjana Borić iz Osijeka</w:t>
      </w:r>
      <w:r w:rsidR="000E6B63">
        <w:t xml:space="preserve"> broj OV-</w:t>
      </w:r>
      <w:r w:rsidR="00637256">
        <w:t>15939/16 od 2.12.2016. g., godišnji financijski izvještaj za 2016. g., bilancu na dan 30.11.2016. g.</w:t>
      </w:r>
    </w:p>
    <w:p w:rsidRDefault="000E6B63" w:rsidP="00820A1A" w:rsidR="008103DC">
      <w:pPr>
        <w:ind w:firstLine="720"/>
        <w:jc w:val="both"/>
      </w:pPr>
      <w:r>
        <w:t xml:space="preserve"> </w:t>
      </w:r>
    </w:p>
    <w:p w:rsidRDefault="000E6B63" w:rsidP="000E6B63" w:rsidR="000E6B63">
      <w:pPr>
        <w:ind w:firstLine="578" w:left="142"/>
        <w:jc w:val="both"/>
      </w:pPr>
      <w:r>
        <w:t>Iz gore naveden</w:t>
      </w:r>
      <w:r w:rsidR="00637256">
        <w:t>e materijalne dokumentacije</w:t>
      </w:r>
      <w:r>
        <w:t xml:space="preserve"> sud je utvrdio da dužnik nema imovine niti za pokriće troškova kako prethodnog tako i otvorenog stečajnog postupka.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>Rješenjem ovoga suda broj St-</w:t>
      </w:r>
      <w:r w:rsidR="00637256">
        <w:t xml:space="preserve">1951/16 od 16. siječnja 2017. g. </w:t>
      </w:r>
      <w:r>
        <w:t xml:space="preserve">sud je pozvao osobe koje imaju pravni interes za provedbom stečajnog postupka nad dužnikom da se u roku od 15 dana od dana objave rješenja na e-oglasnoj ploči ovoga suda solidarno uplate na sudski depozit </w:t>
      </w:r>
      <w:r w:rsidR="0008188C">
        <w:t>15</w:t>
      </w:r>
      <w:r>
        <w:t>.000,00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Navedeno rješenje objavljeno je na mrežnim stranicama e-oglasna ploča Trgovačkog suda u Osijeku dana </w:t>
      </w:r>
      <w:r w:rsidR="00637256">
        <w:t>16. siječnja 2017. g.</w:t>
      </w:r>
    </w:p>
    <w:p w:rsidRDefault="00820A1A" w:rsidP="00820A1A" w:rsidR="00820A1A">
      <w:pPr>
        <w:jc w:val="both"/>
      </w:pPr>
      <w:r>
        <w:t xml:space="preserve"> </w:t>
      </w:r>
    </w:p>
    <w:p w:rsidRDefault="00820A1A" w:rsidP="00820A1A" w:rsidR="00820A1A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820A1A" w:rsidP="00820A1A" w:rsidR="00820A1A">
      <w:pPr>
        <w:jc w:val="both"/>
      </w:pPr>
    </w:p>
    <w:p w:rsidRDefault="00820A1A" w:rsidP="00637256" w:rsidR="00820A1A">
      <w:pPr>
        <w:ind w:firstLine="720"/>
        <w:jc w:val="both"/>
      </w:pPr>
      <w:r>
        <w:t xml:space="preserve">Sud je proveo uvid u </w:t>
      </w:r>
      <w:r w:rsidR="008103DC">
        <w:t xml:space="preserve">materijalnu dokumentaciju u spisu </w:t>
      </w:r>
      <w:r w:rsidR="0008188C">
        <w:t xml:space="preserve">i to: prijedlog FINE za otvaranje stečajnog postupka </w:t>
      </w:r>
      <w:r w:rsidR="00637256">
        <w:t>od 17.6.2016. g.,</w:t>
      </w:r>
      <w:r w:rsidR="0008188C">
        <w:t xml:space="preserve"> povijesni izvadak iz sudskog registra, </w:t>
      </w:r>
      <w:r w:rsidR="00637256">
        <w:t xml:space="preserve">prokazni popis imovine ovjerovljen kod javnog bilježnika Mirjana Borić iz Osijeka broj OV-15939/16 od 2.12.2016. g., godišnji financijski izvještaj za 2016. g., bilancu na dan 30.11.2016. g. </w:t>
      </w:r>
      <w:r w:rsidR="008103DC">
        <w:t xml:space="preserve">te je utvrdio da dužnik nema imovinu temeljem koje bi se mogli pokriti troškovi kako prethodnog tako i otvorenog stečajnog postupka te budući da nitko od zainteresiranih osoba nije uplatio predujam za pokriće troškova stečajnog postupka </w:t>
      </w:r>
      <w:r>
        <w:t>sud je utvrdio da su ispunjene pretpostavke za otvaranje stečajnog postupka nad dužnikom propisane čl. 5, 6 i 7 Stečajnog zakona ("Narodne novine" broj 71/15 u daljnjem tekstu SZ) – nesposobnost za plaćanje valjalo stečajni postupak nad dužnikom zaključiti i odlučiti kao u izreci a sukladno čl. 132 st. 2 SZ.</w:t>
      </w:r>
    </w:p>
    <w:p w:rsidRDefault="006B3C55" w:rsidP="00637256" w:rsidR="006B3C55">
      <w:pPr>
        <w:ind w:firstLine="720"/>
        <w:jc w:val="both"/>
      </w:pPr>
    </w:p>
    <w:p w:rsidRDefault="006B3C55" w:rsidP="00637256" w:rsidR="006B3C55">
      <w:pPr>
        <w:ind w:firstLine="720"/>
        <w:jc w:val="both"/>
      </w:pPr>
    </w:p>
    <w:p w:rsidRDefault="006B3C55" w:rsidP="006B3C55" w:rsidR="006B3C55">
      <w:pPr>
        <w:ind w:firstLine="720"/>
        <w:jc w:val="both"/>
      </w:pPr>
      <w:r>
        <w:t>Za stečajnog upravitelja, automatskim odabirom, imenovan je Duško Zec iz Osijeka s liste A stečajnih upravitelja za područje nadležnosti ovoga suda a sukladno čl. 84 st. 1 u vezi s čl. 85 st. 2 SZ.</w:t>
      </w:r>
    </w:p>
    <w:p w:rsidRDefault="006B3C55" w:rsidP="006B3C55" w:rsidR="006B3C55">
      <w:pPr>
        <w:ind w:firstLine="720"/>
        <w:jc w:val="both"/>
      </w:pPr>
    </w:p>
    <w:p w:rsidRDefault="006B3C55" w:rsidP="00637256" w:rsidR="006B3C55">
      <w:pPr>
        <w:ind w:firstLine="720"/>
        <w:jc w:val="both"/>
      </w:pPr>
    </w:p>
    <w:p w:rsidRDefault="0008188C" w:rsidP="002954B4" w:rsidR="0008188C">
      <w:pPr>
        <w:ind w:firstLine="720"/>
        <w:jc w:val="both"/>
      </w:pPr>
    </w:p>
    <w:p w:rsidRDefault="0008188C" w:rsidP="002954B4" w:rsidR="0008188C">
      <w:pPr>
        <w:ind w:firstLine="720"/>
        <w:jc w:val="both"/>
      </w:pPr>
    </w:p>
    <w:p w:rsidRDefault="00820A1A" w:rsidP="0008188C" w:rsidR="0008188C">
      <w:pPr>
        <w:jc w:val="center"/>
      </w:pPr>
      <w:r>
        <w:t xml:space="preserve">U Osijeku </w:t>
      </w:r>
      <w:r w:rsidR="006B3C55">
        <w:t>27</w:t>
      </w:r>
      <w:r w:rsidR="00637256">
        <w:t>. veljače 2017. g.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  <w:r>
        <w:t>Zapisničar: Danijela Se</w:t>
      </w:r>
      <w:r w:rsidR="00331671">
        <w:t xml:space="preserve">kulić                        </w:t>
      </w:r>
      <w:r w:rsidR="00331671">
        <w:tab/>
      </w:r>
      <w:r w:rsidR="00331671">
        <w:tab/>
        <w:t xml:space="preserve">  </w:t>
      </w:r>
      <w:r>
        <w:tab/>
        <w:t>STEČAJN</w:t>
      </w:r>
      <w:r w:rsidR="00331671">
        <w:t>A STUKINJA</w:t>
      </w:r>
    </w:p>
    <w:p w:rsidRDefault="00820A1A" w:rsidP="00820A1A" w:rsidR="00820A1A">
      <w:pPr>
        <w:jc w:val="both"/>
      </w:pPr>
      <w:r>
        <w:t xml:space="preserve">                                                                                 </w:t>
      </w:r>
      <w:r w:rsidR="00331671">
        <w:t xml:space="preserve">                          </w:t>
      </w:r>
      <w:r>
        <w:t xml:space="preserve">  Nada Roso</w:t>
      </w:r>
    </w:p>
    <w:p w:rsidRDefault="00820A1A" w:rsidP="00820A1A" w:rsidR="00820A1A">
      <w:pPr>
        <w:jc w:val="both"/>
      </w:pPr>
      <w:r>
        <w:t>POUKA O PRAVNOM LIJEKU:</w:t>
      </w:r>
    </w:p>
    <w:p w:rsidRDefault="00820A1A" w:rsidP="00820A1A" w:rsidR="00820A1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  <w:r>
        <w:t>DNA:</w:t>
      </w:r>
    </w:p>
    <w:p w:rsidRDefault="00820A1A" w:rsidP="00820A1A" w:rsidR="00331671">
      <w:pPr>
        <w:jc w:val="both"/>
        <w:rPr>
          <w:b/>
        </w:rPr>
      </w:pPr>
      <w:r>
        <w:t xml:space="preserve">1. stečajni uprav. </w:t>
      </w:r>
      <w:r w:rsidR="00637256">
        <w:t>Duško Zec</w:t>
      </w:r>
    </w:p>
    <w:p w:rsidRDefault="00820A1A" w:rsidP="000E6B63" w:rsidR="00820A1A">
      <w:pPr>
        <w:tabs>
          <w:tab w:pos="6120" w:val="left"/>
        </w:tabs>
        <w:jc w:val="both"/>
      </w:pPr>
      <w:r>
        <w:t xml:space="preserve">2. predlagatelj FINA </w:t>
      </w:r>
      <w:r w:rsidR="000E6B63">
        <w:tab/>
      </w:r>
    </w:p>
    <w:p w:rsidRDefault="00820A1A" w:rsidP="00820A1A" w:rsidR="00820A1A">
      <w:pPr>
        <w:jc w:val="both"/>
      </w:pPr>
      <w:r>
        <w:t>3. ŽDO Osijek</w:t>
      </w:r>
    </w:p>
    <w:p w:rsidRDefault="00820A1A" w:rsidP="00820A1A" w:rsidR="00820A1A">
      <w:pPr>
        <w:jc w:val="both"/>
      </w:pPr>
      <w:r>
        <w:t>4. dužnik</w:t>
      </w:r>
    </w:p>
    <w:p w:rsidRDefault="00820A1A" w:rsidP="00637256" w:rsidR="00637256">
      <w:pPr>
        <w:tabs>
          <w:tab w:pos="4950" w:val="left"/>
          <w:tab w:pos="6465" w:val="left"/>
        </w:tabs>
        <w:jc w:val="both"/>
        <w:rPr>
          <w:b/>
        </w:rPr>
      </w:pPr>
      <w:r>
        <w:t xml:space="preserve">5. z.z. dužnika </w:t>
      </w:r>
      <w:r w:rsidR="00637256" w:rsidRPr="00637256">
        <w:t>Hargita-Timea Podravac, Podravlje, Grmić 34</w:t>
      </w:r>
      <w:r w:rsidR="00637256">
        <w:rPr>
          <w:b/>
        </w:rPr>
        <w:t xml:space="preserve"> </w:t>
      </w:r>
    </w:p>
    <w:p w:rsidRDefault="00820A1A" w:rsidP="00637256" w:rsidR="00820A1A">
      <w:pPr>
        <w:tabs>
          <w:tab w:pos="4950" w:val="left"/>
          <w:tab w:pos="6465" w:val="left"/>
        </w:tabs>
        <w:jc w:val="both"/>
      </w:pPr>
      <w:r>
        <w:t>6. e-ogl. pl.</w:t>
      </w:r>
      <w:r w:rsidR="002954B4">
        <w:t xml:space="preserve"> </w:t>
      </w:r>
    </w:p>
    <w:p w:rsidRDefault="00820A1A" w:rsidP="00820A1A" w:rsidR="00820A1A">
      <w:pPr>
        <w:jc w:val="both"/>
      </w:pPr>
      <w:r>
        <w:t>7. registar suda - ovdje</w:t>
      </w:r>
    </w:p>
    <w:p w:rsidRDefault="00820A1A" w:rsidP="00637256" w:rsidR="007D7E9A">
      <w:pPr>
        <w:tabs>
          <w:tab w:pos="1515" w:val="left"/>
        </w:tabs>
        <w:jc w:val="both"/>
        <w:rPr>
          <w:sz w:val="20"/>
          <w:szCs w:val="20"/>
        </w:rPr>
      </w:pPr>
      <w:r>
        <w:t xml:space="preserve">8. kal. </w:t>
      </w:r>
      <w:r w:rsidR="006B3C55">
        <w:t>27</w:t>
      </w:r>
      <w:r w:rsidR="00637256">
        <w:t>.3.</w:t>
      </w: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</w:p>
    <w:p w:rsidRDefault="00A27BAA" w:rsidP="00A27BAA" w:rsidR="00A27BAA" w:rsidRPr="00EF33B5"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2005" w:rsidR="00F42005">
      <w:r>
        <w:separator/>
      </w:r>
    </w:p>
  </w:endnote>
  <w:endnote w:id="0" w:type="continuationSeparator">
    <w:p w:rsidRDefault="00F42005" w:rsidR="00F420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2005" w:rsidR="00F42005">
      <w:r>
        <w:separator/>
      </w:r>
    </w:p>
  </w:footnote>
  <w:footnote w:id="0" w:type="continuationSeparator">
    <w:p w:rsidRDefault="00F42005" w:rsidR="00F420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5FBD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637256" w:rsidP="00637256" w:rsidR="00637256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1951/16-7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6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6"/>
  </w:num>
  <w:num w:numId="5">
    <w:abstractNumId w:val="13"/>
  </w:num>
  <w:num w:numId="6">
    <w:abstractNumId w:val="16"/>
  </w:num>
  <w:num w:numId="7">
    <w:abstractNumId w:val="9"/>
  </w:num>
  <w:num w:numId="8">
    <w:abstractNumId w:val="12"/>
  </w:num>
  <w:num w:numId="9">
    <w:abstractNumId w:val="3"/>
  </w:num>
  <w:num w:numId="10">
    <w:abstractNumId w:val="1"/>
  </w:num>
  <w:num w:numId="11">
    <w:abstractNumId w:val="14"/>
  </w:num>
  <w:num w:numId="12">
    <w:abstractNumId w:val="4"/>
  </w:num>
  <w:num w:numId="13">
    <w:abstractNumId w:val="5"/>
  </w:num>
  <w:num w:numId="14">
    <w:abstractNumId w:val="11"/>
  </w:num>
  <w:num w:numId="15">
    <w:abstractNumId w:val="15"/>
  </w:num>
  <w:num w:numId="16">
    <w:abstractNumId w:val="0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17270"/>
    <w:rsid w:val="00032427"/>
    <w:rsid w:val="00032615"/>
    <w:rsid w:val="000472C0"/>
    <w:rsid w:val="0005033A"/>
    <w:rsid w:val="0005324C"/>
    <w:rsid w:val="000549DC"/>
    <w:rsid w:val="00054BF6"/>
    <w:rsid w:val="000569DB"/>
    <w:rsid w:val="00080341"/>
    <w:rsid w:val="0008188C"/>
    <w:rsid w:val="00097EDD"/>
    <w:rsid w:val="000A0A06"/>
    <w:rsid w:val="000A36A9"/>
    <w:rsid w:val="000C2EBA"/>
    <w:rsid w:val="000E4DA4"/>
    <w:rsid w:val="000E532B"/>
    <w:rsid w:val="000E6B63"/>
    <w:rsid w:val="000F332B"/>
    <w:rsid w:val="0010057F"/>
    <w:rsid w:val="0010241A"/>
    <w:rsid w:val="001146A9"/>
    <w:rsid w:val="001154A0"/>
    <w:rsid w:val="0013537E"/>
    <w:rsid w:val="001473BF"/>
    <w:rsid w:val="00154D2B"/>
    <w:rsid w:val="00163993"/>
    <w:rsid w:val="00164709"/>
    <w:rsid w:val="00171423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71876"/>
    <w:rsid w:val="00271F61"/>
    <w:rsid w:val="002859AC"/>
    <w:rsid w:val="002954B4"/>
    <w:rsid w:val="002B215E"/>
    <w:rsid w:val="002B7A2F"/>
    <w:rsid w:val="002C25B5"/>
    <w:rsid w:val="002C5B24"/>
    <w:rsid w:val="002D7A99"/>
    <w:rsid w:val="002E06A8"/>
    <w:rsid w:val="002E2CA7"/>
    <w:rsid w:val="003136DB"/>
    <w:rsid w:val="00324E7F"/>
    <w:rsid w:val="00331671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74D09"/>
    <w:rsid w:val="00382AF2"/>
    <w:rsid w:val="00384258"/>
    <w:rsid w:val="00384416"/>
    <w:rsid w:val="00393EEA"/>
    <w:rsid w:val="00394A2D"/>
    <w:rsid w:val="003A0F77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2088B"/>
    <w:rsid w:val="00426D87"/>
    <w:rsid w:val="004319DA"/>
    <w:rsid w:val="004508DE"/>
    <w:rsid w:val="00460DFD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5174B"/>
    <w:rsid w:val="00563C8E"/>
    <w:rsid w:val="00567EF6"/>
    <w:rsid w:val="00575A6C"/>
    <w:rsid w:val="00582921"/>
    <w:rsid w:val="00590AC7"/>
    <w:rsid w:val="005925A6"/>
    <w:rsid w:val="005A1622"/>
    <w:rsid w:val="005A3735"/>
    <w:rsid w:val="005A609C"/>
    <w:rsid w:val="005B2397"/>
    <w:rsid w:val="005D023F"/>
    <w:rsid w:val="005E0664"/>
    <w:rsid w:val="005F38B0"/>
    <w:rsid w:val="00631AD2"/>
    <w:rsid w:val="00631B6D"/>
    <w:rsid w:val="00637256"/>
    <w:rsid w:val="006451E7"/>
    <w:rsid w:val="00665935"/>
    <w:rsid w:val="0066649B"/>
    <w:rsid w:val="006810E9"/>
    <w:rsid w:val="0068151D"/>
    <w:rsid w:val="006A3974"/>
    <w:rsid w:val="006A3F79"/>
    <w:rsid w:val="006A6E09"/>
    <w:rsid w:val="006B2371"/>
    <w:rsid w:val="006B2E64"/>
    <w:rsid w:val="006B3C55"/>
    <w:rsid w:val="006C0D3B"/>
    <w:rsid w:val="006E1E8F"/>
    <w:rsid w:val="00721F9E"/>
    <w:rsid w:val="00730917"/>
    <w:rsid w:val="007326F3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70EE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103DC"/>
    <w:rsid w:val="00820082"/>
    <w:rsid w:val="00820A1A"/>
    <w:rsid w:val="0082151F"/>
    <w:rsid w:val="00834690"/>
    <w:rsid w:val="00837349"/>
    <w:rsid w:val="008444F3"/>
    <w:rsid w:val="008F2EDC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A4342"/>
    <w:rsid w:val="009C32E6"/>
    <w:rsid w:val="009D4091"/>
    <w:rsid w:val="00A2140D"/>
    <w:rsid w:val="00A27BAA"/>
    <w:rsid w:val="00A371A9"/>
    <w:rsid w:val="00A439AF"/>
    <w:rsid w:val="00A45FBD"/>
    <w:rsid w:val="00A52B20"/>
    <w:rsid w:val="00A61F6B"/>
    <w:rsid w:val="00A76741"/>
    <w:rsid w:val="00A832BA"/>
    <w:rsid w:val="00A8473B"/>
    <w:rsid w:val="00A87261"/>
    <w:rsid w:val="00A94CD6"/>
    <w:rsid w:val="00AA278D"/>
    <w:rsid w:val="00AA4050"/>
    <w:rsid w:val="00AA6F28"/>
    <w:rsid w:val="00AE36D5"/>
    <w:rsid w:val="00AF7CD3"/>
    <w:rsid w:val="00B0663D"/>
    <w:rsid w:val="00B26081"/>
    <w:rsid w:val="00B27C9F"/>
    <w:rsid w:val="00B4614D"/>
    <w:rsid w:val="00B46556"/>
    <w:rsid w:val="00B519EB"/>
    <w:rsid w:val="00B74B5C"/>
    <w:rsid w:val="00B76E05"/>
    <w:rsid w:val="00B80806"/>
    <w:rsid w:val="00BA2914"/>
    <w:rsid w:val="00BA5E31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04FC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B066B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21871"/>
    <w:rsid w:val="00F42005"/>
    <w:rsid w:val="00F43FEE"/>
    <w:rsid w:val="00F63463"/>
    <w:rsid w:val="00F90A1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5F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5F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F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F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F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5F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5F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F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F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F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1951</izvorni_sadrzaj>
    <derivirana_varijabla naziv="DomainObject.Predmet.Broj_1">1951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St-1951/2016</izvorni_sadrzaj>
    <derivirana_varijabla naziv="DomainObject.Predmet.OznakaBroj_1">St-1951/2016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GITINI KOLAČI j.d.o.o. za proizvodnju i trgovinu</izvorni_sadrzaj>
    <derivirana_varijabla naziv="DomainObject.Predmet.ProtustrankaFormated_1">  GITINI KOLAČI j.d.o.o. za proizvodnju i trgovinu</derivirana_varijabla>
  </DomainObject.Predmet.ProtustrankaFormated>
  <DomainObject.Predmet.ProtustrankaFormatedOIB>
    <izvorni_sadrzaj>  GITINI KOLAČI j.d.o.o. za proizvodnju i trgovinu, OIB 64193175975</izvorni_sadrzaj>
    <derivirana_varijabla naziv="DomainObject.Predmet.ProtustrankaFormatedOIB_1">  GITINI KOLAČI j.d.o.o. za proizvodnju i trgovinu, OIB 64193175975</derivirana_varijabla>
  </DomainObject.Predmet.ProtustrankaFormatedOIB>
  <DomainObject.Predmet.ProtustrankaFormatedWithAdress>
    <izvorni_sadrzaj> GITINI KOLAČI j.d.o.o. za proizvodnju i trgovinu, Grmić 34, 31000 Podravlje</izvorni_sadrzaj>
    <derivirana_varijabla naziv="DomainObject.Predmet.ProtustrankaFormatedWithAdress_1"> GITINI KOLAČI j.d.o.o. za proizvodnju i trgovinu, Grmić 34, 31000 Podravlje</derivirana_varijabla>
  </DomainObject.Predmet.ProtustrankaFormatedWithAdress>
  <DomainObject.Predmet.ProtustrankaFormatedWithAdressOIB>
    <izvorni_sadrzaj> GITINI KOLAČI j.d.o.o. za proizvodnju i trgovinu, OIB 64193175975, Grmić 34, 31000 Podravlje</izvorni_sadrzaj>
    <derivirana_varijabla naziv="DomainObject.Predmet.ProtustrankaFormatedWithAdressOIB_1"> GITINI KOLAČI j.d.o.o. za proizvodnju i trgovinu, OIB 64193175975, Grmić 34, 31000 Podravlje</derivirana_varijabla>
  </DomainObject.Predmet.ProtustrankaFormatedWithAdressOIB>
  <DomainObject.Predmet.ProtustrankaWithAdress>
    <izvorni_sadrzaj>GITINI KOLAČI j.d.o.o. za proizvodnju i trgovinu Grmić 34, 31000 Podravlje</izvorni_sadrzaj>
    <derivirana_varijabla naziv="DomainObject.Predmet.ProtustrankaWithAdress_1">GITINI KOLAČI j.d.o.o. za proizvodnju i trgovinu Grmić 34, 31000 Podravlje</derivirana_varijabla>
  </DomainObject.Predmet.ProtustrankaWithAdress>
  <DomainObject.Predmet.ProtustrankaWithAdressOIB>
    <izvorni_sadrzaj>GITINI KOLAČI j.d.o.o. za proizvodnju i trgovinu, OIB 64193175975, Grmić 34, 31000 Podravlje</izvorni_sadrzaj>
    <derivirana_varijabla naziv="DomainObject.Predmet.ProtustrankaWithAdressOIB_1">GITINI KOLAČI j.d.o.o. za proizvodnju i trgovinu, OIB 64193175975, Grmić 34, 31000 Podravlje</derivirana_varijabla>
  </DomainObject.Predmet.ProtustrankaWithAdressOIB>
  <DomainObject.Predmet.ProtustrankaNazivFormated>
    <izvorni_sadrzaj>GITINI KOLAČI j.d.o.o. za proizvodnju i trgovinu</izvorni_sadrzaj>
    <derivirana_varijabla naziv="DomainObject.Predmet.ProtustrankaNazivFormated_1">GITINI KOLAČI j.d.o.o. za proizvodnju i trgovinu</derivirana_varijabla>
  </DomainObject.Predmet.ProtustrankaNazivFormated>
  <DomainObject.Predmet.ProtustrankaNazivFormatedOIB>
    <izvorni_sadrzaj>GITINI KOLAČI j.d.o.o. za proizvodnju i trgovinu, OIB 64193175975</izvorni_sadrzaj>
    <derivirana_varijabla naziv="DomainObject.Predmet.ProtustrankaNazivFormatedOIB_1">GITINI KOLAČI j.d.o.o. za proizvodnju i trgovinu, OIB 64193175975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GITINI KOLAČI j.d.o.o. za proizvodnju i trgovinu</item>
    </izvorni_sadrzaj>
    <derivirana_varijabla naziv="DomainObject.Predmet.ProtuStrankaListFormated_1">
      <item>GITINI KOLAČI j.d.o.o. za proizvodnju i trgovinu</item>
    </derivirana_varijabla>
  </DomainObject.Predmet.ProtuStrankaListFormated>
  <DomainObject.Predmet.ProtuStrankaListFormatedOIB>
    <izvorni_sadrzaj>
      <item>GITINI KOLAČI j.d.o.o. za proizvodnju i trgovinu, OIB 64193175975</item>
    </izvorni_sadrzaj>
    <derivirana_varijabla naziv="DomainObject.Predmet.ProtuStrankaListFormatedOIB_1">
      <item>GITINI KOLAČI j.d.o.o. za proizvodnju i trgovinu, OIB 64193175975</item>
    </derivirana_varijabla>
  </DomainObject.Predmet.ProtuStrankaListFormatedOIB>
  <DomainObject.Predmet.ProtuStrankaListFormatedWithAdress>
    <izvorni_sadrzaj>
      <item>GITINI KOLAČI j.d.o.o. za proizvodnju i trgovinu, Grmić 34, 31000 Podravlje</item>
    </izvorni_sadrzaj>
    <derivirana_varijabla naziv="DomainObject.Predmet.ProtuStrankaListFormatedWithAdress_1">
      <item>GITINI KOLAČI j.d.o.o. za proizvodnju i trgovinu, Grmić 34, 31000 Podravlje</item>
    </derivirana_varijabla>
  </DomainObject.Predmet.ProtuStrankaListFormatedWithAdress>
  <DomainObject.Predmet.ProtuStrankaListFormatedWithAdressOIB>
    <izvorni_sadrzaj>
      <item>GITINI KOLAČI j.d.o.o. za proizvodnju i trgovinu, OIB 64193175975, Grmić 34, 31000 Podravlje</item>
    </izvorni_sadrzaj>
    <derivirana_varijabla naziv="DomainObject.Predmet.ProtuStrankaListFormatedWithAdressOIB_1">
      <item>GITINI KOLAČI j.d.o.o. za proizvodnju i trgovinu, OIB 64193175975, Grmić 34, 31000 Podravlje</item>
    </derivirana_varijabla>
  </DomainObject.Predmet.ProtuStrankaListFormatedWithAdressOIB>
  <DomainObject.Predmet.ProtuStrankaListNazivFormated>
    <izvorni_sadrzaj>
      <item>GITINI KOLAČI j.d.o.o. za proizvodnju i trgovinu</item>
    </izvorni_sadrzaj>
    <derivirana_varijabla naziv="DomainObject.Predmet.ProtuStrankaListNazivFormated_1">
      <item>GITINI KOLAČI j.d.o.o. za proizvodnju i trgovinu</item>
    </derivirana_varijabla>
  </DomainObject.Predmet.ProtuStrankaListNazivFormated>
  <DomainObject.Predmet.ProtuStrankaListNazivFormatedOIB>
    <izvorni_sadrzaj>
      <item>GITINI KOLAČI j.d.o.o. za proizvodnju i trgovinu, OIB 64193175975</item>
    </izvorni_sadrzaj>
    <derivirana_varijabla naziv="DomainObject.Predmet.ProtuStrankaListNazivFormatedOIB_1">
      <item>GITINI KOLAČI j.d.o.o. za proizvodnju i trgovinu, OIB 64193175975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GITINI KOLAČI j.d.o.o. za proizvodnju i trgovinu</izvorni_sadrzaj>
    <derivirana_varijabla naziv="DomainObject.Predmet.ProtustrankaIDrugi_1">GITINI KOLAČI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GITINI KOLAČI j.d.o.o. za proizvodnju i trgovinu, OIB 64193175975, Grmić 34, 31000 Podravlje</izvorni_sadrzaj>
    <derivirana_varijabla naziv="DomainObject.Predmet.ProtustrankaIDrugiAdressOIB_1">GITINI KOLAČI j.d.o.o. za proizvodnju i trgovinu, OIB 64193175975, Grmić 34, 31000 Podravlje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GITINI KOLAČI j.d.o.o. za proizvodnju i trgovinu</item>
    </izvorni_sadrzaj>
    <derivirana_varijabla naziv="DomainObject.Predmet.SudioniciListNaziv_1">
      <item>FINA RC OSIJEK</item>
      <item>GITINI KOLAČI j.d.o.o. za proizvodnju i trgovinu</item>
    </derivirana_varijabla>
  </DomainObject.Predmet.SudioniciListNaziv>
  <DomainObject.Predmet.SudioniciListAdressOIB>
    <izvorni_sadrzaj>
      <item>FINA RC OSIJEK, OIB 85821130368</item>
      <item>GITINI KOLAČI j.d.o.o. za proizvodnju i trgovinu, OIB 64193175975, Grmić 34,31000 Podravlje</item>
    </izvorni_sadrzaj>
    <derivirana_varijabla naziv="DomainObject.Predmet.SudioniciListAdressOIB_1">
      <item>FINA RC OSIJEK, OIB 85821130368</item>
      <item>GITINI KOLAČI j.d.o.o. za proizvodnju i trgovinu, OIB 64193175975, Grmić 34,31000 Podravlje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64193175975</item>
    </izvorni_sadrzaj>
    <derivirana_varijabla naziv="DomainObject.Predmet.SudioniciListNazivOIB_1">
      <item>, OIB 85821130368</item>
      <item>, OIB 64193175975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3707D1-5D9A-4694-8AAD-B2D4F08A6B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798</properties:Words>
  <properties:Characters>4342</properties:Characters>
  <properties:Lines>161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5258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2017-02-22T13:42:00Z</dcterms:created>
  <dc:creator>dsekulic</dc:creator>
  <cp:lastModifiedBy>Danijela Sekulić</cp:lastModifiedBy>
  <cp:lastPrinted>2017-02-27T08:54:00Z</cp:lastPrinted>
  <dcterms:modified xmlns:xsi="http://www.w3.org/2001/XMLSchema-instance" xsi:type="dcterms:W3CDTF">2017-02-27T08:54:00Z</dcterms:modified>
  <cp:revision>5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