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6157" w14:paraId="86c6157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0061F5" w:rsidP="000061F5" w:rsidR="000061F5">
      <w:pPr>
        <w:jc w:val="right"/>
        <w:rPr>
          <w:b/>
          <w:sz w:val="22"/>
          <w:szCs w:val="22"/>
        </w:rPr>
      </w:pPr>
      <w:proofErr w:type="spellStart"/>
      <w:r w:rsidRPr="00A61532">
        <w:rPr>
          <w:b/>
          <w:sz w:val="22"/>
          <w:szCs w:val="22"/>
        </w:rPr>
        <w:t>Posl</w:t>
      </w:r>
      <w:proofErr w:type="spellEnd"/>
      <w:r w:rsidRPr="00A61532">
        <w:rPr>
          <w:b/>
          <w:sz w:val="22"/>
          <w:szCs w:val="22"/>
        </w:rPr>
        <w:t>. br. 6-St.</w:t>
      </w:r>
      <w:r>
        <w:rPr>
          <w:b/>
          <w:sz w:val="22"/>
          <w:szCs w:val="22"/>
        </w:rPr>
        <w:t>38</w:t>
      </w:r>
      <w:r w:rsidRPr="00A61532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5</w:t>
      </w:r>
      <w:r w:rsidRPr="00A61532">
        <w:rPr>
          <w:b/>
          <w:sz w:val="22"/>
          <w:szCs w:val="22"/>
        </w:rPr>
        <w:t>-</w:t>
      </w:r>
      <w:r w:rsidR="00060A59">
        <w:rPr>
          <w:b/>
          <w:sz w:val="22"/>
          <w:szCs w:val="22"/>
        </w:rPr>
        <w:t>171</w:t>
      </w:r>
    </w:p>
    <w:p w:rsidRDefault="000061F5" w:rsidP="000061F5" w:rsidR="000061F5">
      <w:pPr>
        <w:jc w:val="right"/>
        <w:rPr>
          <w:b/>
          <w:sz w:val="22"/>
          <w:szCs w:val="22"/>
        </w:rPr>
      </w:pPr>
    </w:p>
    <w:p w:rsidRDefault="00060A59" w:rsidP="000061F5" w:rsidR="00060A59">
      <w:pPr>
        <w:jc w:val="center"/>
        <w:rPr>
          <w:b/>
          <w:sz w:val="22"/>
          <w:szCs w:val="22"/>
        </w:rPr>
      </w:pPr>
    </w:p>
    <w:p w:rsidRDefault="00060A59" w:rsidP="000061F5" w:rsidR="00060A59">
      <w:pPr>
        <w:jc w:val="center"/>
        <w:rPr>
          <w:b/>
          <w:sz w:val="22"/>
          <w:szCs w:val="22"/>
        </w:rPr>
      </w:pPr>
    </w:p>
    <w:p w:rsidRDefault="000061F5" w:rsidP="000061F5" w:rsidR="000061F5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0061F5" w:rsidP="000061F5" w:rsidR="000061F5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0061F5" w:rsidP="000061F5" w:rsidR="000061F5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0061F5" w:rsidP="000061F5" w:rsidR="000061F5" w:rsidRPr="00A61532">
      <w:pPr>
        <w:jc w:val="center"/>
        <w:rPr>
          <w:b/>
          <w:sz w:val="22"/>
          <w:szCs w:val="22"/>
        </w:rPr>
      </w:pPr>
    </w:p>
    <w:p w:rsidRDefault="000061F5" w:rsidP="000061F5" w:rsidR="000061F5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Pr="00757B85">
        <w:rPr>
          <w:sz w:val="22"/>
          <w:szCs w:val="22"/>
        </w:rPr>
        <w:t>PRIMA NEKRETNINE društvo s ograničenom odgovornošću za građenje, trgovinu i usluge "u stečaju", Dubrovnik, Zaton, Lozica 51, MBS: 0800547963, OIB: 58729108852, zastupano po stečajnom upravitelju Draganu Josipu Kneževiću iz Dubrovnika, izvan ročišta,</w:t>
      </w:r>
      <w:r w:rsidRPr="00787C0B">
        <w:rPr>
          <w:sz w:val="22"/>
          <w:szCs w:val="22"/>
        </w:rPr>
        <w:t xml:space="preserve"> izvan ročišta</w:t>
      </w:r>
      <w:r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>
        <w:rPr>
          <w:sz w:val="22"/>
          <w:szCs w:val="22"/>
        </w:rPr>
        <w:t>2</w:t>
      </w:r>
      <w:r w:rsidR="00060A59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060A59">
        <w:rPr>
          <w:sz w:val="22"/>
          <w:szCs w:val="22"/>
        </w:rPr>
        <w:t>lipnja</w:t>
      </w:r>
      <w:r w:rsidRPr="00F94B68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060A59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060A59" w:rsidR="007C2608" w:rsidRPr="00525922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060A59" w:rsidRPr="00060A59">
        <w:rPr>
          <w:sz w:val="22"/>
          <w:szCs w:val="22"/>
        </w:rPr>
        <w:t>stečajnom upravitelju Draganu Josipu Kneževiću</w:t>
      </w:r>
      <w:r w:rsidR="00060A59" w:rsidRPr="00060A59">
        <w:rPr>
          <w:sz w:val="22"/>
          <w:szCs w:val="22"/>
          <w:lang w:val="en-AU"/>
        </w:rPr>
        <w:t xml:space="preserve"> </w:t>
      </w:r>
      <w:proofErr w:type="spellStart"/>
      <w:r w:rsidR="00060A59" w:rsidRPr="00060A59">
        <w:rPr>
          <w:sz w:val="22"/>
          <w:szCs w:val="22"/>
          <w:lang w:val="en-AU"/>
        </w:rPr>
        <w:t>iz</w:t>
      </w:r>
      <w:proofErr w:type="spellEnd"/>
      <w:r w:rsidR="00060A59" w:rsidRPr="00060A59">
        <w:rPr>
          <w:sz w:val="22"/>
          <w:szCs w:val="22"/>
          <w:lang w:val="en-AU"/>
        </w:rPr>
        <w:t xml:space="preserve"> </w:t>
      </w:r>
      <w:proofErr w:type="spellStart"/>
      <w:r w:rsidR="00060A59" w:rsidRPr="00060A59">
        <w:rPr>
          <w:sz w:val="22"/>
          <w:szCs w:val="22"/>
          <w:lang w:val="en-AU"/>
        </w:rPr>
        <w:t>Dubrovnika</w:t>
      </w:r>
      <w:proofErr w:type="spellEnd"/>
      <w:r w:rsidR="00060A59" w:rsidRPr="00060A59">
        <w:rPr>
          <w:sz w:val="22"/>
          <w:szCs w:val="22"/>
        </w:rPr>
        <w:t xml:space="preserve"> </w:t>
      </w:r>
      <w:r w:rsidR="00060A59">
        <w:rPr>
          <w:sz w:val="22"/>
          <w:szCs w:val="22"/>
        </w:rPr>
        <w:t>poduzeti potrebne radnje prema Stečajnom zakonu</w:t>
      </w:r>
      <w:r w:rsidR="007C2608" w:rsidRPr="00525922">
        <w:rPr>
          <w:sz w:val="22"/>
          <w:szCs w:val="22"/>
        </w:rPr>
        <w:t>.</w:t>
      </w:r>
    </w:p>
    <w:p w:rsidRDefault="007C2608" w:rsidP="00F231D5" w:rsidR="007C2608">
      <w:pPr>
        <w:ind w:firstLine="851"/>
        <w:jc w:val="both"/>
        <w:rPr>
          <w:sz w:val="22"/>
          <w:szCs w:val="22"/>
        </w:rPr>
      </w:pP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0061F5">
        <w:rPr>
          <w:sz w:val="22"/>
          <w:szCs w:val="22"/>
        </w:rPr>
        <w:t>2</w:t>
      </w:r>
      <w:r w:rsidR="00060A59">
        <w:rPr>
          <w:sz w:val="22"/>
          <w:szCs w:val="22"/>
        </w:rPr>
        <w:t>7</w:t>
      </w:r>
      <w:r w:rsidR="000061F5">
        <w:rPr>
          <w:sz w:val="22"/>
          <w:szCs w:val="22"/>
        </w:rPr>
        <w:t xml:space="preserve">. </w:t>
      </w:r>
      <w:r w:rsidR="00060A59">
        <w:rPr>
          <w:sz w:val="22"/>
          <w:szCs w:val="22"/>
        </w:rPr>
        <w:t>lipnja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060A59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060A59">
        <w:rPr>
          <w:sz w:val="22"/>
          <w:szCs w:val="22"/>
        </w:rPr>
        <w:t>27</w:t>
      </w:r>
      <w:r w:rsidR="004C4CCF">
        <w:rPr>
          <w:sz w:val="22"/>
          <w:szCs w:val="22"/>
        </w:rPr>
        <w:t>.0</w:t>
      </w:r>
      <w:r w:rsidR="00060A59">
        <w:rPr>
          <w:sz w:val="22"/>
          <w:szCs w:val="22"/>
        </w:rPr>
        <w:t>6</w:t>
      </w:r>
      <w:r w:rsidR="00504112" w:rsidRPr="00525922">
        <w:rPr>
          <w:sz w:val="22"/>
          <w:szCs w:val="22"/>
        </w:rPr>
        <w:t>.201</w:t>
      </w:r>
      <w:r w:rsidR="0008597B">
        <w:rPr>
          <w:sz w:val="22"/>
          <w:szCs w:val="22"/>
        </w:rPr>
        <w:t>7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060A59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stečajnom upravitelju, putem</w:t>
      </w:r>
      <w:r w:rsidR="00525922">
        <w:rPr>
          <w:sz w:val="22"/>
          <w:szCs w:val="22"/>
        </w:rPr>
        <w:t xml:space="preserve"> e-oglasna ploča.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61F5"/>
    <w:rsid w:val="0001104C"/>
    <w:rsid w:val="00017765"/>
    <w:rsid w:val="00060A59"/>
    <w:rsid w:val="0008597B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C3EA5"/>
    <w:rsid w:val="002E588B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C4CCF"/>
    <w:rsid w:val="004D543C"/>
    <w:rsid w:val="004F3AE5"/>
    <w:rsid w:val="00504112"/>
    <w:rsid w:val="00506396"/>
    <w:rsid w:val="00525922"/>
    <w:rsid w:val="00541BB7"/>
    <w:rsid w:val="00582005"/>
    <w:rsid w:val="005846A7"/>
    <w:rsid w:val="005944C3"/>
    <w:rsid w:val="005A1B71"/>
    <w:rsid w:val="005B23C5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7066C"/>
    <w:rsid w:val="00775B75"/>
    <w:rsid w:val="007A1B5E"/>
    <w:rsid w:val="007C2608"/>
    <w:rsid w:val="007C29CF"/>
    <w:rsid w:val="008079BA"/>
    <w:rsid w:val="00862645"/>
    <w:rsid w:val="008941FA"/>
    <w:rsid w:val="008C03F0"/>
    <w:rsid w:val="008C2238"/>
    <w:rsid w:val="008F26DE"/>
    <w:rsid w:val="0090738E"/>
    <w:rsid w:val="00922B0E"/>
    <w:rsid w:val="009748EC"/>
    <w:rsid w:val="009858AC"/>
    <w:rsid w:val="009D330D"/>
    <w:rsid w:val="00A159C0"/>
    <w:rsid w:val="00A16CEE"/>
    <w:rsid w:val="00A669E6"/>
    <w:rsid w:val="00AA5281"/>
    <w:rsid w:val="00AE3FA6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67832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5784"/>
    <w:rsid w:val="00E65901"/>
    <w:rsid w:val="00E72DE8"/>
    <w:rsid w:val="00EA0B38"/>
    <w:rsid w:val="00EC4A02"/>
    <w:rsid w:val="00EE51F2"/>
    <w:rsid w:val="00EF51CC"/>
    <w:rsid w:val="00F178A3"/>
    <w:rsid w:val="00F21416"/>
    <w:rsid w:val="00F231D5"/>
    <w:rsid w:val="00F71E72"/>
    <w:rsid w:val="00F74793"/>
    <w:rsid w:val="00FA1CD5"/>
    <w:rsid w:val="00FB4456"/>
    <w:rsid w:val="00FC360A"/>
    <w:rsid w:val="00FD010B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83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83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8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8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83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83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8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8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163</properties:Words>
  <properties:Characters>819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2018-06-27T07:04:00Z</dcterms:created>
  <dc:creator>Ante Kačić</dc:creator>
  <cp:lastModifiedBy>Srđan Gavranić</cp:lastModifiedBy>
  <cp:lastPrinted>2016-08-10T08:52:00Z</cp:lastPrinted>
  <dcterms:modified xmlns:xsi="http://www.w3.org/2001/XMLSchema-instance" xsi:type="dcterms:W3CDTF">2018-06-27T07:06:00Z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po stečajnom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