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56d0" w14:paraId="32656d0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07693C">
        <w:rPr>
          <w:rFonts w:cs="Times New Roman" w:hAnsi="Times New Roman" w:ascii="Times New Roman"/>
          <w:sz w:val="24"/>
          <w:szCs w:val="24"/>
        </w:rPr>
        <w:t>125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E76151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970C9C">
        <w:rPr>
          <w:sz w:val="24"/>
          <w:szCs w:val="24"/>
          <w:lang w:val="hr-HR"/>
        </w:rPr>
        <w:t>ALTANA d.o.o., OIB: 48198608986 iz Splita, Bračka 13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970C9C" w:rsidRPr="00970C9C">
        <w:rPr>
          <w:sz w:val="24"/>
          <w:szCs w:val="24"/>
          <w:lang w:val="hr-HR"/>
        </w:rPr>
        <w:t>ALTANA d.o.o., OIB: 48198608986 iz Splita, Bračka 13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970C9C">
        <w:rPr>
          <w:sz w:val="24"/>
          <w:szCs w:val="24"/>
          <w:lang w:val="hr-HR"/>
        </w:rPr>
        <w:t>124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970C9C">
        <w:rPr>
          <w:sz w:val="24"/>
          <w:szCs w:val="24"/>
          <w:lang w:val="hr-HR"/>
        </w:rPr>
        <w:t>124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970C9C" w:rsidRPr="00970C9C">
        <w:rPr>
          <w:rFonts w:cs="Times New Roman" w:hAnsi="Times New Roman" w:ascii="Times New Roman"/>
          <w:sz w:val="24"/>
          <w:szCs w:val="24"/>
        </w:rPr>
        <w:t>ALTANA d.o.o., OIB: 48198608986 iz Splita, Bračka 13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970C9C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970C9C">
        <w:rPr>
          <w:rFonts w:cs="Times New Roman" w:hAnsi="Times New Roman" w:ascii="Times New Roman"/>
          <w:sz w:val="24"/>
          <w:szCs w:val="24"/>
        </w:rPr>
        <w:t>161 dana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970C9C">
        <w:rPr>
          <w:rFonts w:cs="Times New Roman" w:hAnsi="Times New Roman" w:ascii="Times New Roman"/>
          <w:sz w:val="24"/>
          <w:szCs w:val="24"/>
        </w:rPr>
        <w:t>48.851,58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F353D3">
        <w:rPr>
          <w:rFonts w:cs="Times New Roman" w:hAnsi="Times New Roman" w:ascii="Times New Roman"/>
          <w:sz w:val="24"/>
          <w:szCs w:val="24"/>
        </w:rPr>
        <w:t>125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970C9C">
        <w:rPr>
          <w:rFonts w:cs="Times New Roman" w:hAnsi="Times New Roman" w:ascii="Times New Roman"/>
          <w:sz w:val="24"/>
          <w:szCs w:val="24"/>
        </w:rPr>
        <w:t>161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970C9C">
        <w:rPr>
          <w:rFonts w:cs="Times New Roman" w:hAnsi="Times New Roman" w:ascii="Times New Roman"/>
          <w:sz w:val="24"/>
          <w:szCs w:val="24"/>
        </w:rPr>
        <w:t>124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70C9C">
        <w:rPr>
          <w:rFonts w:cs="Times New Roman" w:hAnsi="Times New Roman" w:ascii="Times New Roman"/>
          <w:sz w:val="24"/>
          <w:szCs w:val="24"/>
        </w:rPr>
        <w:t>23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970C9C">
        <w:rPr>
          <w:rFonts w:cs="Times New Roman" w:hAnsi="Times New Roman" w:ascii="Times New Roman"/>
          <w:sz w:val="24"/>
          <w:szCs w:val="24"/>
        </w:rPr>
        <w:t>23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2183" w:rsidP="00616FB7" w:rsidR="00627542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2183"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</w:t>
      </w:r>
      <w:r w:rsidR="00970C9C">
        <w:rPr>
          <w:rFonts w:cs="Times New Roman" w:hAnsi="Times New Roman" w:ascii="Times New Roman"/>
          <w:sz w:val="24"/>
          <w:szCs w:val="24"/>
        </w:rPr>
        <w:t>Alen Mikačević iz Bjelovara, Dr. Ante Starčevića 24</w:t>
      </w:r>
      <w:r w:rsidRPr="008B2183">
        <w:rPr>
          <w:rFonts w:cs="Times New Roman" w:hAnsi="Times New Roman" w:ascii="Times New Roman"/>
          <w:sz w:val="24"/>
          <w:szCs w:val="24"/>
        </w:rPr>
        <w:t>, te nije ovom sudu dostavi</w:t>
      </w:r>
      <w:r w:rsidR="00970C9C">
        <w:rPr>
          <w:rFonts w:cs="Times New Roman" w:hAnsi="Times New Roman" w:ascii="Times New Roman"/>
          <w:sz w:val="24"/>
          <w:szCs w:val="24"/>
        </w:rPr>
        <w:t>o</w:t>
      </w:r>
      <w:r w:rsidRPr="008B2183"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 i popis imovine i obveza dužnika</w:t>
      </w:r>
      <w:r w:rsidR="00627542">
        <w:rPr>
          <w:rFonts w:cs="Times New Roman" w:hAnsi="Times New Roman" w:ascii="Times New Roman"/>
          <w:sz w:val="24"/>
          <w:szCs w:val="24"/>
        </w:rPr>
        <w:t>.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70C9C">
        <w:rPr>
          <w:rFonts w:cs="Times New Roman" w:hAnsi="Times New Roman" w:ascii="Times New Roman"/>
          <w:sz w:val="24"/>
          <w:szCs w:val="24"/>
        </w:rPr>
        <w:t>22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970C9C">
        <w:rPr>
          <w:rFonts w:cs="Times New Roman" w:hAnsi="Times New Roman" w:ascii="Times New Roman"/>
          <w:sz w:val="24"/>
          <w:szCs w:val="24"/>
        </w:rPr>
        <w:t>22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970C9C">
        <w:rPr>
          <w:rFonts w:cs="Times New Roman" w:hAnsi="Times New Roman" w:ascii="Times New Roman"/>
          <w:sz w:val="24"/>
          <w:szCs w:val="24"/>
        </w:rPr>
        <w:t>1154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970C9C">
        <w:rPr>
          <w:rFonts w:cs="Times New Roman" w:hAnsi="Times New Roman" w:ascii="Times New Roman"/>
          <w:sz w:val="24"/>
          <w:szCs w:val="24"/>
        </w:rPr>
        <w:t>300.677,20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F353D3">
        <w:rPr>
          <w:rFonts w:cs="Times New Roman" w:hAnsi="Times New Roman" w:ascii="Times New Roman"/>
          <w:sz w:val="24"/>
          <w:szCs w:val="24"/>
        </w:rPr>
        <w:t>125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4ECA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7693C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74ECA"/>
    <w:rsid w:val="00596487"/>
    <w:rsid w:val="005C2192"/>
    <w:rsid w:val="005E53B8"/>
    <w:rsid w:val="005F20F8"/>
    <w:rsid w:val="00616FB7"/>
    <w:rsid w:val="00627542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2183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70C9C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D066E"/>
    <w:rsid w:val="00D26382"/>
    <w:rsid w:val="00D41B11"/>
    <w:rsid w:val="00D47954"/>
    <w:rsid w:val="00D97F82"/>
    <w:rsid w:val="00DA5B2C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6151"/>
    <w:rsid w:val="00EF5686"/>
    <w:rsid w:val="00F0656F"/>
    <w:rsid w:val="00F353D3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74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E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E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E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E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74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E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E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E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E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13 d.o.o. za građenje zastupanog po punomoćniku Krešimir Nakić</izvorni_sadrzaj>
    <derivirana_varijabla naziv="DomainObject.Predmet.ProtustrankaFormated_1">  No 13 d.o.o. za građenje zastupanog po punomoćniku Krešimir Nakić</derivirana_varijabla>
  </DomainObject.Predmet.ProtustrankaFormated>
  <DomainObject.Predmet.ProtustrankaFormatedOIB>
    <izvorni_sadrzaj>  No 13 d.o.o. za građenje, OIB 48239658638 zastupanog po punomoćniku Krešimir Nakić</izvorni_sadrzaj>
    <derivirana_varijabla naziv="DomainObject.Predmet.ProtustrankaFormatedOIB_1">  No 13 d.o.o. za građenje, OIB 48239658638 zastupanog po punomoćniku Krešimir Nakić</derivirana_varijabla>
  </DomainObject.Predmet.ProtustrankaFormatedOIB>
  <DomainObject.Predmet.ProtustrankaFormatedWithAdress>
    <izvorni_sadrzaj> No 13 d.o.o. za građenje, Sarajevska 54, 21000 Split zastupanog po punomoćniku Krešimir Nakić</izvorni_sadrzaj>
    <derivirana_varijabla naziv="DomainObject.Predmet.ProtustrankaFormatedWithAdress_1"> No 13 d.o.o. za građenje, Sarajevska 54, 21000 Split zastupanog po punomoćniku Krešimir Nakić</derivirana_varijabla>
  </DomainObject.Predmet.ProtustrankaFormatedWithAdress>
  <DomainObject.Predmet.ProtustrankaFormatedWithAdressOIB>
    <izvorni_sadrzaj> No 13 d.o.o. za građenje, OIB 48239658638, Sarajevska 54, 21000 Split zastupanog po punomoćniku Krešimir Nakić</izvorni_sadrzaj>
    <derivirana_varijabla naziv="DomainObject.Predmet.ProtustrankaFormatedWithAdressOIB_1"> No 13 d.o.o. za građenje, OIB 48239658638, Sarajevska 54, 21000 Split zastupanog po punomoćniku Krešimir Nakić</derivirana_varijabla>
  </DomainObject.Predmet.ProtustrankaFormatedWithAdressOIB>
  <DomainObject.Predmet.ProtustrankaWithAdress>
    <izvorni_sadrzaj>No 13 d.o.o. za građenje Sarajevska 54, 21000 Split</izvorni_sadrzaj>
    <derivirana_varijabla naziv="DomainObject.Predmet.ProtustrankaWithAdress_1">No 13 d.o.o. za građenje Sarajevska 54, 21000 Split</derivirana_varijabla>
  </DomainObject.Predmet.ProtustrankaWithAdress>
  <DomainObject.Predmet.ProtustrankaWithAdressOIB>
    <izvorni_sadrzaj>No 13 d.o.o. za građenje, OIB 48239658638, Sarajevska 54, 21000 Split</izvorni_sadrzaj>
    <derivirana_varijabla naziv="DomainObject.Predmet.ProtustrankaWithAdressOIB_1">No 13 d.o.o. za građenje, OIB 48239658638, Sarajevska 54, 21000 Split</derivirana_varijabla>
  </DomainObject.Predmet.ProtustrankaWithAdressOIB>
  <DomainObject.Predmet.ProtustrankaNazivFormated>
    <izvorni_sadrzaj>No 13 d.o.o. za građenje</izvorni_sadrzaj>
    <derivirana_varijabla naziv="DomainObject.Predmet.ProtustrankaNazivFormated_1">No 13 d.o.o. za građenje</derivirana_varijabla>
  </DomainObject.Predmet.ProtustrankaNazivFormated>
  <DomainObject.Predmet.ProtustrankaNazivFormatedOIB>
    <izvorni_sadrzaj>No 13 d.o.o. za građenje, OIB 48239658638</izvorni_sadrzaj>
    <derivirana_varijabla naziv="DomainObject.Predmet.ProtustrankaNazivFormatedOIB_1">No 13 d.o.o. za građenje, OIB 48239658638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No 13 d.o.o. za građenje zastupanog po punomoćniku Krešimir Nakić</item>
    </izvorni_sadrzaj>
    <derivirana_varijabla naziv="DomainObject.Predmet.ProtuStrankaListFormated_1">
      <item>No 13 d.o.o. za građenje zastupanog po punomoćniku Krešimir Nakić</item>
    </derivirana_varijabla>
  </DomainObject.Predmet.ProtuStrankaListFormated>
  <DomainObject.Predmet.ProtuStrankaListFormatedOIB>
    <izvorni_sadrzaj>
      <item>No 13 d.o.o. za građenje, OIB 48239658638 zastupanog po punomoćniku Krešimir Nakić</item>
    </izvorni_sadrzaj>
    <derivirana_varijabla naziv="DomainObject.Predmet.ProtuStrankaListFormatedOIB_1">
      <item>No 13 d.o.o. za građenje, OIB 48239658638 zastupanog po punomoćniku Krešimir Nakić</item>
    </derivirana_varijabla>
  </DomainObject.Predmet.ProtuStrankaListFormatedOIB>
  <DomainObject.Predmet.ProtuStrankaListFormatedWithAdress>
    <izvorni_sadrzaj>
      <item>No 13 d.o.o. za građenje, Sarajevska 54, 21000 Split zastupanog po punomoćniku Krešimir Nakić</item>
    </izvorni_sadrzaj>
    <derivirana_varijabla naziv="DomainObject.Predmet.ProtuStrankaListFormatedWithAdress_1">
      <item>No 13 d.o.o. za građenje, Sarajevska 54, 21000 Split zastupanog po punomoćniku Krešimir Nakić</item>
    </derivirana_varijabla>
  </DomainObject.Predmet.ProtuStrankaListFormatedWithAdress>
  <DomainObject.Predmet.ProtuStrankaListFormatedWithAdressOIB>
    <izvorni_sadrzaj>
      <item>No 13 d.o.o. za građenje, OIB 48239658638, Sarajevska 54, 21000 Split zastupanog po punomoćniku Krešimir Nakić</item>
    </izvorni_sadrzaj>
    <derivirana_varijabla naziv="DomainObject.Predmet.ProtuStrankaListFormatedWithAdressOIB_1">
      <item>No 13 d.o.o. za građenje, OIB 48239658638, Sarajevska 54, 21000 Split zastupanog po punomoćniku Krešimir Nakić</item>
    </derivirana_varijabla>
  </DomainObject.Predmet.ProtuStrankaListFormatedWithAdressOIB>
  <DomainObject.Predmet.ProtuStrankaListNazivFormated>
    <izvorni_sadrzaj>
      <item>No 13 d.o.o. za građenje</item>
    </izvorni_sadrzaj>
    <derivirana_varijabla naziv="DomainObject.Predmet.ProtuStrankaListNazivFormated_1">
      <item>No 13 d.o.o. za građenje</item>
    </derivirana_varijabla>
  </DomainObject.Predmet.ProtuStrankaListNazivFormated>
  <DomainObject.Predmet.ProtuStrankaListNazivFormatedOIB>
    <izvorni_sadrzaj>
      <item>No 13 d.o.o. za građenje, OIB 48239658638</item>
    </izvorni_sadrzaj>
    <derivirana_varijabla naziv="DomainObject.Predmet.ProtuStrankaListNazivFormatedOIB_1">
      <item>No 13 d.o.o. za građenje, OIB 48239658638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Krešimir Nakić punomoćnik sudionika u postupku No 13 d.o.o. za građenje</item>
    </izvorni_sadrzaj>
    <derivirana_varijabla naziv="DomainObject.Predmet.OstaliListFormated_1">
      <item>Županijsko državno odvjetništvo u Splitu punomoćnik sudionika u postupku Ministarstvo financija RH</item>
      <item>Krešimir Nakić punomoćnik sudionika u postupku No 13 d.o.o. za građenje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Krešimir Nakić, OIB 55622176468 punomoćnik sudionika u postupku No 13 d.o.o. za građenje</item>
    </izvorni_sadrzaj>
    <derivirana_varijabla naziv="DomainObject.Predmet.OstaliListFormatedOIB_1">
      <item>Županijsko državno odvjetništvo u Splitu punomoćnik sudionika u postupku Ministarstvo financija RH</item>
      <item>Krešimir Nakić, OIB 55622176468 punomoćnik sudionika u postupku No 13 d.o.o. za građenje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Krešimir Nakić, Sarajevska 54, 21000 Split punomoćnik sudionika u postupku No 13 d.o.o. za građenje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Krešimir Nakić, Sarajevska 54, 21000 Split punomoćnik sudionika u postupku No 13 d.o.o. za građenje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Krešimir Nakić, OIB 55622176468, Sarajevska 54, 21000 Split punomoćnik sudionika u postupku No 13 d.o.o. za građenje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Krešimir Nakić, OIB 55622176468, Sarajevska 54, 21000 Split punomoćnik sudionika u postupku No 13 d.o.o. za građenje</item>
    </derivirana_varijabla>
  </DomainObject.Predmet.OstaliListFormatedWithAdressOIB>
  <DomainObject.Predmet.OstaliListNazivFormated>
    <izvorni_sadrzaj>
      <item>Županijsko državno odvjetništvo u Splitu</item>
      <item>Krešimir Nakić</item>
    </izvorni_sadrzaj>
    <derivirana_varijabla naziv="DomainObject.Predmet.OstaliListNazivFormated_1">
      <item>Županijsko državno odvjetništvo u Splitu</item>
      <item>Krešimir Nakić</item>
    </derivirana_varijabla>
  </DomainObject.Predmet.OstaliListNazivFormated>
  <DomainObject.Predmet.OstaliListNazivFormatedOIB>
    <izvorni_sadrzaj>
      <item>Županijsko državno odvjetništvo u Splitu</item>
      <item>Krešimir Nakić, OIB 55622176468</item>
    </izvorni_sadrzaj>
    <derivirana_varijabla naziv="DomainObject.Predmet.OstaliListNazivFormatedOIB_1">
      <item>Županijsko državno odvjetništvo u Splitu</item>
      <item>Krešimir Nakić, OIB 55622176468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No 13 d.o.o. za građenje</izvorni_sadrzaj>
    <derivirana_varijabla naziv="DomainObject.Predmet.ProtustrankaIDrugi_1">No 13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No 13 d.o.o. za građenje, OIB 48239658638, Sarajevska 54, 21000 Split</izvorni_sadrzaj>
    <derivirana_varijabla naziv="DomainObject.Predmet.ProtustrankaIDrugiAdressOIB_1">No 13 d.o.o. za građenje, OIB 48239658638, Sarajevska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13 d.o.o. za građenje</item>
      <item>FINANCIJSKA AGENCIJA, RC SPLIT</item>
      <item>Ministarstvo financija RH</item>
      <item>Županijsko državno odvjetništvo u Splitu</item>
      <item>Krešimir Nakić</item>
    </izvorni_sadrzaj>
    <derivirana_varijabla naziv="DomainObject.Predmet.SudioniciListNaziv_1">
      <item>No 13 d.o.o. za građenje</item>
      <item>FINANCIJSKA AGENCIJA, RC SPLIT</item>
      <item>Ministarstvo financija RH</item>
      <item>Županijsko državno odvjetništvo u Splitu</item>
      <item>Krešimir Nakić</item>
    </derivirana_varijabla>
  </DomainObject.Predmet.SudioniciListNaziv>
  <DomainObject.Predmet.SudioniciListAdressOIB>
    <izvorni_sadrzaj>
      <item>No 13 d.o.o. za građenje, OIB 48239658638, Sarajevska 54,21000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Krešimir Nakić, OIB 55622176468, Sarajevska 54,21000 Split</item>
    </izvorni_sadrzaj>
    <derivirana_varijabla naziv="DomainObject.Predmet.SudioniciListAdressOIB_1">
      <item>No 13 d.o.o. za građenje, OIB 48239658638, Sarajevska 54,21000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Krešimir Nakić, OIB 55622176468, Sarajevska 54,21000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48239658638</item>
      <item>, OIB 85821130368</item>
      <item>, OIB null</item>
      <item>, OIB null</item>
      <item>, OIB 55622176468</item>
    </izvorni_sadrzaj>
    <derivirana_varijabla naziv="DomainObject.Predmet.SudioniciListNazivOIB_1">
      <item>, OIB 48239658638</item>
      <item>, OIB 85821130368</item>
      <item>, OIB null</item>
      <item>, OIB null</item>
      <item>, OIB 55622176468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St-125/2017-9</izvorni_sadrzaj>
    <derivirana_varijabla naziv="DomainObject.PredzadnjaOdlukaIzPredmeta.Oznaka_1">St-125/2017-9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794A3-A8A8-4525-BF69-C51F071B3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1024</properties:Words>
  <properties:Characters>5828</properties:Characters>
  <properties:Lines>138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2018-10-22T10:29:00Z</dcterms:created>
  <dc:creator>Marija Elez</dc:creator>
  <cp:lastModifiedBy>Marija Elez</cp:lastModifiedBy>
  <cp:lastPrinted>2018-10-22T10:25:00Z</cp:lastPrinted>
  <dcterms:modified xmlns:xsi="http://www.w3.org/2001/XMLSchema-instance" xsi:type="dcterms:W3CDTF">2018-10-22T10:34:00Z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125-17.docx)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