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F90A7C" w:rsidR="003E44E6" w:rsidRPr="002A37B5">
        <w:trPr>
          <w:gridAfter w:val="1"/>
          <w:wAfter w:type="dxa" w:w="284"/>
        </w:trPr>
        <w:tc>
          <w:tcPr>
            <w:tcW w:type="dxa" w:w="2943"/>
          </w:tcPr>
          <w:p w:rsidRDefault="003E44E6" w:rsidP="00F90A7C" w:rsidR="003E44E6" w:rsidRPr="002A3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F90A7C" w:rsidR="003E44E6" w:rsidRPr="002A37B5">
        <w:tc>
          <w:tcPr>
            <w:tcW w:type="dxa" w:w="3227"/>
            <w:gridSpan w:val="2"/>
          </w:tcPr>
          <w:p w:rsidRDefault="003E44E6" w:rsidP="00F90A7C" w:rsidR="003E44E6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3E44E6" w:rsidP="00F90A7C" w:rsidR="003E44E6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3E44E6" w:rsidP="00F90A7C" w:rsidR="003E44E6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556d362" w14:paraId="556d362" w:rsidRDefault="002B5525" w:rsidP="003E44E6" w:rsidR="002B5525" w:rsidRPr="009E2E2B">
      <w:pPr>
        <w15:collapsed w:val="false"/>
      </w:pPr>
    </w:p>
    <w:p w:rsidRDefault="00AA1AD1" w:rsidP="00AA1AD1" w:rsidR="00AA1AD1" w:rsidRPr="003E44E6">
      <w:pPr>
        <w:jc w:val="center"/>
        <w:rPr>
          <w:bCs/>
        </w:rPr>
      </w:pPr>
      <w:r w:rsidRPr="003E44E6">
        <w:rPr>
          <w:bCs/>
        </w:rPr>
        <w:t xml:space="preserve">R E P U B L I K A  H R V A T S KA </w:t>
      </w:r>
    </w:p>
    <w:p w:rsidRDefault="005A3991" w:rsidP="00721F79" w:rsidR="005A3991" w:rsidRPr="003E44E6">
      <w:pPr>
        <w:rPr>
          <w:bCs/>
        </w:rPr>
      </w:pPr>
    </w:p>
    <w:p w:rsidRDefault="00DC59A2" w:rsidP="00721F79" w:rsidR="00721F79" w:rsidRPr="003E44E6">
      <w:pPr>
        <w:jc w:val="center"/>
        <w:rPr>
          <w:bCs/>
        </w:rPr>
      </w:pPr>
      <w:r w:rsidRPr="003E44E6">
        <w:rPr>
          <w:bCs/>
        </w:rPr>
        <w:t>Z A K L J U Č A K</w:t>
      </w:r>
    </w:p>
    <w:p w:rsidRDefault="002B5525" w:rsidP="00721F79" w:rsidR="002B5525" w:rsidRPr="009E2E2B">
      <w:pPr>
        <w:jc w:val="both"/>
      </w:pPr>
    </w:p>
    <w:p w:rsidRDefault="003C76A3" w:rsidP="009E2E2B" w:rsidR="009E2E2B" w:rsidRPr="009E2E2B">
      <w:pPr>
        <w:ind w:firstLine="708"/>
        <w:jc w:val="both"/>
        <w:rPr>
          <w:rFonts w:eastAsia="Calibri"/>
          <w:b/>
        </w:rPr>
      </w:pPr>
      <w:r w:rsidRPr="009E2E2B">
        <w:t xml:space="preserve">Trgovački sud u Zadru, </w:t>
      </w:r>
      <w:r w:rsidR="008372C5" w:rsidRPr="009E2E2B">
        <w:t xml:space="preserve">po sutkinji Ani Markač </w:t>
      </w:r>
      <w:r w:rsidRPr="009E2E2B">
        <w:t xml:space="preserve">u stečajnom </w:t>
      </w:r>
      <w:r w:rsidR="00721F79" w:rsidRPr="009E2E2B">
        <w:t>postupk</w:t>
      </w:r>
      <w:r w:rsidR="00DC59A2" w:rsidRPr="009E2E2B">
        <w:t>u</w:t>
      </w:r>
      <w:r w:rsidR="00721F79" w:rsidRPr="009E2E2B">
        <w:t xml:space="preserve"> nad </w:t>
      </w:r>
      <w:r w:rsidR="00602E03" w:rsidRPr="009E2E2B">
        <w:t>stečajn</w:t>
      </w:r>
      <w:r w:rsidR="00897A81" w:rsidRPr="009E2E2B">
        <w:t>im</w:t>
      </w:r>
      <w:r w:rsidR="00602E03" w:rsidRPr="009E2E2B">
        <w:t xml:space="preserve"> </w:t>
      </w:r>
      <w:r w:rsidR="00AA1AD1" w:rsidRPr="009E2E2B">
        <w:t>dužnikom</w:t>
      </w:r>
      <w:r w:rsidR="00D543A0">
        <w:t xml:space="preserve"> </w:t>
      </w:r>
      <w:r w:rsidR="00DD26AB">
        <w:t>MAJA d.o.o. u stečaju, Zadar, Put Nina 135, OIB:07569117474, kojeg zastupa stečajni upravitelj Josip Jadran Sekso iz Šibenika</w:t>
      </w:r>
      <w:r w:rsidR="009E2E2B" w:rsidRPr="009E2E2B">
        <w:t xml:space="preserve">, </w:t>
      </w:r>
      <w:r w:rsidR="00DD26AB">
        <w:t>1</w:t>
      </w:r>
      <w:r w:rsidR="00430F05">
        <w:t>1</w:t>
      </w:r>
      <w:r w:rsidR="00DD26AB">
        <w:t>. travnja</w:t>
      </w:r>
      <w:r w:rsidR="00D543A0">
        <w:t xml:space="preserve"> 2019</w:t>
      </w:r>
      <w:r w:rsidR="009E2E2B" w:rsidRPr="009E2E2B">
        <w:t xml:space="preserve">. </w:t>
      </w:r>
    </w:p>
    <w:p w:rsidRDefault="004270AE" w:rsidP="00721F79" w:rsidR="004270AE" w:rsidRPr="009E2E2B"/>
    <w:p w:rsidRDefault="00DC59A2" w:rsidP="00721F79" w:rsidR="00721F79" w:rsidRPr="009E2E2B">
      <w:pPr>
        <w:jc w:val="center"/>
      </w:pPr>
      <w:r w:rsidRPr="009E2E2B">
        <w:t xml:space="preserve">z a k l j u č i o </w:t>
      </w:r>
      <w:r w:rsidR="00721F79" w:rsidRPr="009E2E2B">
        <w:t xml:space="preserve">  j e</w:t>
      </w:r>
    </w:p>
    <w:p w:rsidRDefault="004270AE" w:rsidP="0063724D" w:rsidR="004270AE" w:rsidRPr="009E2E2B"/>
    <w:p w:rsidRDefault="002A74FB" w:rsidP="00664519" w:rsidR="004270AE" w:rsidRPr="009E2E2B">
      <w:pPr>
        <w:ind w:firstLine="708"/>
        <w:jc w:val="both"/>
        <w:rPr>
          <w:u w:val="single"/>
        </w:rPr>
      </w:pPr>
      <w:r w:rsidRPr="009E2E2B">
        <w:t xml:space="preserve">Nalaže se Financijskoj agenciji da </w:t>
      </w:r>
      <w:r w:rsidR="00DC59A2" w:rsidRPr="009E2E2B">
        <w:t>naloži banci prijenos zaplijenjenog predujma u iznosu od</w:t>
      </w:r>
      <w:r w:rsidR="002B282E">
        <w:t xml:space="preserve"> </w:t>
      </w:r>
      <w:r w:rsidR="00D543A0">
        <w:t>2.</w:t>
      </w:r>
      <w:r w:rsidR="00DD26AB">
        <w:t>139,42</w:t>
      </w:r>
      <w:r w:rsidR="002B282E">
        <w:t xml:space="preserve"> </w:t>
      </w:r>
      <w:r w:rsidR="00664519" w:rsidRPr="009E2E2B">
        <w:t xml:space="preserve"> kn </w:t>
      </w:r>
      <w:r w:rsidR="00DC59A2" w:rsidRPr="009E2E2B">
        <w:t xml:space="preserve">na račun Trgovačkog suda u Zadru broj HR4323900011300000857, model plaćanja 05, s pozivom na broj </w:t>
      </w:r>
      <w:r w:rsidR="00D543A0">
        <w:t>100</w:t>
      </w:r>
      <w:r w:rsidR="00DC59A2" w:rsidRPr="009E2E2B">
        <w:t>-</w:t>
      </w:r>
      <w:r w:rsidR="00DD26AB">
        <w:t>382</w:t>
      </w:r>
      <w:r w:rsidR="008372C5" w:rsidRPr="009E2E2B">
        <w:t>-</w:t>
      </w:r>
      <w:r w:rsidR="00DC59A2" w:rsidRPr="009E2E2B">
        <w:t>201</w:t>
      </w:r>
      <w:r w:rsidR="00DD26AB">
        <w:t>7</w:t>
      </w:r>
      <w:r w:rsidR="00430F05">
        <w:t>, obzirom da se predmetni iznos ne odnosi na predujam za namirenje stečajnog postupka, već se radi o iznosu zaplijenjenom prije otvaranja stečaja i to po rješenju o osiguranju naplate broj: UP/I-415-02/16-03/20 od 8. rujna 2016. dostavljenog od Porezne uprave.</w:t>
      </w:r>
    </w:p>
    <w:p w:rsidRDefault="005A3991" w:rsidP="00ED6162" w:rsidR="005A3991" w:rsidRPr="009E2E2B"/>
    <w:p w:rsidRDefault="00721F79" w:rsidP="008372C5" w:rsidR="00C443B6" w:rsidRPr="009E2E2B">
      <w:pPr>
        <w:jc w:val="center"/>
      </w:pPr>
      <w:r w:rsidRPr="009E2E2B">
        <w:t xml:space="preserve">U Zadru </w:t>
      </w:r>
      <w:r w:rsidR="00DD26AB">
        <w:t>1</w:t>
      </w:r>
      <w:r w:rsidR="00430F05">
        <w:t>1</w:t>
      </w:r>
      <w:r w:rsidR="00DD26AB">
        <w:t>. travnja</w:t>
      </w:r>
      <w:r w:rsidR="00D543A0">
        <w:t xml:space="preserve"> 2019.</w:t>
      </w:r>
    </w:p>
    <w:p w:rsidRDefault="003C5ED2" w:rsidP="00721F79" w:rsidR="003C5ED2" w:rsidRPr="009E2E2B"/>
    <w:p w:rsidRDefault="005E419D" w:rsidP="005E419D" w:rsidR="005E419D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 </w:t>
      </w:r>
      <w:r>
        <w:tab/>
        <w:t xml:space="preserve">        Sutkinja</w:t>
      </w:r>
    </w:p>
    <w:p w:rsidRDefault="005E419D" w:rsidP="005E419D" w:rsidR="005E419D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664519" w:rsidP="00664519" w:rsidR="00664519" w:rsidRPr="009E2E2B"/>
    <w:p w:rsidRDefault="00664519" w:rsidP="00721F79" w:rsidR="00664519" w:rsidRPr="009E2E2B"/>
    <w:p w:rsidRDefault="00664519" w:rsidP="00721F79" w:rsidR="00664519" w:rsidRPr="009E2E2B"/>
    <w:p w:rsidRDefault="00664519" w:rsidP="00721F79" w:rsidR="00664519" w:rsidRPr="009E2E2B"/>
    <w:p w:rsidRDefault="0020610B" w:rsidP="00721F79" w:rsidR="00721F79" w:rsidRPr="009E2E2B">
      <w:r w:rsidRPr="009E2E2B">
        <w:t>U</w:t>
      </w:r>
      <w:r w:rsidR="00721F79" w:rsidRPr="009E2E2B">
        <w:t xml:space="preserve">PUTA O PRAVNOM LIJEKU:  </w:t>
      </w:r>
    </w:p>
    <w:p w:rsidRDefault="00721F79" w:rsidP="00E13AFB" w:rsidR="00C862B5" w:rsidRPr="009E2E2B">
      <w:r w:rsidRPr="009E2E2B">
        <w:t xml:space="preserve">Protiv ovog </w:t>
      </w:r>
      <w:r w:rsidR="00DC59A2" w:rsidRPr="009E2E2B">
        <w:t>zaključka</w:t>
      </w:r>
      <w:r w:rsidRPr="009E2E2B">
        <w:t xml:space="preserve"> nije dopuštena žalba.</w:t>
      </w:r>
    </w:p>
    <w:p w:rsidRDefault="00280C18" w:rsidP="00280C18" w:rsidR="00280C18" w:rsidRPr="009E2E2B"/>
    <w:p w:rsidRDefault="00DE3728" w:rsidP="0020610B" w:rsidR="00DE3728" w:rsidRPr="009E2E2B">
      <w:pPr>
        <w:ind w:firstLine="360"/>
      </w:pPr>
    </w:p>
    <w:p w:rsidRDefault="0020610B" w:rsidP="0020610B" w:rsidR="0020610B" w:rsidRPr="009E2E2B">
      <w:pPr>
        <w:ind w:firstLine="360"/>
      </w:pPr>
      <w:r w:rsidRPr="009E2E2B">
        <w:t xml:space="preserve">Dostaviti: </w:t>
      </w:r>
    </w:p>
    <w:p w:rsidRDefault="0020610B" w:rsidP="003E74EE" w:rsidR="008372C5">
      <w:pPr>
        <w:numPr>
          <w:ilvl w:val="0"/>
          <w:numId w:val="3"/>
        </w:numPr>
      </w:pPr>
      <w:r w:rsidRPr="009E2E2B">
        <w:t>FINA</w:t>
      </w:r>
      <w:r w:rsidR="00F835AE" w:rsidRPr="009E2E2B">
        <w:t xml:space="preserve"> </w:t>
      </w:r>
      <w:r w:rsidR="008372C5" w:rsidRPr="009E2E2B">
        <w:t>Zadar, Klasa:</w:t>
      </w:r>
      <w:r w:rsidR="00D543A0">
        <w:t>120-11</w:t>
      </w:r>
      <w:r w:rsidR="008372C5" w:rsidRPr="009E2E2B">
        <w:t>/1</w:t>
      </w:r>
      <w:r w:rsidR="00D543A0">
        <w:t>8</w:t>
      </w:r>
      <w:r w:rsidR="008372C5" w:rsidRPr="009E2E2B">
        <w:t>-</w:t>
      </w:r>
      <w:r w:rsidR="00DD26AB">
        <w:t xml:space="preserve">02/50, </w:t>
      </w:r>
      <w:r w:rsidR="00664519" w:rsidRPr="009E2E2B">
        <w:t xml:space="preserve"> </w:t>
      </w:r>
      <w:proofErr w:type="spellStart"/>
      <w:r w:rsidR="00664519" w:rsidRPr="009E2E2B">
        <w:t>Ur.broj</w:t>
      </w:r>
      <w:proofErr w:type="spellEnd"/>
      <w:r w:rsidR="00664519" w:rsidRPr="009E2E2B">
        <w:t>:</w:t>
      </w:r>
      <w:r w:rsidR="00D543A0">
        <w:t>08-</w:t>
      </w:r>
      <w:r w:rsidR="00DD26AB">
        <w:t>5301</w:t>
      </w:r>
      <w:r w:rsidR="00D543A0">
        <w:t>-18-</w:t>
      </w:r>
      <w:r w:rsidR="00DD26AB">
        <w:t>7722</w:t>
      </w:r>
      <w:r w:rsidR="00430F05">
        <w:t xml:space="preserve"> </w:t>
      </w:r>
      <w:r w:rsidR="00430F05" w:rsidRPr="00430F05">
        <w:t xml:space="preserve"> </w:t>
      </w:r>
      <w:r w:rsidR="00430F05">
        <w:t>uz podnesak stečajnog upravitelja od 18. ožujka 2019.</w:t>
      </w:r>
    </w:p>
    <w:p w:rsidRDefault="00D543A0" w:rsidP="003E74EE" w:rsidR="00D543A0" w:rsidRPr="009E2E2B">
      <w:pPr>
        <w:numPr>
          <w:ilvl w:val="0"/>
          <w:numId w:val="3"/>
        </w:numPr>
      </w:pPr>
      <w:r>
        <w:t>e-Oglasna ploča sudova</w:t>
      </w:r>
    </w:p>
    <w:p w:rsidRDefault="00DC59A2" w:rsidP="0020610B" w:rsidR="00DC59A2" w:rsidRPr="009E2E2B">
      <w:pPr>
        <w:numPr>
          <w:ilvl w:val="0"/>
          <w:numId w:val="3"/>
        </w:numPr>
      </w:pPr>
      <w:r w:rsidRPr="009E2E2B">
        <w:t>računovodstvo suda</w:t>
      </w:r>
    </w:p>
    <w:p w:rsidRDefault="0020610B" w:rsidP="00F60CD9" w:rsidR="0020610B" w:rsidRPr="009E2E2B">
      <w:pPr>
        <w:numPr>
          <w:ilvl w:val="0"/>
          <w:numId w:val="3"/>
        </w:numPr>
      </w:pPr>
      <w:r w:rsidRPr="009E2E2B">
        <w:t>u spis</w:t>
      </w:r>
    </w:p>
    <w:p w:rsidRDefault="0020610B" w:rsidP="0020610B" w:rsidR="0020610B" w:rsidRPr="009E2E2B"/>
    <w:p w:rsidRDefault="0020610B" w:rsidP="0020610B" w:rsidR="0020610B" w:rsidRPr="009E2E2B"/>
    <w:p w:rsidRDefault="0020610B" w:rsidP="0020610B" w:rsidR="0020610B" w:rsidRPr="009E2E2B">
      <w:pPr>
        <w:ind w:firstLine="360"/>
      </w:pPr>
    </w:p>
    <w:p w:rsidRDefault="0020610B" w:rsidP="005A3991" w:rsidR="0020610B" w:rsidRPr="009E2E2B">
      <w:pPr>
        <w:ind w:firstLine="360"/>
      </w:pPr>
    </w:p>
    <w:sectPr w:rsidSect="003C5ED2" w:rsidR="0020610B" w:rsidRPr="009E2E2B">
      <w:headerReference w:type="default" r:id="rId11"/>
      <w:headerReference w:type="firs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1438" w:rsidP="003C6ABB" w:rsidR="003C6ABB" w:rsidRPr="00F60CD9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80C18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</w:r>
    <w:proofErr w:type="spellStart"/>
    <w:r w:rsidR="003C6ABB">
      <w:t>Posl</w:t>
    </w:r>
    <w:proofErr w:type="spellEnd"/>
    <w:r w:rsidR="003C6ABB">
      <w:t>. br.: 1 St-653/15-14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76A3" w:rsidP="003E74EE" w:rsidR="003C76A3" w:rsidRPr="00F60CD9">
    <w:pPr>
      <w:jc w:val="right"/>
    </w:pPr>
    <w:r>
      <w:t>P</w:t>
    </w:r>
    <w:r w:rsidR="00CD6519">
      <w:t xml:space="preserve">oslovni broj: </w:t>
    </w:r>
    <w:r w:rsidR="003E74EE">
      <w:t xml:space="preserve"> 2</w:t>
    </w:r>
    <w:r w:rsidR="00280C18">
      <w:t xml:space="preserve"> St-</w:t>
    </w:r>
    <w:r w:rsidR="00DD26AB">
      <w:t>382/2017-</w:t>
    </w:r>
    <w:r w:rsidR="00430F05">
      <w:t>25</w:t>
    </w:r>
  </w:p>
  <w:p w:rsidRDefault="003C76A3" w:rsidP="003C76A3" w:rsidR="003C76A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1F3A204E"/>
    <w:multiLevelType w:val="hybridMultilevel"/>
    <w:tmpl w:val="6E147C52"/>
    <w:lvl w:tplc="9946955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4D3E0922"/>
    <w:multiLevelType w:val="hybridMultilevel"/>
    <w:tmpl w:val="579A2240"/>
    <w:lvl w:tplc="26A860A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0"/>
  </w:num>
  <w:num w:numId="3">
    <w:abstractNumId w:val="8"/>
  </w:num>
  <w:num w:numId="4">
    <w:abstractNumId w:val="3"/>
  </w:num>
  <w:num w:numId="5">
    <w:abstractNumId w:val="0"/>
  </w:num>
  <w:num w:numId="6">
    <w:abstractNumId w:val="1"/>
  </w:num>
  <w:num w:numId="7">
    <w:abstractNumId w:val="4"/>
  </w:num>
  <w:num w:numId="8">
    <w:abstractNumId w:val="7"/>
  </w:num>
  <w:num w:numId="9">
    <w:abstractNumId w:val="6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511D7"/>
    <w:rsid w:val="0025294D"/>
    <w:rsid w:val="002535AA"/>
    <w:rsid w:val="00255016"/>
    <w:rsid w:val="00256564"/>
    <w:rsid w:val="00280133"/>
    <w:rsid w:val="00280C18"/>
    <w:rsid w:val="0028521F"/>
    <w:rsid w:val="00285EF8"/>
    <w:rsid w:val="00296976"/>
    <w:rsid w:val="002A16C9"/>
    <w:rsid w:val="002A1E48"/>
    <w:rsid w:val="002A2216"/>
    <w:rsid w:val="002A72E9"/>
    <w:rsid w:val="002A74FB"/>
    <w:rsid w:val="002B06EA"/>
    <w:rsid w:val="002B282E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C76A3"/>
    <w:rsid w:val="003D3F43"/>
    <w:rsid w:val="003E39C3"/>
    <w:rsid w:val="003E42F9"/>
    <w:rsid w:val="003E44E6"/>
    <w:rsid w:val="003E74EE"/>
    <w:rsid w:val="003F3D1A"/>
    <w:rsid w:val="003F6C53"/>
    <w:rsid w:val="00407508"/>
    <w:rsid w:val="004224E3"/>
    <w:rsid w:val="004270AE"/>
    <w:rsid w:val="00430F05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419D"/>
    <w:rsid w:val="005E5124"/>
    <w:rsid w:val="005F1585"/>
    <w:rsid w:val="00602E03"/>
    <w:rsid w:val="00604B74"/>
    <w:rsid w:val="00612317"/>
    <w:rsid w:val="00612C9E"/>
    <w:rsid w:val="00617000"/>
    <w:rsid w:val="00621863"/>
    <w:rsid w:val="006239E2"/>
    <w:rsid w:val="00631438"/>
    <w:rsid w:val="00632231"/>
    <w:rsid w:val="00637192"/>
    <w:rsid w:val="0063724D"/>
    <w:rsid w:val="00650C5F"/>
    <w:rsid w:val="006510EC"/>
    <w:rsid w:val="00653F1D"/>
    <w:rsid w:val="00664519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372C5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E2B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D6519"/>
    <w:rsid w:val="00CE13A4"/>
    <w:rsid w:val="00CF0444"/>
    <w:rsid w:val="00D04475"/>
    <w:rsid w:val="00D221FC"/>
    <w:rsid w:val="00D344BB"/>
    <w:rsid w:val="00D41552"/>
    <w:rsid w:val="00D4744E"/>
    <w:rsid w:val="00D543A0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C59A2"/>
    <w:rsid w:val="00DD26AB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372C5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372C5"/>
    <w:rPr>
      <w:sz w:val="24"/>
    </w:rPr>
  </w:style>
  <w:style w:styleId="Reetkatablice" w:type="table">
    <w:name w:val="Table Grid"/>
    <w:basedOn w:val="Obinatablica"/>
    <w:uiPriority w:val="59"/>
    <w:rsid w:val="003E44E6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E41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419D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E419D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E419D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E419D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372C5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372C5"/>
    <w:rPr>
      <w:sz w:val="24"/>
    </w:rPr>
  </w:style>
  <w:style w:styleId="Reetkatablice" w:type="table">
    <w:name w:val="Table Grid"/>
    <w:basedOn w:val="Obinatablica"/>
    <w:uiPriority w:val="59"/>
    <w:rsid w:val="003E44E6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E41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419D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E419D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E419D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E419D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966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075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374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2019.</izvorni_sadrzaj>
    <derivirana_varijabla naziv="DomainObject.DatumDonosenjaOdluke_1">11.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2. travnja 2019.</izvorni_sadrzaj>
    <derivirana_varijabla naziv="DomainObject.Predmet.DatumArhiviranja_1">2. travnja 2019.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2017.</izvorni_sadrzaj>
    <derivirana_varijabla naziv="DomainObject.Predmet.DatumOsnivanja_1">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srpnja 2018.</izvorni_sadrzaj>
    <derivirana_varijabla naziv="DomainObject.Predmet.DatumRjesavanja_1">20. srpnja 2018.</derivirana_varijabla>
  </DomainObject.Predmet.DatumRjesavanja>
  <DomainObject.Predmet.DatumRokaCuvanja>
    <izvorni_sadrzaj>8. kolovoza 2028.</izvorni_sadrzaj>
    <derivirana_varijabla naziv="DomainObject.Predmet.DatumRokaCuvanja_1">8. kolovoza 2028.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2. travnja 2019.</izvorni_sadrzaj>
    <derivirana_varijabla naziv="DomainObject.Predmet.DatumZatvaranja_1">2. travnja 2019.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hr.ibm.icms.common.model.sluzbeneosobe.Referada@52825282[id=5816, dbStatus=null, naziv=Referada 2, oznaka=null, sudac=null] &lt;-hr.ibm.icms.common.model.sluzbeneosobe.Referada@52825282[status dodjele: =false]</izvorni_sadrzaj>
    <derivirana_varijabla naziv="DomainObject.Predmet.MjestoCuvanja_1">hr.ibm.icms.common.model.sluzbeneosobe.Referada@52825282[id=5816, dbStatus=null, naziv=Referada 2, oznaka=null, sudac=null] &lt;-hr.ibm.icms.common.model.sluzbeneosobe.Referada@52825282[status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brisan 18.3.2019.</izvorni_sadrzaj>
    <derivirana_varijabla naziv="DomainObject.Predmet.Opis_1">brisan 18.3.2019.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St-382/2017</izvorni_sadrzaj>
    <derivirana_varijabla naziv="DomainObject.Predmet.OznakaBroj_1">St-382/2017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Tina</izvorni_sadrzaj>
    <derivirana_varijabla naziv="DomainObject.Predmet.PredmetRijesio.Ime_1">Tina</derivirana_varijabla>
  </DomainObject.Predmet.PredmetRijesio.Ime>
  <DomainObject.Predmet.PredmetRijesio.Oib>
    <izvorni_sadrzaj>17329081625</izvorni_sadrzaj>
    <derivirana_varijabla naziv="DomainObject.Predmet.PredmetRijesio.Oib_1">17329081625</derivirana_varijabla>
  </DomainObject.Predmet.PredmetRijesio.Oib>
  <DomainObject.Predmet.PredmetRijesio.Prezime>
    <izvorni_sadrzaj>Grgas</izvorni_sadrzaj>
    <derivirana_varijabla naziv="DomainObject.Predmet.PredmetRijesio.Prezime_1">Grgas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MAJA d.o.o. za djelatnost frizerskih salona i za ugostiteljstvo</izvorni_sadrzaj>
    <derivirana_varijabla naziv="DomainObject.Predmet.ProtustrankaFormated_1">  MAJA d.o.o. za djelatnost frizerskih salona i za ugostiteljstvo</derivirana_varijabla>
  </DomainObject.Predmet.ProtustrankaFormated>
  <DomainObject.Predmet.ProtustrankaFormatedOIB>
    <izvorni_sadrzaj>  MAJA d.o.o. za djelatnost frizerskih salona i za ugostiteljstvo, OIB 07569117474</izvorni_sadrzaj>
    <derivirana_varijabla naziv="DomainObject.Predmet.ProtustrankaFormatedOIB_1">  MAJA d.o.o. za djelatnost frizerskih salona i za ugostiteljstvo, OIB 07569117474</derivirana_varijabla>
  </DomainObject.Predmet.ProtustrankaFormatedOIB>
  <DomainObject.Predmet.ProtustrankaFormatedWithAdress>
    <izvorni_sadrzaj> MAJA d.o.o. za djelatnost frizerskih salona i za ugostiteljstvo, Put Nina 135, 23000 Zadar</izvorni_sadrzaj>
    <derivirana_varijabla naziv="DomainObject.Predmet.ProtustrankaFormatedWithAdress_1"> MAJA d.o.o. za djelatnost frizerskih salona i za ugostiteljstvo, Put Nina 135, 23000 Zadar</derivirana_varijabla>
  </DomainObject.Predmet.ProtustrankaFormatedWithAdress>
  <DomainObject.Predmet.ProtustrankaFormatedWithAdressOIB>
    <izvorni_sadrzaj> MAJA d.o.o. za djelatnost frizerskih salona i za ugostiteljstvo, OIB 07569117474, Put Nina 135, 23000 Zadar</izvorni_sadrzaj>
    <derivirana_varijabla naziv="DomainObject.Predmet.ProtustrankaFormatedWithAdressOIB_1"> MAJA d.o.o. za djelatnost frizerskih salona i za ugostiteljstvo, OIB 07569117474, Put Nina 135, 23000 Zadar</derivirana_varijabla>
  </DomainObject.Predmet.ProtustrankaFormatedWithAdressOIB>
  <DomainObject.Predmet.ProtustrankaWithAdress>
    <izvorni_sadrzaj>MAJA d.o.o. za djelatnost frizerskih salona i za ugostiteljstvo Put Nina 135, 23000 Zadar</izvorni_sadrzaj>
    <derivirana_varijabla naziv="DomainObject.Predmet.ProtustrankaWithAdress_1">MAJA d.o.o. za djelatnost frizerskih salona i za ugostiteljstvo Put Nina 135, 23000 Zadar</derivirana_varijabla>
  </DomainObject.Predmet.ProtustrankaWithAdress>
  <DomainObject.Predmet.ProtustrankaWithAdressOIB>
    <izvorni_sadrzaj>MAJA d.o.o. za djelatnost frizerskih salona i za ugostiteljstvo, OIB 07569117474, Put Nina 135, 23000 Zadar</izvorni_sadrzaj>
    <derivirana_varijabla naziv="DomainObject.Predmet.ProtustrankaWithAdressOIB_1">MAJA d.o.o. za djelatnost frizerskih salona i za ugostiteljstvo, OIB 07569117474, Put Nina 135, 23000 Zadar</derivirana_varijabla>
  </DomainObject.Predmet.ProtustrankaWithAdressOIB>
  <DomainObject.Predmet.ProtustrankaNazivFormated>
    <izvorni_sadrzaj>MAJA d.o.o. za djelatnost frizerskih salona i za ugostiteljstvo</izvorni_sadrzaj>
    <derivirana_varijabla naziv="DomainObject.Predmet.ProtustrankaNazivFormated_1">MAJA d.o.o. za djelatnost frizerskih salona i za ugostiteljstvo</derivirana_varijabla>
  </DomainObject.Predmet.ProtustrankaNazivFormated>
  <DomainObject.Predmet.ProtustrankaNazivFormatedOIB>
    <izvorni_sadrzaj>MAJA d.o.o. za djelatnost frizerskih salona i za ugostiteljstvo, OIB 07569117474</izvorni_sadrzaj>
    <derivirana_varijabla naziv="DomainObject.Predmet.ProtustrankaNazivFormatedOIB_1">MAJA d.o.o. za djelatnost frizerskih salona i za ugostiteljstvo, OIB 07569117474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ŽDO - ZADAR; Maja Grgeč</izvorni_sadrzaj>
    <derivirana_varijabla naziv="DomainObject.Predmet.StrankaFormated_1">  FINA; ŽDO - ZADAR; Maja Grgeč</derivirana_varijabla>
  </DomainObject.Predmet.StrankaFormated>
  <DomainObject.Predmet.StrankaFormatedOIB>
    <izvorni_sadrzaj>  FINA, OIB 85821130368; ŽDO - ZADAR; Maja Grgeč, OIB 61155770819</izvorni_sadrzaj>
    <derivirana_varijabla naziv="DomainObject.Predmet.StrankaFormatedOIB_1">  FINA, OIB 85821130368; ŽDO - ZADAR; Maja Grgeč, OIB 61155770819</derivirana_varijabla>
  </DomainObject.Predmet.StrankaFormatedOIB>
  <DomainObject.Predmet.StrankaFormatedWithAdress>
    <izvorni_sadrzaj> FINA; ŽDO - ZADAR; Maja Grgeč, VUKOVARSKA ULICA 45 (ranije: MURVICA, MURVICA DONJA, 23), 23000 Murvica</izvorni_sadrzaj>
    <derivirana_varijabla naziv="DomainObject.Predmet.StrankaFormatedWithAdress_1"> FINA; ŽDO - ZADAR; Maja Grgeč, VUKOVARSKA ULICA 45 (ranije: MURVICA, MURVICA DONJA, 23), 23000 Murvica</derivirana_varijabla>
  </DomainObject.Predmet.StrankaFormatedWithAdress>
  <DomainObject.Predmet.StrankaFormatedWithAdressOIB>
    <izvorni_sadrzaj> FINA, OIB 85821130368; ŽDO - ZADAR; Maja Grgeč, OIB 61155770819, VUKOVARSKA ULICA 45 (ranije: MURVICA, MURVICA DONJA, 23), 23000 Murvica</izvorni_sadrzaj>
    <derivirana_varijabla naziv="DomainObject.Predmet.StrankaFormatedWithAdressOIB_1"> FINA, OIB 85821130368; ŽDO - ZADAR; Maja Grgeč, OIB 61155770819, VUKOVARSKA ULICA 45 (ranije: MURVICA, MURVICA DONJA, 23), 23000 Murvica</derivirana_varijabla>
  </DomainObject.Predmet.StrankaFormatedWithAdressOIB>
  <DomainObject.Predmet.StrankaWithAdress>
    <izvorni_sadrzaj>FINA ,ŽDO - ZADAR ,Maja Grgeč VUKOVARSKA ULICA 45 (ranije: MURVICA, MURVICA DONJA, 23),23000 Murvica</izvorni_sadrzaj>
    <derivirana_varijabla naziv="DomainObject.Predmet.StrankaWithAdress_1">FINA ,ŽDO - ZADAR ,Maja Grgeč VUKOVARSKA ULICA 45 (ranije: MURVICA, MURVICA DONJA, 23),23000 Murvica</derivirana_varijabla>
  </DomainObject.Predmet.StrankaWithAdress>
  <DomainObject.Predmet.StrankaWithAdressOIB>
    <izvorni_sadrzaj>FINA, OIB 85821130368,ŽDO - ZADAR,Maja Grgeč, OIB 61155770819, VUKOVARSKA ULICA 45 (ranije: MURVICA, MURVICA DONJA, 23),23000 Murvica</izvorni_sadrzaj>
    <derivirana_varijabla naziv="DomainObject.Predmet.StrankaWithAdressOIB_1">FINA, OIB 85821130368,ŽDO - ZADAR,Maja Grgeč, OIB 61155770819, VUKOVARSKA ULICA 45 (ranije: MURVICA, MURVICA DONJA, 23),23000 Murvica</derivirana_varijabla>
  </DomainObject.Predmet.StrankaWithAdressOIB>
  <DomainObject.Predmet.StrankaNazivFormated>
    <izvorni_sadrzaj>FINA,ŽDO - ZADAR,Maja Grgeč</izvorni_sadrzaj>
    <derivirana_varijabla naziv="DomainObject.Predmet.StrankaNazivFormated_1">FINA,ŽDO - ZADAR,Maja Grgeč</derivirana_varijabla>
  </DomainObject.Predmet.StrankaNazivFormated>
  <DomainObject.Predmet.StrankaNazivFormatedOIB>
    <izvorni_sadrzaj>FINA, OIB 85821130368,ŽDO - ZADAR,Maja Grgeč, OIB 61155770819</izvorni_sadrzaj>
    <derivirana_varijabla naziv="DomainObject.Predmet.StrankaNazivFormatedOIB_1">FINA, OIB 85821130368,ŽDO - ZADAR,Maja Grgeč, OIB 61155770819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ŽDO - ZADAR</item>
      <item>Maja Grgeč</item>
    </izvorni_sadrzaj>
    <derivirana_varijabla naziv="DomainObject.Predmet.StrankaListFormated_1">
      <item>FINA</item>
      <item>ŽDO - ZADAR</item>
      <item>Maja Grgeč</item>
    </derivirana_varijabla>
  </DomainObject.Predmet.StrankaListFormated>
  <DomainObject.Predmet.StrankaListFormatedOIB>
    <izvorni_sadrzaj>
      <item>FINA, OIB 85821130368</item>
      <item>ŽDO - ZADAR</item>
      <item>Maja Grgeč, OIB 61155770819</item>
    </izvorni_sadrzaj>
    <derivirana_varijabla naziv="DomainObject.Predmet.StrankaListFormatedOIB_1">
      <item>FINA, OIB 85821130368</item>
      <item>ŽDO - ZADAR</item>
      <item>Maja Grgeč, OIB 61155770819</item>
    </derivirana_varijabla>
  </DomainObject.Predmet.StrankaListFormatedOIB>
  <DomainObject.Predmet.StrankaListFormatedWithAdress>
    <izvorni_sadrzaj>
      <item>FINA</item>
      <item>ŽDO - ZADAR</item>
      <item>Maja Grgeč, VUKOVARSKA ULICA 45 (ranije: MURVICA, MURVICA DONJA, 23), 23000 Murvica</item>
    </izvorni_sadrzaj>
    <derivirana_varijabla naziv="DomainObject.Predmet.StrankaListFormatedWithAdress_1">
      <item>FINA</item>
      <item>ŽDO - ZADAR</item>
      <item>Maja Grgeč, VUKOVARSKA ULICA 45 (ranije: MURVICA, MURVICA DONJA, 23), 23000 Murvica</item>
    </derivirana_varijabla>
  </DomainObject.Predmet.StrankaListFormatedWithAdress>
  <DomainObject.Predmet.StrankaListFormatedWithAdressOIB>
    <izvorni_sadrzaj>
      <item>FINA, OIB 85821130368</item>
      <item>ŽDO - ZADAR</item>
      <item>Maja Grgeč, OIB 61155770819, VUKOVARSKA ULICA 45 (ranije: MURVICA, MURVICA DONJA, 23), 23000 Murvica</item>
    </izvorni_sadrzaj>
    <derivirana_varijabla naziv="DomainObject.Predmet.StrankaListFormatedWithAdressOIB_1">
      <item>FINA, OIB 85821130368</item>
      <item>ŽDO - ZADAR</item>
      <item>Maja Grgeč, OIB 61155770819, VUKOVARSKA ULICA 45 (ranije: MURVICA, MURVICA DONJA, 23), 23000 Murvica</item>
    </derivirana_varijabla>
  </DomainObject.Predmet.StrankaListFormatedWithAdressOIB>
  <DomainObject.Predmet.StrankaListNazivFormated>
    <izvorni_sadrzaj>
      <item>FINA</item>
      <item>ŽDO - ZADAR</item>
      <item>Maja Grgeč</item>
    </izvorni_sadrzaj>
    <derivirana_varijabla naziv="DomainObject.Predmet.StrankaListNazivFormated_1">
      <item>FINA</item>
      <item>ŽDO - ZADAR</item>
      <item>Maja Grgeč</item>
    </derivirana_varijabla>
  </DomainObject.Predmet.StrankaListNazivFormated>
  <DomainObject.Predmet.StrankaListNazivFormatedOIB>
    <izvorni_sadrzaj>
      <item>FINA, OIB 85821130368</item>
      <item>ŽDO - ZADAR</item>
      <item>Maja Grgeč, OIB 61155770819</item>
    </izvorni_sadrzaj>
    <derivirana_varijabla naziv="DomainObject.Predmet.StrankaListNazivFormatedOIB_1">
      <item>FINA, OIB 85821130368</item>
      <item>ŽDO - ZADAR</item>
      <item>Maja Grgeč, OIB 61155770819</item>
    </derivirana_varijabla>
  </DomainObject.Predmet.StrankaListNazivFormatedOIB>
  <DomainObject.Predmet.ProtuStrankaListFormated>
    <izvorni_sadrzaj>
      <item>MAJA d.o.o. za djelatnost frizerskih salona i za ugostiteljstvo</item>
    </izvorni_sadrzaj>
    <derivirana_varijabla naziv="DomainObject.Predmet.ProtuStrankaListFormated_1">
      <item>MAJA d.o.o. za djelatnost frizerskih salona i za ugostiteljstvo</item>
    </derivirana_varijabla>
  </DomainObject.Predmet.ProtuStrankaListFormated>
  <DomainObject.Predmet.ProtuStrankaListFormatedOIB>
    <izvorni_sadrzaj>
      <item>MAJA d.o.o. za djelatnost frizerskih salona i za ugostiteljstvo, OIB 07569117474</item>
    </izvorni_sadrzaj>
    <derivirana_varijabla naziv="DomainObject.Predmet.ProtuStrankaListFormatedOIB_1">
      <item>MAJA d.o.o. za djelatnost frizerskih salona i za ugostiteljstvo, OIB 07569117474</item>
    </derivirana_varijabla>
  </DomainObject.Predmet.ProtuStrankaListFormatedOIB>
  <DomainObject.Predmet.ProtuStrankaListFormatedWithAdress>
    <izvorni_sadrzaj>
      <item>MAJA d.o.o. za djelatnost frizerskih salona i za ugostiteljstvo, Put Nina 135, 23000 Zadar</item>
    </izvorni_sadrzaj>
    <derivirana_varijabla naziv="DomainObject.Predmet.ProtuStrankaListFormatedWithAdress_1">
      <item>MAJA d.o.o. za djelatnost frizerskih salona i za ugostiteljstvo, Put Nina 135, 23000 Zadar</item>
    </derivirana_varijabla>
  </DomainObject.Predmet.ProtuStrankaListFormatedWithAdress>
  <DomainObject.Predmet.ProtuStrankaListFormatedWithAdressOIB>
    <izvorni_sadrzaj>
      <item>MAJA d.o.o. za djelatnost frizerskih salona i za ugostiteljstvo, OIB 07569117474, Put Nina 135, 23000 Zadar</item>
    </izvorni_sadrzaj>
    <derivirana_varijabla naziv="DomainObject.Predmet.ProtuStrankaListFormatedWithAdressOIB_1">
      <item>MAJA d.o.o. za djelatnost frizerskih salona i za ugostiteljstvo, OIB 07569117474, Put Nina 135, 23000 Zadar</item>
    </derivirana_varijabla>
  </DomainObject.Predmet.ProtuStrankaListFormatedWithAdressOIB>
  <DomainObject.Predmet.ProtuStrankaListNazivFormated>
    <izvorni_sadrzaj>
      <item>MAJA d.o.o. za djelatnost frizerskih salona i za ugostiteljstvo</item>
    </izvorni_sadrzaj>
    <derivirana_varijabla naziv="DomainObject.Predmet.ProtuStrankaListNazivFormated_1">
      <item>MAJA d.o.o. za djelatnost frizerskih salona i za ugostiteljstvo</item>
    </derivirana_varijabla>
  </DomainObject.Predmet.ProtuStrankaListNazivFormated>
  <DomainObject.Predmet.ProtuStrankaListNazivFormatedOIB>
    <izvorni_sadrzaj>
      <item>MAJA d.o.o. za djelatnost frizerskih salona i za ugostiteljstvo, OIB 07569117474</item>
    </izvorni_sadrzaj>
    <derivirana_varijabla naziv="DomainObject.Predmet.ProtuStrankaListNazivFormatedOIB_1">
      <item>MAJA d.o.o. za djelatnost frizerskih salona i za ugostiteljstvo, OIB 07569117474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2019.</izvorni_sadrzaj>
    <derivirana_varijabla naziv="DomainObject.Datum_1">11.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MAJA d.o.o. za djelatnost frizerskih salona i za ugostiteljstvo</izvorni_sadrzaj>
    <derivirana_varijabla naziv="DomainObject.Predmet.ProtustrankaIDrugi_1">MAJA d.o.o. za djelatnost frizerskih salona i za ugostiteljstvo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MAJA d.o.o. za djelatnost frizerskih salona i za ugostiteljstvo, OIB 07569117474, Put Nina 135, 23000 Zadar</izvorni_sadrzaj>
    <derivirana_varijabla naziv="DomainObject.Predmet.ProtustrankaIDrugiAdressOIB_1">MAJA d.o.o. za djelatnost frizerskih salona i za ugostiteljstvo, OIB 07569117474, Put Nina 135,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srpnja 2018.</izvorni_sadrzaj>
    <derivirana_varijabla naziv="DomainObject.Predmet.OdlukaRjesenje.DatumDonosenjaOdluke_1">20. srpnja 2018.</derivirana_varijabla>
  </DomainObject.Predmet.OdlukaRjesenje.DatumDonosenjaOdluke>
  <DomainObject.Predmet.OdlukaRjesenje.DatumPravomocnosti>
    <izvorni_sadrzaj>8. kolovoza 2018.</izvorni_sadrzaj>
    <derivirana_varijabla naziv="DomainObject.Predmet.OdlukaRjesenje.DatumPravomocnosti_1">8. kolovoza 2018.</derivirana_varijabla>
  </DomainObject.Predmet.OdlukaRjesenje.DatumPravomocnosti>
  <DomainObject.Predmet.OdlukaRjesenje.Oznaka>
    <izvorni_sadrzaj>St-382/2017-14</izvorni_sadrzaj>
    <derivirana_varijabla naziv="DomainObject.Predmet.OdlukaRjesenje.Oznaka_1">St-382/2017-14</derivirana_varijabla>
  </DomainObject.Predmet.OdlukaRjesenje.Oznaka>
  <DomainObject.Predmet.SudioniciListNaziv>
    <izvorni_sadrzaj>
      <item>MAJA d.o.o. za djelatnost frizerskih salona i za ugostiteljstvo</item>
      <item>FINA</item>
      <item>ŽDO - ZADAR</item>
      <item>Maja Grgeč</item>
    </izvorni_sadrzaj>
    <derivirana_varijabla naziv="DomainObject.Predmet.SudioniciListNaziv_1">
      <item>MAJA d.o.o. za djelatnost frizerskih salona i za ugostiteljstvo</item>
      <item>FINA</item>
      <item>ŽDO - ZADAR</item>
      <item>Maja Grgeč</item>
    </derivirana_varijabla>
  </DomainObject.Predmet.SudioniciListNaziv>
  <DomainObject.Predmet.SudioniciListAdressOIB>
    <izvorni_sadrzaj>
      <item>MAJA d.o.o. za djelatnost frizerskih salona i za ugostiteljstvo, OIB 07569117474, Put Nina 135,23000 Zadar</item>
      <item>FINA, OIB 85821130368</item>
      <item>ŽDO - ZADAR</item>
      <item>Maja Grgeč, OIB 61155770819, VUKOVARSKA ULICA 45 (ranije: MURVICA, MURVICA DONJA, 23),23000 Murvica</item>
    </izvorni_sadrzaj>
    <derivirana_varijabla naziv="DomainObject.Predmet.SudioniciListAdressOIB_1">
      <item>MAJA d.o.o. za djelatnost frizerskih salona i za ugostiteljstvo, OIB 07569117474, Put Nina 135,23000 Zadar</item>
      <item>FINA, OIB 85821130368</item>
      <item>ŽDO - ZADAR</item>
      <item>Maja Grgeč, OIB 61155770819, VUKOVARSKA ULICA 45 (ranije: MURVICA, MURVICA DONJA, 23),23000 Murvica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07569117474</item>
      <item>, OIB 85821130368</item>
      <item>, OIB null</item>
      <item>, OIB 61155770819</item>
    </izvorni_sadrzaj>
    <derivirana_varijabla naziv="DomainObject.Predmet.SudioniciListNazivOIB_1">
      <item>, OIB 07569117474</item>
      <item>, OIB 85821130368</item>
      <item>, OIB null</item>
      <item>, OIB 61155770819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studenog 2017.</izvorni_sadrzaj>
    <derivirana_varijabla naziv="DomainObject.Predmet.DatumZadnjeOdrzaneSudskeRadnje_1">9. studenog 2017.</derivirana_varijabla>
  </DomainObject.Predmet.DatumZadnjeOdrzaneSudskeRadnje>
  <DomainObject.PredzadnjaOdlukaIzPredmeta.DatumDonosenjaOdluke>
    <izvorni_sadrzaj>6. ožujka 2019.</izvorni_sadrzaj>
    <derivirana_varijabla naziv="DomainObject.PredzadnjaOdlukaIzPredmeta.DatumDonosenjaOdluke_1">6. ožujka 2019.</derivirana_varijabla>
  </DomainObject.PredzadnjaOdlukaIzPredmeta.DatumDonosenjaOdluke>
  <DomainObject.PredzadnjaOdlukaIzPredmeta.Oznaka>
    <izvorni_sadrzaj>St-382/2017-21</izvorni_sadrzaj>
    <derivirana_varijabla naziv="DomainObject.PredzadnjaOdlukaIzPredmeta.Oznaka_1">St-382/2017-21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335FD0-3C5F-4DFB-9745-B1B2DB0EBC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202</properties:Words>
  <properties:Characters>1010</properties:Characters>
  <properties:Lines>43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2019-04-11T09:31:00Z</dcterms:created>
  <dc:creator>Administrator</dc:creator>
  <cp:lastModifiedBy>Martina Kalmeta</cp:lastModifiedBy>
  <cp:lastPrinted>2019-04-11T10:48:00Z</cp:lastPrinted>
  <dcterms:modified xmlns:xsi="http://www.w3.org/2001/XMLSchema-instance" xsi:type="dcterms:W3CDTF">2019-04-11T10:48:00Z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(St-382-17 nalog FINI čl. 112. st. 5 - 11.4.2019..docx)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