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1a1f" w14:paraId="fee1a1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E722D">
        <w:t>TULIPAN PARK ČIOVO</w:t>
      </w:r>
      <w:r w:rsidR="00BE640B">
        <w:t xml:space="preserve"> d.o.o.</w:t>
      </w:r>
      <w:r w:rsidR="00BE640B" w:rsidRPr="00BE640B">
        <w:t xml:space="preserve"> </w:t>
      </w:r>
      <w:r w:rsidR="00BE640B">
        <w:t>Split,</w:t>
      </w:r>
      <w:r w:rsidR="002E722D">
        <w:t xml:space="preserve"> Sukoišanska 43, OIB: 37327153577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E722D" w:rsidRPr="002E722D">
        <w:t>TULIPAN PARK ČIOVO</w:t>
      </w:r>
      <w:r w:rsidR="00BE640B">
        <w:t xml:space="preserve"> d.o.o. Split, Sukoišanska 43, </w:t>
      </w:r>
      <w:r w:rsidR="002E722D" w:rsidRPr="002E722D">
        <w:t>OIB: 37327153577</w:t>
      </w:r>
      <w:r w:rsidR="0072205E" w:rsidRPr="0072205E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 xml:space="preserve">od </w:t>
      </w:r>
      <w:r w:rsidR="002E722D">
        <w:t xml:space="preserve">14.882.256,09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2205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E722D">
      <w:t>1142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C3C"/>
    <w:rsid w:val="002A61F9"/>
    <w:rsid w:val="002B2B0D"/>
    <w:rsid w:val="002B402A"/>
    <w:rsid w:val="002C35A5"/>
    <w:rsid w:val="002D5FC4"/>
    <w:rsid w:val="002E012D"/>
    <w:rsid w:val="002E72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3C29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2205E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0C9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0B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CF37CC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2E77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3F9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PARK ČIOVO, d.o.o. za građenje</izvorni_sadrzaj>
    <derivirana_varijabla naziv="DomainObject.Predmet.ProtustrankaFormated_1">  TULIPAN PARK ČIOVO, d.o.o. za građenje</derivirana_varijabla>
  </DomainObject.Predmet.ProtustrankaFormated>
  <DomainObject.Predmet.ProtustrankaFormatedOIB>
    <izvorni_sadrzaj>  TULIPAN PARK ČIOVO, d.o.o. za građenje, OIB 37327153577</izvorni_sadrzaj>
    <derivirana_varijabla naziv="DomainObject.Predmet.ProtustrankaFormatedOIB_1">  TULIPAN PARK ČIOVO, d.o.o. za građenje, OIB 37327153577</derivirana_varijabla>
  </DomainObject.Predmet.ProtustrankaFormatedOIB>
  <DomainObject.Predmet.ProtustrankaFormatedWithAdress>
    <izvorni_sadrzaj> TULIPAN PARK ČIOVO, d.o.o. za građenje, Sukoišanska 43, 21000 Split</izvorni_sadrzaj>
    <derivirana_varijabla naziv="DomainObject.Predmet.ProtustrankaFormatedWithAdress_1"> TULIPAN PARK ČIOVO, d.o.o. za građenje, Sukoišanska 43, 21000 Split</derivirana_varijabla>
  </DomainObject.Predmet.ProtustrankaFormatedWithAdress>
  <DomainObject.Predmet.ProtustrankaFormatedWithAdressOIB>
    <izvorni_sadrzaj> TULIPAN PARK ČIOVO, d.o.o. za građenje, OIB 37327153577, Sukoišanska 43, 21000 Split</izvorni_sadrzaj>
    <derivirana_varijabla naziv="DomainObject.Predmet.ProtustrankaFormatedWithAdressOIB_1"> TULIPAN PARK ČIOVO, d.o.o. za građenje, OIB 37327153577, Sukoišanska 43, 21000 Split</derivirana_varijabla>
  </DomainObject.Predmet.ProtustrankaFormatedWithAdressOIB>
  <DomainObject.Predmet.ProtustrankaWithAdress>
    <izvorni_sadrzaj>TULIPAN PARK ČIOVO, d.o.o. za građenje Sukoišanska 43, 21000 Split</izvorni_sadrzaj>
    <derivirana_varijabla naziv="DomainObject.Predmet.ProtustrankaWithAdress_1">TULIPAN PARK ČIOVO, d.o.o. za građenje Sukoišanska 43, 21000 Split</derivirana_varijabla>
  </DomainObject.Predmet.ProtustrankaWithAdress>
  <DomainObject.Predmet.ProtustrankaWithAdressOIB>
    <izvorni_sadrzaj>TULIPAN PARK ČIOVO, d.o.o. za građenje, OIB 37327153577, Sukoišanska 43, 21000 Split</izvorni_sadrzaj>
    <derivirana_varijabla naziv="DomainObject.Predmet.ProtustrankaWithAdressOIB_1">TULIPAN PARK ČIOVO, d.o.o. za građenje, OIB 37327153577, Sukoišanska 43, 21000 Split</derivirana_varijabla>
  </DomainObject.Predmet.ProtustrankaWithAdressOIB>
  <DomainObject.Predmet.ProtustrankaNazivFormated>
    <izvorni_sadrzaj>TULIPAN PARK ČIOVO, d.o.o. za građenje</izvorni_sadrzaj>
    <derivirana_varijabla naziv="DomainObject.Predmet.ProtustrankaNazivFormated_1">TULIPAN PARK ČIOVO, d.o.o. za građenje</derivirana_varijabla>
  </DomainObject.Predmet.ProtustrankaNazivFormated>
  <DomainObject.Predmet.ProtustrankaNazivFormatedOIB>
    <izvorni_sadrzaj>TULIPAN PARK ČIOVO, d.o.o. za građenje, OIB 37327153577</izvorni_sadrzaj>
    <derivirana_varijabla naziv="DomainObject.Predmet.ProtustrankaNazivFormatedOIB_1">TULIPAN PARK ČIOVO, d.o.o. za građenje, OIB 37327153577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14882256.09</izvorni_sadrzaj>
    <derivirana_varijabla naziv="DomainObject.Predmet.TrenutnaVrijednost_1">14882256.09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PARK ČIOVO, d.o.o. za građenje</item>
    </izvorni_sadrzaj>
    <derivirana_varijabla naziv="DomainObject.Predmet.ProtuStrankaListFormated_1">
      <item>TULIPAN PARK ČIOVO, d.o.o. za građenje</item>
    </derivirana_varijabla>
  </DomainObject.Predmet.ProtuStrankaListFormated>
  <DomainObject.Predmet.ProtuStrankaListFormatedOIB>
    <izvorni_sadrzaj>
      <item>TULIPAN PARK ČIOVO, d.o.o. za građenje, OIB 37327153577</item>
    </izvorni_sadrzaj>
    <derivirana_varijabla naziv="DomainObject.Predmet.ProtuStrankaListFormatedOIB_1">
      <item>TULIPAN PARK ČIOVO, d.o.o. za građenje, OIB 37327153577</item>
    </derivirana_varijabla>
  </DomainObject.Predmet.ProtuStrankaListFormatedOIB>
  <DomainObject.Predmet.ProtuStrankaListFormatedWithAdress>
    <izvorni_sadrzaj>
      <item>TULIPAN PARK ČIOVO, d.o.o. za građenje, Sukoišanska 43, 21000 Split</item>
    </izvorni_sadrzaj>
    <derivirana_varijabla naziv="DomainObject.Predmet.ProtuStrankaListFormatedWithAdress_1">
      <item>TULIPAN PARK ČIOVO, d.o.o. za građenje, Sukoišanska 43, 21000 Split</item>
    </derivirana_varijabla>
  </DomainObject.Predmet.ProtuStrankaListFormatedWithAdress>
  <DomainObject.Predmet.ProtuStrankaListFormatedWithAdressOIB>
    <izvorni_sadrzaj>
      <item>TULIPAN PARK ČIOVO, d.o.o. za građenje, OIB 37327153577, Sukoišanska 43, 21000 Split</item>
    </izvorni_sadrzaj>
    <derivirana_varijabla naziv="DomainObject.Predmet.ProtuStrankaListFormatedWithAdressOIB_1">
      <item>TULIPAN PARK ČIOVO, d.o.o. za građenje, OIB 37327153577, Sukoišanska 43, 21000 Split</item>
    </derivirana_varijabla>
  </DomainObject.Predmet.ProtuStrankaListFormatedWithAdressOIB>
  <DomainObject.Predmet.ProtuStrankaListNazivFormated>
    <izvorni_sadrzaj>
      <item>TULIPAN PARK ČIOVO, d.o.o. za građenje</item>
    </izvorni_sadrzaj>
    <derivirana_varijabla naziv="DomainObject.Predmet.ProtuStrankaListNazivFormated_1">
      <item>TULIPAN PARK ČIOVO, d.o.o. za građenje</item>
    </derivirana_varijabla>
  </DomainObject.Predmet.ProtuStrankaListNazivFormated>
  <DomainObject.Predmet.ProtuStrankaListNazivFormatedOIB>
    <izvorni_sadrzaj>
      <item>TULIPAN PARK ČIOVO, d.o.o. za građenje, OIB 37327153577</item>
    </izvorni_sadrzaj>
    <derivirana_varijabla naziv="DomainObject.Predmet.ProtuStrankaListNazivFormatedOIB_1">
      <item>TULIPAN PARK ČIOVO, d.o.o. za građenje, OIB 37327153577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PARK ČIOVO, d.o.o. za građenje</izvorni_sadrzaj>
    <derivirana_varijabla naziv="DomainObject.Predmet.ProtustrankaIDrugi_1">TULIPAN PARK ČIOVO,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TULIPAN PARK ČIOVO, d.o.o. za građenje, OIB 37327153577, Sukoišanska 43, 21000 Split</izvorni_sadrzaj>
    <derivirana_varijabla naziv="DomainObject.Predmet.ProtustrankaIDrugiAdressOIB_1">TULIPAN PARK ČIOVO, d.o.o. za građenje, OIB 37327153577,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PARK ČIOVO, d.o.o. za građenje</item>
      <item>FINANCIJSKA AGENCIJA, RC SPLIT</item>
    </izvorni_sadrzaj>
    <derivirana_varijabla naziv="DomainObject.Predmet.SudioniciListNaziv_1">
      <item>TULIPAN PARK ČIOVO, d.o.o. za građenje</item>
      <item>FINANCIJSKA AGENCIJA, RC SPLIT</item>
    </derivirana_varijabla>
  </DomainObject.Predmet.SudioniciListNaziv>
  <DomainObject.Predmet.SudioniciListAdressOIB>
    <izvorni_sadrzaj>
      <item>TULIPAN PARK ČIOVO, d.o.o. za građenje, OIB 37327153577, Sukoišanska 43,21000 Split</item>
      <item>FINANCIJSKA AGENCIJA, RC SPLIT, OIB 85821130368, Mažuranićevo šetalište 24b,21000 Split</item>
    </izvorni_sadrzaj>
    <derivirana_varijabla naziv="DomainObject.Predmet.SudioniciListAdressOIB_1">
      <item>TULIPAN PARK ČIOVO, d.o.o. za građenje, OIB 37327153577, Sukoišanska 43,21000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37327153577</item>
      <item>, OIB 85821130368</item>
    </izvorni_sadrzaj>
    <derivirana_varijabla naziv="DomainObject.Predmet.SudioniciListNazivOIB_1">
      <item>, OIB 37327153577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C5EF8-7A10-4C15-8138-F16647B00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1982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2016-02-09T12:30:00Z</dcterms:created>
  <dc:creator>nmarkovic</dc:creator>
  <cp:lastModifiedBy>Ana Golub Gruić</cp:lastModifiedBy>
  <cp:lastPrinted>2016-02-10T07:32:00Z</cp:lastPrinted>
  <dcterms:modified xmlns:xsi="http://www.w3.org/2001/XMLSchema-instance" xsi:type="dcterms:W3CDTF">2016-02-10T08:39:00Z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