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afde4" w14:paraId="ddafde4" w:rsidRDefault="00AA5237" w:rsidP="004C7981" w:rsidR="004C7981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017BA9">
        <w:t xml:space="preserve"> St-</w:t>
      </w:r>
      <w:r w:rsidR="00177BF1">
        <w:t>356/15-7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AA5237" w:rsidP="00952B68" w:rsidR="00AA5237"/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604B0" w:rsidP="005440C2" w:rsidR="00B604B0" w:rsidRPr="008C3132"/>
    <w:p w:rsidRDefault="00AB42D5" w:rsidP="008D4452" w:rsidR="00AA5237" w:rsidRPr="008C3132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</w:t>
      </w:r>
      <w:r w:rsidR="00745C8F">
        <w:t>dar, Ivana Danila 4., Zadar</w:t>
      </w:r>
      <w:r w:rsidR="001916CF">
        <w:t>, OIB 85821130368</w:t>
      </w:r>
      <w:r w:rsidR="00745C8F">
        <w:t xml:space="preserve"> od </w:t>
      </w:r>
      <w:r w:rsidR="005E6FD0">
        <w:t>2. studenog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5E6FD0">
        <w:t>KEN d.o.o., Zadar, Ive Andrića 55., OIB 83172137894</w:t>
      </w:r>
      <w:r w:rsidR="002A6E5F" w:rsidRPr="00AB42D5">
        <w:t xml:space="preserve">, </w:t>
      </w:r>
      <w:r w:rsidR="00AA5237" w:rsidRPr="008C3132">
        <w:t xml:space="preserve">dana </w:t>
      </w:r>
      <w:r w:rsidR="001916CF">
        <w:t>21</w:t>
      </w:r>
      <w:r w:rsidR="00CD7763">
        <w:t>. ožujka 2016.</w:t>
      </w:r>
    </w:p>
    <w:p w:rsidRDefault="00B604B0" w:rsidP="00316882" w:rsidR="00B604B0" w:rsidRPr="008C3132">
      <w:pPr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1030FD" w:rsidP="001916CF" w:rsidR="001030FD" w:rsidRPr="008C3132"/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</w:t>
      </w:r>
      <w:r w:rsidR="005E6FD0">
        <w:t>KEN d.o.o., Zadar, Ive Andrića 55., OIB 83172137894</w:t>
      </w:r>
      <w:r w:rsidR="008F77CD">
        <w:t xml:space="preserve"> </w:t>
      </w:r>
      <w:r w:rsidR="00AB42D5">
        <w:t xml:space="preserve">s danom </w:t>
      </w:r>
      <w:r w:rsidR="001916CF">
        <w:t>21</w:t>
      </w:r>
      <w:r w:rsidR="00AB42D5">
        <w:t xml:space="preserve">. ožujka 2016. u </w:t>
      </w:r>
      <w:r w:rsidR="001916CF">
        <w:t>8,00</w:t>
      </w:r>
      <w:r w:rsidR="00AB42D5">
        <w:t xml:space="preserve"> 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E41244" w:rsidR="00E41244">
      <w:pPr>
        <w:ind w:hanging="705" w:left="705"/>
        <w:jc w:val="both"/>
      </w:pPr>
      <w:r w:rsidRPr="002B5AAE">
        <w:t>I</w:t>
      </w:r>
      <w:r w:rsidR="00AB42D5"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 w:rsidR="001916CF">
        <w:t>Renato Sabljić iz Zagreba, Zdenački zavoj 14.,</w:t>
      </w:r>
      <w:r w:rsidR="001916CF" w:rsidRPr="00B14877">
        <w:rPr>
          <w:b/>
        </w:rPr>
        <w:t xml:space="preserve"> </w:t>
      </w:r>
      <w:r w:rsidR="001916CF" w:rsidRPr="00C911AF">
        <w:t>OIB: 74644810692</w:t>
      </w:r>
      <w:r w:rsidR="001916CF">
        <w:t>.</w:t>
      </w:r>
    </w:p>
    <w:p w:rsidRDefault="00670F33" w:rsidP="00E41244" w:rsidR="00670F33" w:rsidRPr="002B5AAE">
      <w:pPr>
        <w:ind w:hanging="705" w:left="705"/>
        <w:jc w:val="both"/>
      </w:pP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764B55">
        <w:t xml:space="preserve">skraćeni </w:t>
      </w:r>
      <w:r w:rsidRPr="002B5AAE">
        <w:t>stečajni postupak nad dužnikom</w:t>
      </w:r>
      <w:r w:rsidR="002A6E5F" w:rsidRPr="002A6E5F">
        <w:t xml:space="preserve"> </w:t>
      </w:r>
      <w:r w:rsidR="005E6FD0">
        <w:t>KEN d.o.o., Zadar, Ive Andrića 55., OIB 83172137894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   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1916CF">
        <w:t xml:space="preserve"> 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193657" w:rsidP="00927608" w:rsidR="00193657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 w:rsidR="00AB42D5">
        <w:t xml:space="preserve">skraćenog </w:t>
      </w:r>
      <w:r w:rsidRPr="00572080">
        <w:t xml:space="preserve">stečajnog postupka zastupati stečajnu masu, te u ime stečajnog dužnika, a za račun stečajne mase </w:t>
      </w:r>
      <w:r w:rsidR="00AB42D5">
        <w:t xml:space="preserve">postupke radi prikupljanja imovine koja ulazi u stečajnu masu i prikupljenim sredstvima </w:t>
      </w:r>
      <w:r w:rsidR="000E3B4A">
        <w:t xml:space="preserve">podmiriti nastale troškove stečajnog postupka, a neiskorišteni iznos uplati u Fond za namirenje troškova stečajnog postupka iz čl. 111. Stečajnog zakona. </w:t>
      </w:r>
    </w:p>
    <w:p w:rsidRDefault="00670F33" w:rsidP="00927608" w:rsidR="00670F33" w:rsidRPr="00572080">
      <w:pPr>
        <w:ind w:hanging="705" w:left="705"/>
        <w:jc w:val="both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0E3B4A" w:rsidR="000E3B4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 w:rsidR="00962EE0">
        <w:t xml:space="preserve">dana </w:t>
      </w:r>
      <w:r w:rsidR="005E6FD0">
        <w:t>2. studenog</w:t>
      </w:r>
      <w:r>
        <w:t xml:space="preserve">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="000805EC">
        <w:t xml:space="preserve"> u bitnome navodi da na dan </w:t>
      </w:r>
      <w:r w:rsidR="005158F5">
        <w:t>1</w:t>
      </w:r>
      <w:r w:rsidRPr="00B604B0">
        <w:t>.</w:t>
      </w:r>
      <w:r w:rsidR="005158F5">
        <w:t xml:space="preserve"> rujna 2015.</w:t>
      </w:r>
      <w:r w:rsidRPr="00B604B0">
        <w:t xml:space="preserve"> dužnik u Očevidniku redoslijeda osnova za plaćanje ima evidentirane neizvršene osnove za plaćanje u neprekinutom razdoblju od</w:t>
      </w:r>
      <w:r w:rsidR="003B51BB">
        <w:t xml:space="preserve"> </w:t>
      </w:r>
      <w:r w:rsidR="005E6FD0">
        <w:t>2372</w:t>
      </w:r>
      <w:r w:rsidR="00C45A25">
        <w:t xml:space="preserve"> </w:t>
      </w:r>
      <w:r w:rsidRPr="00B604B0">
        <w:t xml:space="preserve">dana u ukupnom iznosu od </w:t>
      </w:r>
      <w:r w:rsidR="005E6FD0">
        <w:t>675.544,52</w:t>
      </w:r>
      <w:r w:rsidR="00C45A25">
        <w:t xml:space="preserve"> </w:t>
      </w:r>
      <w:r w:rsidRPr="00B604B0">
        <w:t xml:space="preserve">kuna, da nema zaposlenih, </w:t>
      </w:r>
      <w:r w:rsidR="001916CF">
        <w:t xml:space="preserve">ima otvoren račun kod Splitske banke d.d., </w:t>
      </w:r>
      <w:r w:rsidRPr="00B604B0">
        <w:t>kao i da nema zaplijenjenih sredstava na ime predujma za namirenje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434812">
        <w:t>ovaj sud je 18</w:t>
      </w:r>
      <w:r>
        <w:t xml:space="preserve">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/>
    <w:p w:rsidRDefault="000E3B4A" w:rsidP="000E3B4A" w:rsidR="000E3B4A" w:rsidRPr="002B5AAE">
      <w:pPr>
        <w:jc w:val="both"/>
      </w:pPr>
    </w:p>
    <w:p w:rsidRDefault="000E3B4A" w:rsidP="000E3B4A" w:rsidR="000E3B4A">
      <w:pPr>
        <w:jc w:val="center"/>
      </w:pPr>
      <w:r w:rsidRPr="00240F6B">
        <w:t xml:space="preserve">U Zadru, </w:t>
      </w:r>
      <w:r w:rsidR="00434812">
        <w:t xml:space="preserve">dana </w:t>
      </w:r>
      <w:r w:rsidR="001916CF">
        <w:t>21</w:t>
      </w:r>
      <w:r>
        <w:t xml:space="preserve">. </w:t>
      </w:r>
      <w:r w:rsidR="001C2B01">
        <w:t>o</w:t>
      </w:r>
      <w:r>
        <w:t>žujka 2016.</w:t>
      </w:r>
      <w:r w:rsidRPr="00240F6B">
        <w:t xml:space="preserve"> </w:t>
      </w:r>
    </w:p>
    <w:p w:rsidRDefault="000E3B4A" w:rsidP="000E3B4A" w:rsidR="000E3B4A" w:rsidRPr="00240F6B">
      <w:pPr>
        <w:jc w:val="center"/>
      </w:pPr>
    </w:p>
    <w:p w:rsidRDefault="000E3B4A" w:rsidP="000E3B4A" w:rsidR="000E3B4A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0E3B4A" w:rsidP="000E3B4A" w:rsidR="000E3B4A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  <w:t xml:space="preserve">              </w:t>
      </w:r>
    </w:p>
    <w:p w:rsidRDefault="000E3B4A" w:rsidP="000E3B4A" w:rsidR="000E3B4A" w:rsidRPr="00240F6B">
      <w:pPr>
        <w:jc w:val="both"/>
      </w:pPr>
      <w:r w:rsidRPr="00240F6B">
        <w:t>POUKA O PRAVNOM LIJEKU</w:t>
      </w:r>
    </w:p>
    <w:p w:rsidRDefault="000E3B4A" w:rsidP="000E3B4A" w:rsidR="000E3B4A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0E3B4A" w:rsidP="000E3B4A" w:rsidR="000E3B4A">
      <w:pPr>
        <w:ind w:firstLine="708"/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0E3B4A" w:rsidP="000E3B4A" w:rsidR="000E3B4A"/>
    <w:p w:rsidRDefault="000E3B4A" w:rsidP="000E3B4A" w:rsidR="000E3B4A">
      <w:pPr>
        <w:jc w:val="both"/>
      </w:pPr>
    </w:p>
    <w:p w:rsidRDefault="001916CF" w:rsidP="000E3B4A" w:rsidR="001916CF">
      <w:pPr>
        <w:jc w:val="both"/>
      </w:pPr>
    </w:p>
    <w:p w:rsidRDefault="000E3B4A" w:rsidP="000E3B4A" w:rsidR="000E3B4A" w:rsidRPr="00240F6B">
      <w:pPr>
        <w:ind w:firstLine="360"/>
        <w:jc w:val="both"/>
      </w:pPr>
      <w:r w:rsidRPr="00240F6B">
        <w:lastRenderedPageBreak/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upravitelju uz potvrdu</w:t>
      </w:r>
      <w:r w:rsidR="001916CF">
        <w:t xml:space="preserve"> i izjavu</w:t>
      </w:r>
      <w:r w:rsidRPr="00240F6B">
        <w:t xml:space="preserve"> 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</w:t>
      </w:r>
      <w:r w:rsidR="001916CF">
        <w:t>adi provedbe točke V</w:t>
      </w:r>
      <w:r>
        <w:t>. izreke istog,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5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46263C" w:rsidR="0046263C" w:rsidRPr="00AB42D5">
    <w:pPr>
      <w:jc w:val="right"/>
    </w:pPr>
    <w:r w:rsidRPr="00BE1154">
      <w:t xml:space="preserve">                                                                                                   </w:t>
    </w:r>
    <w:r w:rsidR="00177BF1" w:rsidRPr="00AB42D5">
      <w:t>Poslovni broj: 5</w:t>
    </w:r>
    <w:r w:rsidR="00177BF1">
      <w:t xml:space="preserve"> St-356/15-7</w:t>
    </w:r>
  </w:p>
  <w:p w:rsidRDefault="00AA5237" w:rsidP="008C3132" w:rsidR="00AA5237" w:rsidRPr="00BE115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4534"/>
    <w:rsid w:val="001357C2"/>
    <w:rsid w:val="001371D6"/>
    <w:rsid w:val="00147DE6"/>
    <w:rsid w:val="0015425E"/>
    <w:rsid w:val="00157784"/>
    <w:rsid w:val="00171FB9"/>
    <w:rsid w:val="001742EE"/>
    <w:rsid w:val="00177BF1"/>
    <w:rsid w:val="00180627"/>
    <w:rsid w:val="00187FC3"/>
    <w:rsid w:val="001916CF"/>
    <w:rsid w:val="00193657"/>
    <w:rsid w:val="001A4E75"/>
    <w:rsid w:val="001A6833"/>
    <w:rsid w:val="001A68E8"/>
    <w:rsid w:val="001C2B01"/>
    <w:rsid w:val="001C2BC7"/>
    <w:rsid w:val="001C53DB"/>
    <w:rsid w:val="001E5DED"/>
    <w:rsid w:val="001F2E34"/>
    <w:rsid w:val="00200A63"/>
    <w:rsid w:val="00204309"/>
    <w:rsid w:val="00213FC6"/>
    <w:rsid w:val="0021518B"/>
    <w:rsid w:val="00220212"/>
    <w:rsid w:val="00236C6A"/>
    <w:rsid w:val="00251DB9"/>
    <w:rsid w:val="00254DBF"/>
    <w:rsid w:val="002765A5"/>
    <w:rsid w:val="002A1020"/>
    <w:rsid w:val="002A659C"/>
    <w:rsid w:val="002A6E5F"/>
    <w:rsid w:val="002A7B2F"/>
    <w:rsid w:val="002B5E36"/>
    <w:rsid w:val="002B72E4"/>
    <w:rsid w:val="002C1434"/>
    <w:rsid w:val="002C4929"/>
    <w:rsid w:val="002E7187"/>
    <w:rsid w:val="002F4BE9"/>
    <w:rsid w:val="0031086B"/>
    <w:rsid w:val="003123F8"/>
    <w:rsid w:val="0031644E"/>
    <w:rsid w:val="00316882"/>
    <w:rsid w:val="00331E00"/>
    <w:rsid w:val="003325F1"/>
    <w:rsid w:val="003441DB"/>
    <w:rsid w:val="0038575A"/>
    <w:rsid w:val="00393A5F"/>
    <w:rsid w:val="003B1717"/>
    <w:rsid w:val="003B17EE"/>
    <w:rsid w:val="003B51BB"/>
    <w:rsid w:val="003C01D9"/>
    <w:rsid w:val="003C111C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63C"/>
    <w:rsid w:val="004647EF"/>
    <w:rsid w:val="004926D6"/>
    <w:rsid w:val="0049523C"/>
    <w:rsid w:val="004A5D4D"/>
    <w:rsid w:val="004B703D"/>
    <w:rsid w:val="004C2509"/>
    <w:rsid w:val="004C4B52"/>
    <w:rsid w:val="004C7182"/>
    <w:rsid w:val="004C72D2"/>
    <w:rsid w:val="004C7981"/>
    <w:rsid w:val="004E45AE"/>
    <w:rsid w:val="004E498B"/>
    <w:rsid w:val="005158F5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E6FD0"/>
    <w:rsid w:val="005F005F"/>
    <w:rsid w:val="005F46A2"/>
    <w:rsid w:val="00614882"/>
    <w:rsid w:val="00624EE7"/>
    <w:rsid w:val="00630229"/>
    <w:rsid w:val="00635E90"/>
    <w:rsid w:val="00651C48"/>
    <w:rsid w:val="0066155F"/>
    <w:rsid w:val="00670B34"/>
    <w:rsid w:val="00670F33"/>
    <w:rsid w:val="00672754"/>
    <w:rsid w:val="00681B49"/>
    <w:rsid w:val="00685B9B"/>
    <w:rsid w:val="006919B3"/>
    <w:rsid w:val="006961A1"/>
    <w:rsid w:val="006A0EBB"/>
    <w:rsid w:val="006A5EFE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C0700"/>
    <w:rsid w:val="007D6501"/>
    <w:rsid w:val="007D76E3"/>
    <w:rsid w:val="00821286"/>
    <w:rsid w:val="008276F1"/>
    <w:rsid w:val="008455B6"/>
    <w:rsid w:val="008503D7"/>
    <w:rsid w:val="00862CC5"/>
    <w:rsid w:val="008B5890"/>
    <w:rsid w:val="008C078D"/>
    <w:rsid w:val="008C3132"/>
    <w:rsid w:val="008D4452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A3E6B"/>
    <w:rsid w:val="00CA6E9D"/>
    <w:rsid w:val="00CD7763"/>
    <w:rsid w:val="00CE3FDA"/>
    <w:rsid w:val="00CE730F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60302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C6F99"/>
    <w:rsid w:val="00ED5787"/>
    <w:rsid w:val="00EF6F21"/>
    <w:rsid w:val="00F34B4B"/>
    <w:rsid w:val="00F35619"/>
    <w:rsid w:val="00F36175"/>
    <w:rsid w:val="00F56EE3"/>
    <w:rsid w:val="00F63692"/>
    <w:rsid w:val="00F8123B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45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5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5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5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5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45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5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5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5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5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St-356/2015</izvorni_sadrzaj>
    <derivirana_varijabla naziv="DomainObject.Predmet.OznakaBroj_1">St-356/2015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KEN, društvo s ograničenom odgovornošću za trgovinu, prijevoz i zastupstvo</izvorni_sadrzaj>
    <derivirana_varijabla naziv="DomainObject.Predmet.ProtustrankaFormated_1">  KEN, društvo s ograničenom odgovornošću za trgovinu, prijevoz i zastupstvo</derivirana_varijabla>
  </DomainObject.Predmet.ProtustrankaFormated>
  <DomainObject.Predmet.ProtustrankaFormatedOIB>
    <izvorni_sadrzaj>  KEN, društvo s ograničenom odgovornošću za trgovinu, prijevoz i zastupstvo, OIB 83172137894</izvorni_sadrzaj>
    <derivirana_varijabla naziv="DomainObject.Predmet.ProtustrankaFormatedOIB_1">  KEN, društvo s ograničenom odgovornošću za trgovinu, prijevoz i zastupstvo, OIB 83172137894</derivirana_varijabla>
  </DomainObject.Predmet.ProtustrankaFormatedOIB>
  <DomainObject.Predmet.ProtustrankaFormatedWithAdress>
    <izvorni_sadrzaj> KEN, društvo s ograničenom odgovornošću za trgovinu, prijevoz i zastupstvo, Ive Andrića 55, 23000 Zadar</izvorni_sadrzaj>
    <derivirana_varijabla naziv="DomainObject.Predmet.ProtustrankaFormatedWithAdress_1"> KEN, društvo s ograničenom odgovornošću za trgovinu, prijevoz i zastupstvo, Ive Andrića 55, 23000 Zadar</derivirana_varijabla>
  </DomainObject.Predmet.ProtustrankaFormatedWithAdress>
  <DomainObject.Predmet.ProtustrankaFormatedWithAdressOIB>
    <izvorni_sadrzaj> KEN, društvo s ograničenom odgovornošću za trgovinu, prijevoz i zastupstvo, OIB 83172137894, Ive Andrića 55, 23000 Zadar</izvorni_sadrzaj>
    <derivirana_varijabla naziv="DomainObject.Predmet.ProtustrankaFormatedWithAdressOIB_1"> KEN, društvo s ograničenom odgovornošću za trgovinu, prijevoz i zastupstvo, OIB 83172137894, Ive Andrića 55, 23000 Zadar</derivirana_varijabla>
  </DomainObject.Predmet.ProtustrankaFormatedWithAdressOIB>
  <DomainObject.Predmet.ProtustrankaWithAdress>
    <izvorni_sadrzaj>KEN, društvo s ograničenom odgovornošću za trgovinu, prijevoz i zastupstvo Ive Andrića 55, 23000 Zadar</izvorni_sadrzaj>
    <derivirana_varijabla naziv="DomainObject.Predmet.ProtustrankaWithAdress_1">KEN, društvo s ograničenom odgovornošću za trgovinu, prijevoz i zastupstvo Ive Andrića 55, 23000 Zadar</derivirana_varijabla>
  </DomainObject.Predmet.ProtustrankaWithAdress>
  <DomainObject.Predmet.ProtustrankaWithAdressOIB>
    <izvorni_sadrzaj>KEN, društvo s ograničenom odgovornošću za trgovinu, prijevoz i zastupstvo, OIB 83172137894, Ive Andrića 55, 23000 Zadar</izvorni_sadrzaj>
    <derivirana_varijabla naziv="DomainObject.Predmet.ProtustrankaWithAdressOIB_1">KEN, društvo s ograničenom odgovornošću za trgovinu, prijevoz i zastupstvo, OIB 83172137894, Ive Andrića 55, 23000 Zadar</derivirana_varijabla>
  </DomainObject.Predmet.ProtustrankaWithAdressOIB>
  <DomainObject.Predmet.ProtustrankaNazivFormated>
    <izvorni_sadrzaj>KEN, društvo s ograničenom odgovornošću za trgovinu, prijevoz i zastupstvo</izvorni_sadrzaj>
    <derivirana_varijabla naziv="DomainObject.Predmet.ProtustrankaNazivFormated_1">KEN, društvo s ograničenom odgovornošću za trgovinu, prijevoz i zastupstvo</derivirana_varijabla>
  </DomainObject.Predmet.ProtustrankaNazivFormated>
  <DomainObject.Predmet.ProtustrankaNazivFormatedOIB>
    <izvorni_sadrzaj>KEN, društvo s ograničenom odgovornošću za trgovinu, prijevoz i zastupstvo, OIB 83172137894</izvorni_sadrzaj>
    <derivirana_varijabla naziv="DomainObject.Predmet.ProtustrankaNazivFormatedOIB_1">KEN, društvo s ograničenom odgovornošću za trgovinu, prijevoz i zastupstvo, OIB 83172137894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675544.52</izvorni_sadrzaj>
    <derivirana_varijabla naziv="DomainObject.Predmet.TrenutnaVrijednost_1">675544.52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KEN, društvo s ograničenom odgovornošću za trgovinu, prijevoz i zastupstvo</item>
    </izvorni_sadrzaj>
    <derivirana_varijabla naziv="DomainObject.Predmet.ProtuStrankaListFormated_1">
      <item>KEN, društvo s ograničenom odgovornošću za trgovinu, prijevoz i zastupstvo</item>
    </derivirana_varijabla>
  </DomainObject.Predmet.ProtuStrankaListFormated>
  <DomainObject.Predmet.ProtuStrankaListFormatedOIB>
    <izvorni_sadrzaj>
      <item>KEN, društvo s ograničenom odgovornošću za trgovinu, prijevoz i zastupstvo, OIB 83172137894</item>
    </izvorni_sadrzaj>
    <derivirana_varijabla naziv="DomainObject.Predmet.ProtuStrankaListFormatedOIB_1">
      <item>KEN, društvo s ograničenom odgovornošću za trgovinu, prijevoz i zastupstvo, OIB 83172137894</item>
    </derivirana_varijabla>
  </DomainObject.Predmet.ProtuStrankaListFormatedOIB>
  <DomainObject.Predmet.ProtuStrankaListFormatedWithAdress>
    <izvorni_sadrzaj>
      <item>KEN, društvo s ograničenom odgovornošću za trgovinu, prijevoz i zastupstvo, Ive Andrića 55, 23000 Zadar</item>
    </izvorni_sadrzaj>
    <derivirana_varijabla naziv="DomainObject.Predmet.ProtuStrankaListFormatedWithAdress_1">
      <item>KEN, društvo s ograničenom odgovornošću za trgovinu, prijevoz i zastupstvo, Ive Andrića 55, 23000 Zadar</item>
    </derivirana_varijabla>
  </DomainObject.Predmet.ProtuStrankaListFormatedWithAdress>
  <DomainObject.Predmet.ProtuStrankaListFormatedWithAdressOIB>
    <izvorni_sadrzaj>
      <item>KEN, društvo s ograničenom odgovornošću za trgovinu, prijevoz i zastupstvo, OIB 83172137894, Ive Andrića 55, 23000 Zadar</item>
    </izvorni_sadrzaj>
    <derivirana_varijabla naziv="DomainObject.Predmet.ProtuStrankaListFormatedWithAdressOIB_1">
      <item>KEN, društvo s ograničenom odgovornošću za trgovinu, prijevoz i zastupstvo, OIB 83172137894, Ive Andrića 55, 23000 Zadar</item>
    </derivirana_varijabla>
  </DomainObject.Predmet.ProtuStrankaListFormatedWithAdressOIB>
  <DomainObject.Predmet.ProtuStrankaListNazivFormated>
    <izvorni_sadrzaj>
      <item>KEN, društvo s ograničenom odgovornošću za trgovinu, prijevoz i zastupstvo</item>
    </izvorni_sadrzaj>
    <derivirana_varijabla naziv="DomainObject.Predmet.ProtuStrankaListNazivFormated_1">
      <item>KEN, društvo s ograničenom odgovornošću za trgovinu, prijevoz i zastupstvo</item>
    </derivirana_varijabla>
  </DomainObject.Predmet.ProtuStrankaListNazivFormated>
  <DomainObject.Predmet.ProtuStrankaListNazivFormatedOIB>
    <izvorni_sadrzaj>
      <item>KEN, društvo s ograničenom odgovornošću za trgovinu, prijevoz i zastupstvo, OIB 83172137894</item>
    </izvorni_sadrzaj>
    <derivirana_varijabla naziv="DomainObject.Predmet.ProtuStrankaListNazivFormatedOIB_1">
      <item>KEN, društvo s ograničenom odgovornošću za trgovinu, prijevoz i zastupstvo, OIB 83172137894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KEN, društvo s ograničenom odgovornošću za trgovinu, prijevoz i zastupstvo</izvorni_sadrzaj>
    <derivirana_varijabla naziv="DomainObject.Predmet.ProtustrankaIDrugi_1">KEN, društvo s ograničenom odgovornošću za trgovinu, prijevoz i zastupstvo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KEN, društvo s ograničenom odgovornošću za trgovinu, prijevoz i zastupstvo, OIB 83172137894, Ive Andrića 55, 23000 Zadar</izvorni_sadrzaj>
    <derivirana_varijabla naziv="DomainObject.Predmet.ProtustrankaIDrugiAdressOIB_1">KEN, društvo s ograničenom odgovornošću za trgovinu, prijevoz i zastupstvo, OIB 83172137894, Ive Andrića 55,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KEN, društvo s ograničenom odgovornošću za trgovinu, prijevoz i zastupstvo</item>
    </izvorni_sadrzaj>
    <derivirana_varijabla naziv="DomainObject.Predmet.SudioniciListNaziv_1">
      <item>Financijska agencija</item>
      <item>KEN, društvo s ograničenom odgovornošću za trgovinu, prijevoz i zastupstvo</item>
    </derivirana_varijabla>
  </DomainObject.Predmet.SudioniciListNaziv>
  <DomainObject.Predmet.SudioniciListAdressOIB>
    <izvorni_sadrzaj>
      <item>Financijska agencija, OIB 85821130368, Ivana Danila 4,23000 Zadar</item>
      <item>KEN, društvo s ograničenom odgovornošću za trgovinu, prijevoz i zastupstvo, OIB 83172137894, Ive Andrića 55,23000 Zadar</item>
    </izvorni_sadrzaj>
    <derivirana_varijabla naziv="DomainObject.Predmet.SudioniciListAdressOIB_1">
      <item>Financijska agencija, OIB 85821130368, Ivana Danila 4,23000 Zadar</item>
      <item>KEN, društvo s ograničenom odgovornošću za trgovinu, prijevoz i zastupstvo, OIB 83172137894, Ive Andrića 55,23000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83172137894</item>
    </izvorni_sadrzaj>
    <derivirana_varijabla naziv="DomainObject.Predmet.SudioniciListNazivOIB_1">
      <item>, OIB 85821130368</item>
      <item>, OIB 83172137894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861</properties:Words>
  <properties:Characters>4677</properties:Characters>
  <properties:Lines>123</properties:Lines>
  <properties:Paragraphs>41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2016-03-10T13:03:00Z</dcterms:created>
  <dc:creator>Administrator</dc:creator>
  <cp:lastModifiedBy>Vedrana Raspović</cp:lastModifiedBy>
  <cp:lastPrinted>2016-02-26T12:58:00Z</cp:lastPrinted>
  <dcterms:modified xmlns:xsi="http://www.w3.org/2001/XMLSchema-instance" xsi:type="dcterms:W3CDTF">2016-03-21T06:59:00Z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