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6270" w14:paraId="fd96270" w:rsidRDefault="00E912D7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t xml:space="preserve"> </w:t>
      </w:r>
      <w:r w:rsidR="00B33C2C"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r w:rsidRPr="00E56243">
        <w:t xml:space="preserve">Amruševa 2/II                                                                                      </w:t>
      </w:r>
    </w:p>
    <w:p w:rsidRDefault="000C2DF8" w:rsidP="000C2DF8" w:rsidR="000C2DF8">
      <w:pPr>
        <w:jc w:val="right"/>
      </w:pPr>
      <w:r w:rsidRPr="002179C2">
        <w:tab/>
      </w:r>
      <w:r w:rsidRPr="004D3D14">
        <w:t xml:space="preserve">  </w:t>
      </w:r>
    </w:p>
    <w:p w:rsidRDefault="000C2DF8" w:rsidP="00123F7F" w:rsidR="000C2DF8" w:rsidRPr="006F1A82">
      <w:pPr>
        <w:jc w:val="center"/>
      </w:pPr>
      <w:r w:rsidRPr="006F1A82">
        <w:t>R E P U B L I K A  H R V A T S K A</w:t>
      </w:r>
    </w:p>
    <w:p w:rsidRDefault="000C2DF8" w:rsidP="00123F7F" w:rsidR="000C2DF8">
      <w:pPr>
        <w:jc w:val="center"/>
        <w:rPr>
          <w:b/>
        </w:rPr>
      </w:pPr>
      <w:r w:rsidRPr="006F1A82">
        <w:t>R J E Š E NJ E</w:t>
      </w:r>
    </w:p>
    <w:p w:rsidRDefault="000C2DF8" w:rsidP="000C2DF8" w:rsidR="000C2DF8">
      <w:pPr>
        <w:jc w:val="center"/>
        <w:rPr>
          <w:b/>
        </w:rPr>
      </w:pPr>
    </w:p>
    <w:p w:rsidRDefault="00F97628" w:rsidP="00123F7F" w:rsidR="000C2DF8" w:rsidRPr="0040114D">
      <w:pPr>
        <w:ind w:firstLine="708"/>
        <w:jc w:val="both"/>
        <w:rPr>
          <w:sz w:val="40"/>
          <w:szCs w:val="40"/>
        </w:rPr>
      </w:pPr>
      <w:r w:rsidRPr="001C08D3">
        <w:t>TRGOVAČKI SUD U ZAGREBU  po sucu Anti Galiću, kao stečajnom sucu,</w:t>
      </w:r>
      <w:r w:rsidRPr="001C08D3">
        <w:rPr>
          <w:lang w:eastAsia="en-US" w:val="pt-BR"/>
        </w:rPr>
        <w:t xml:space="preserve"> </w:t>
      </w:r>
      <w:r w:rsidRPr="001C08D3">
        <w:t xml:space="preserve"> postupajući po prijedlogu Financijska agencija radi pokretanja stečajnog postupka nad dužnikom </w:t>
      </w:r>
      <w:proofErr w:type="spellStart"/>
      <w:r w:rsidRPr="001C08D3">
        <w:t>BONTO</w:t>
      </w:r>
      <w:proofErr w:type="spellEnd"/>
      <w:r w:rsidRPr="001C08D3">
        <w:t xml:space="preserve"> PLUS d.o.o., Zagreb, I. Kozari put 7. odvojak 2 (</w:t>
      </w:r>
      <w:proofErr w:type="spellStart"/>
      <w:r w:rsidRPr="001C08D3">
        <w:t>OIB</w:t>
      </w:r>
      <w:proofErr w:type="spellEnd"/>
      <w:r w:rsidRPr="001C08D3">
        <w:t xml:space="preserve"> </w:t>
      </w:r>
      <w:proofErr w:type="spellStart"/>
      <w:r w:rsidRPr="001C08D3">
        <w:t>78420949107</w:t>
      </w:r>
      <w:proofErr w:type="spellEnd"/>
      <w:r w:rsidRPr="001C08D3">
        <w:t xml:space="preserve">), </w:t>
      </w:r>
      <w:r w:rsidR="006E4FBE">
        <w:t xml:space="preserve"> </w:t>
      </w:r>
      <w:r w:rsidR="00913E15" w:rsidRPr="008E4C65">
        <w:t xml:space="preserve"> dana </w:t>
      </w:r>
      <w:proofErr w:type="spellStart"/>
      <w:r>
        <w:t>11</w:t>
      </w:r>
      <w:r w:rsidR="00745665">
        <w:t>.listopada</w:t>
      </w:r>
      <w:proofErr w:type="spellEnd"/>
      <w:r w:rsidR="00913E15" w:rsidRPr="008E4C65">
        <w:t xml:space="preserve"> </w:t>
      </w:r>
      <w:proofErr w:type="spellStart"/>
      <w:r w:rsidR="00913E15" w:rsidRPr="008E4C65">
        <w:t>20</w:t>
      </w:r>
      <w:r w:rsidR="00913E15" w:rsidRPr="00A70DCA">
        <w:t>16</w:t>
      </w:r>
      <w:proofErr w:type="spellEnd"/>
      <w:r w:rsidR="00913E15" w:rsidRPr="00A70DCA">
        <w:t>.</w:t>
      </w: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B807AF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B807AF">
        <w:t xml:space="preserve">osobe koje imaju pravni interes za provedbu </w:t>
      </w:r>
      <w:r w:rsidRPr="00E56243">
        <w:t>s</w:t>
      </w:r>
      <w:r w:rsidR="00B807AF">
        <w:t>tečajnog postupka nad d</w:t>
      </w:r>
      <w:r w:rsidR="002817DE" w:rsidRPr="00E56243">
        <w:t>užnik</w:t>
      </w:r>
      <w:r w:rsidR="00B807AF">
        <w:t>om</w:t>
      </w:r>
      <w:r w:rsidR="00C23ADD" w:rsidRPr="00E56243">
        <w:t xml:space="preserve"> </w:t>
      </w:r>
      <w:r w:rsidR="006E4FBE">
        <w:t xml:space="preserve">nad </w:t>
      </w:r>
      <w:proofErr w:type="spellStart"/>
      <w:r w:rsidR="00B325CE" w:rsidRPr="001C08D3">
        <w:t>BONTO</w:t>
      </w:r>
      <w:proofErr w:type="spellEnd"/>
      <w:r w:rsidR="00B325CE" w:rsidRPr="001C08D3">
        <w:t xml:space="preserve"> PLUS d.o.o., Zagreb, I. Kozari put 7. odvojak 2 (</w:t>
      </w:r>
      <w:proofErr w:type="spellStart"/>
      <w:r w:rsidR="00B325CE" w:rsidRPr="001C08D3">
        <w:t>OIB</w:t>
      </w:r>
      <w:proofErr w:type="spellEnd"/>
      <w:r w:rsidR="00B325CE" w:rsidRPr="001C08D3">
        <w:t xml:space="preserve"> </w:t>
      </w:r>
      <w:proofErr w:type="spellStart"/>
      <w:r w:rsidR="00B325CE" w:rsidRPr="001C08D3">
        <w:t>78420949107</w:t>
      </w:r>
      <w:proofErr w:type="spellEnd"/>
      <w:r w:rsidR="00B325CE" w:rsidRPr="001C08D3">
        <w:t>)</w:t>
      </w:r>
      <w:r w:rsidR="00B325CE">
        <w:t>,</w:t>
      </w:r>
      <w:r w:rsidR="000C61B3">
        <w:t xml:space="preserve"> </w:t>
      </w:r>
      <w:r w:rsidRPr="00E56243">
        <w:t xml:space="preserve">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 xml:space="preserve">a </w:t>
      </w:r>
      <w:r w:rsidR="00B807AF">
        <w:t xml:space="preserve">uplatiti predujam u iznosu </w:t>
      </w:r>
      <w:r w:rsidR="00FC7A95" w:rsidRPr="00E56243">
        <w:t xml:space="preserve">od </w:t>
      </w:r>
      <w:proofErr w:type="spellStart"/>
      <w:r w:rsidR="00786966">
        <w:t>50.000</w:t>
      </w:r>
      <w:proofErr w:type="spellEnd"/>
      <w:r w:rsidR="00786966">
        <w:t>,</w:t>
      </w:r>
      <w:proofErr w:type="spellStart"/>
      <w:r w:rsidR="00786966">
        <w:t>00</w:t>
      </w:r>
      <w:proofErr w:type="spellEnd"/>
      <w:r w:rsidR="00B11FC7" w:rsidRPr="00B11FC7">
        <w:t xml:space="preserve"> kn</w:t>
      </w:r>
      <w:r w:rsidRPr="00E56243">
        <w:t xml:space="preserve"> za </w:t>
      </w:r>
      <w:r w:rsidR="00B807AF">
        <w:t xml:space="preserve">namirenje </w:t>
      </w:r>
      <w:r w:rsidRPr="00E56243">
        <w:t xml:space="preserve">troškova prethodnog i </w:t>
      </w:r>
      <w:r w:rsidR="00B807AF">
        <w:t xml:space="preserve">otvorenog </w:t>
      </w:r>
      <w:r w:rsidRPr="00E56243">
        <w:t xml:space="preserve">stečajnog postupka na račun Trgovačkog suda u Zagrebu otvoren pri </w:t>
      </w:r>
      <w:r w:rsidR="00E423A6" w:rsidRPr="00E56243">
        <w:t xml:space="preserve">Hrvatskoj poštanskoj banci d.d., Zagreb, </w:t>
      </w:r>
      <w:proofErr w:type="spellStart"/>
      <w:r w:rsidR="00E423A6" w:rsidRPr="00E56243">
        <w:t>IBAN</w:t>
      </w:r>
      <w:proofErr w:type="spellEnd"/>
      <w:r w:rsidR="00E423A6" w:rsidRPr="00E56243">
        <w:t xml:space="preserve"> </w:t>
      </w:r>
      <w:proofErr w:type="spellStart"/>
      <w:r w:rsidR="00E423A6" w:rsidRPr="00E56243">
        <w:t>HR9223900011300000460</w:t>
      </w:r>
      <w:proofErr w:type="spellEnd"/>
      <w:r w:rsidR="00E423A6" w:rsidRPr="00E56243">
        <w:t xml:space="preserve">, pozivom na broj </w:t>
      </w:r>
      <w:proofErr w:type="spellStart"/>
      <w:r w:rsidR="00E423A6" w:rsidRPr="00E56243">
        <w:t>05</w:t>
      </w:r>
      <w:proofErr w:type="spellEnd"/>
      <w:r w:rsidR="00850EF6">
        <w:t>-</w:t>
      </w:r>
      <w:proofErr w:type="spellStart"/>
      <w:r w:rsidR="00B325CE">
        <w:t>7892</w:t>
      </w:r>
      <w:proofErr w:type="spellEnd"/>
      <w:r w:rsidR="00850EF6">
        <w:t>/</w:t>
      </w:r>
      <w:proofErr w:type="spellStart"/>
      <w:r w:rsidR="00850EF6">
        <w:t>1</w:t>
      </w:r>
      <w:r w:rsidR="00B325CE">
        <w:t>5</w:t>
      </w:r>
      <w:proofErr w:type="spellEnd"/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B807AF"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B325CE" w:rsidP="00B325CE" w:rsidR="00B325CE">
      <w:pPr>
        <w:ind w:firstLine="555"/>
        <w:jc w:val="both"/>
      </w:pPr>
      <w:r>
        <w:t xml:space="preserve">Financijska agencija je ovom sudu dana </w:t>
      </w:r>
      <w:proofErr w:type="spellStart"/>
      <w:r>
        <w:t>8.prosinca</w:t>
      </w:r>
      <w:proofErr w:type="spellEnd"/>
      <w:r>
        <w:t xml:space="preserve">  </w:t>
      </w:r>
      <w:proofErr w:type="spellStart"/>
      <w:r>
        <w:t>2016</w:t>
      </w:r>
      <w:proofErr w:type="spellEnd"/>
      <w:r>
        <w:t xml:space="preserve">. podnijela prijedlog za otvaranje stečajnog postupka nad dužnikom </w:t>
      </w:r>
      <w:proofErr w:type="spellStart"/>
      <w:r w:rsidRPr="001C08D3">
        <w:t>BONTO</w:t>
      </w:r>
      <w:proofErr w:type="spellEnd"/>
      <w:r w:rsidRPr="001C08D3">
        <w:t xml:space="preserve"> PLUS d.o.o., Zagreb, I. Kozari put 7. odvojak 2 (</w:t>
      </w:r>
      <w:proofErr w:type="spellStart"/>
      <w:r w:rsidRPr="001C08D3">
        <w:t>OIB</w:t>
      </w:r>
      <w:proofErr w:type="spellEnd"/>
      <w:r w:rsidRPr="001C08D3">
        <w:t xml:space="preserve"> </w:t>
      </w:r>
      <w:proofErr w:type="spellStart"/>
      <w:r w:rsidRPr="001C08D3">
        <w:t>78420949107</w:t>
      </w:r>
      <w:proofErr w:type="spellEnd"/>
      <w:r w:rsidRPr="001C08D3">
        <w:t>)</w:t>
      </w:r>
      <w:r w:rsidR="00BE2D59">
        <w:t>.</w:t>
      </w:r>
    </w:p>
    <w:p w:rsidRDefault="00B325CE" w:rsidP="00B325CE" w:rsidR="00B325CE">
      <w:pPr>
        <w:ind w:firstLine="555"/>
        <w:jc w:val="both"/>
      </w:pPr>
      <w:r>
        <w:t xml:space="preserve"> Prijedlog je podnesen temeljem odredbe članka </w:t>
      </w:r>
      <w:proofErr w:type="spellStart"/>
      <w:r>
        <w:t>110</w:t>
      </w:r>
      <w:proofErr w:type="spellEnd"/>
      <w:r>
        <w:t>. stavak 1. Stečajnog zakona (</w:t>
      </w:r>
      <w:proofErr w:type="spellStart"/>
      <w:r>
        <w:t>N.N</w:t>
      </w:r>
      <w:proofErr w:type="spellEnd"/>
      <w:r>
        <w:t xml:space="preserve">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obzirom dužnik u Očevidniku redoslijeda osnova za plaćanje ima neizvršene osnove za plaćanje u neprekinutom razdoblju od </w:t>
      </w:r>
      <w:proofErr w:type="spellStart"/>
      <w:r>
        <w:t>120</w:t>
      </w:r>
      <w:proofErr w:type="spellEnd"/>
      <w:r>
        <w:t xml:space="preserve"> dana, u ukupnom iznosu od 77.312.380,</w:t>
      </w:r>
      <w:proofErr w:type="spellStart"/>
      <w:r>
        <w:t>64</w:t>
      </w:r>
      <w:proofErr w:type="spellEnd"/>
      <w:r>
        <w:t xml:space="preserve"> kn.</w:t>
      </w:r>
    </w:p>
    <w:p w:rsidRDefault="00B325CE" w:rsidP="00B325CE" w:rsidR="00B325CE">
      <w:pPr>
        <w:ind w:firstLine="709"/>
        <w:jc w:val="both"/>
      </w:pPr>
      <w:r>
        <w:t xml:space="preserve"> </w:t>
      </w:r>
    </w:p>
    <w:p w:rsidRDefault="00B325CE" w:rsidP="00B325CE" w:rsidR="00B325CE">
      <w:pPr>
        <w:jc w:val="both"/>
      </w:pPr>
      <w:r>
        <w:tab/>
        <w:t xml:space="preserve">Rješenjem ovog suda od </w:t>
      </w:r>
      <w:proofErr w:type="spellStart"/>
      <w:r>
        <w:t>21.ožujka</w:t>
      </w:r>
      <w:proofErr w:type="spellEnd"/>
      <w:r>
        <w:t xml:space="preserve"> </w:t>
      </w:r>
      <w:proofErr w:type="spellStart"/>
      <w:r>
        <w:t>2016</w:t>
      </w:r>
      <w:proofErr w:type="spellEnd"/>
      <w:r>
        <w:t xml:space="preserve">. pokrenut je prethodni postupak radi utvrđivanja pretpostavki za otvaranje stečajnog postupka, a dana </w:t>
      </w:r>
      <w:proofErr w:type="spellStart"/>
      <w:r>
        <w:t>10</w:t>
      </w:r>
      <w:proofErr w:type="spellEnd"/>
      <w:r>
        <w:t xml:space="preserve">. svibnja </w:t>
      </w:r>
      <w:proofErr w:type="spellStart"/>
      <w:r>
        <w:t>2016</w:t>
      </w:r>
      <w:proofErr w:type="spellEnd"/>
      <w:r>
        <w:t>. održano ročište radi očitovanja o prijedlogu za otvaranje stečajnog postupka.</w:t>
      </w:r>
    </w:p>
    <w:p w:rsidRDefault="00B325CE" w:rsidP="00B325CE" w:rsidR="00B325CE">
      <w:pPr>
        <w:jc w:val="both"/>
      </w:pPr>
      <w:r>
        <w:tab/>
      </w:r>
      <w:proofErr w:type="spellStart"/>
      <w:r>
        <w:t>ZZ</w:t>
      </w:r>
      <w:proofErr w:type="spellEnd"/>
      <w:r>
        <w:t xml:space="preserve"> dužnika nije sudu dostavio izvješće o gospodarsko-financijskom stanju dužnika, a iako uredno pozvan nije pristupio na ročište radi očitovanja o prijedlogu za otvaranje stečajnog postupka.</w:t>
      </w:r>
    </w:p>
    <w:p w:rsidRDefault="00B325CE" w:rsidP="00B11FC7" w:rsidR="00B325CE">
      <w:pPr>
        <w:ind w:firstLine="720"/>
        <w:jc w:val="both"/>
      </w:pPr>
    </w:p>
    <w:p w:rsidRDefault="00517FBC" w:rsidP="00B11FC7" w:rsidR="00A06769">
      <w:pPr>
        <w:ind w:firstLine="720"/>
        <w:jc w:val="both"/>
      </w:pPr>
      <w:r>
        <w:t xml:space="preserve">Rješenjem ovog suda od </w:t>
      </w:r>
      <w:proofErr w:type="spellStart"/>
      <w:r w:rsidR="00A06769">
        <w:t>10.</w:t>
      </w:r>
      <w:r w:rsidR="00B325CE">
        <w:t>svibnja</w:t>
      </w:r>
      <w:proofErr w:type="spellEnd"/>
      <w:r w:rsidR="00A06769">
        <w:t xml:space="preserve"> </w:t>
      </w:r>
      <w:proofErr w:type="spellStart"/>
      <w:r w:rsidR="00A06769">
        <w:t>2016</w:t>
      </w:r>
      <w:proofErr w:type="spellEnd"/>
      <w:r w:rsidR="00A06769">
        <w:t xml:space="preserve">. imenovan je privremeni stečajni upravitelj </w:t>
      </w:r>
      <w:r w:rsidR="00EB6A11">
        <w:t xml:space="preserve">Tomislav </w:t>
      </w:r>
      <w:proofErr w:type="spellStart"/>
      <w:r w:rsidR="00EB6A11">
        <w:t>Morsan</w:t>
      </w:r>
      <w:proofErr w:type="spellEnd"/>
      <w:r w:rsidR="00EB6A11">
        <w:t xml:space="preserve"> </w:t>
      </w:r>
      <w:r w:rsidR="004F2AA6">
        <w:t xml:space="preserve">iz </w:t>
      </w:r>
      <w:r w:rsidR="00EB6A11">
        <w:t>Karlovca</w:t>
      </w:r>
      <w:r w:rsidR="004F2AA6">
        <w:t xml:space="preserve"> </w:t>
      </w:r>
      <w:r w:rsidR="00A06769">
        <w:t xml:space="preserve">sa zadaćom </w:t>
      </w:r>
      <w:r w:rsidR="00FC6E7B">
        <w:t>utvrditi postojanje stečajnog razloga,  koliki je iznos predvidivih troškova prethodnog i stečajnog postupka, utvrditi imovinu dužnika, te ispitati mogu li se imovinom dužnika namiriti troškovi postupka</w:t>
      </w:r>
    </w:p>
    <w:p w:rsidRDefault="00A06769" w:rsidP="00B11FC7" w:rsidR="00A06769">
      <w:pPr>
        <w:ind w:firstLine="720"/>
        <w:jc w:val="both"/>
      </w:pPr>
    </w:p>
    <w:p w:rsidRDefault="00B11FC7" w:rsidP="00B11FC7" w:rsidR="00FC6E7B">
      <w:pPr>
        <w:ind w:firstLine="720"/>
        <w:jc w:val="both"/>
      </w:pPr>
      <w:r w:rsidRPr="005E6979">
        <w:t xml:space="preserve">Na ročištu radi </w:t>
      </w:r>
      <w:r w:rsidR="00FC6E7B">
        <w:t xml:space="preserve">rasprave o pretpostavkama za otvaranje stečajnog postupka održanom dana </w:t>
      </w:r>
      <w:proofErr w:type="spellStart"/>
      <w:r w:rsidR="00EB6A11">
        <w:t>11</w:t>
      </w:r>
      <w:r w:rsidR="00FC6E7B">
        <w:t>.listopada</w:t>
      </w:r>
      <w:proofErr w:type="spellEnd"/>
      <w:r w:rsidR="00FC6E7B">
        <w:t xml:space="preserve"> </w:t>
      </w:r>
      <w:proofErr w:type="spellStart"/>
      <w:r w:rsidR="00FC6E7B">
        <w:t>2016</w:t>
      </w:r>
      <w:proofErr w:type="spellEnd"/>
      <w:r w:rsidR="00FC6E7B">
        <w:t>. dužnik, i</w:t>
      </w:r>
      <w:r w:rsidR="003B3ECA">
        <w:t>ako uredno pozvan putem e-oglas</w:t>
      </w:r>
      <w:r w:rsidR="00FC6E7B">
        <w:t>n</w:t>
      </w:r>
      <w:r w:rsidR="003B3ECA">
        <w:t>e</w:t>
      </w:r>
      <w:r w:rsidR="00FC6E7B">
        <w:t xml:space="preserve"> ploče suda nije </w:t>
      </w:r>
      <w:r w:rsidR="00FC6E7B">
        <w:lastRenderedPageBreak/>
        <w:t>prist</w:t>
      </w:r>
      <w:r w:rsidR="00BE2D59">
        <w:t>u</w:t>
      </w:r>
      <w:r w:rsidR="00FC6E7B">
        <w:t xml:space="preserve">pio. Privremeni stečajni upravitelj je ostao kod svog pisanog </w:t>
      </w:r>
      <w:proofErr w:type="spellStart"/>
      <w:r w:rsidR="00FC6E7B">
        <w:t>izvješča</w:t>
      </w:r>
      <w:proofErr w:type="spellEnd"/>
      <w:r w:rsidR="00FC6E7B">
        <w:t xml:space="preserve"> od </w:t>
      </w:r>
      <w:proofErr w:type="spellStart"/>
      <w:r w:rsidR="00EB6A11">
        <w:t>23.lipnja</w:t>
      </w:r>
      <w:proofErr w:type="spellEnd"/>
      <w:r w:rsidR="00FC6E7B">
        <w:t xml:space="preserve"> </w:t>
      </w:r>
      <w:proofErr w:type="spellStart"/>
      <w:r w:rsidR="00FC6E7B">
        <w:t>2016</w:t>
      </w:r>
      <w:proofErr w:type="spellEnd"/>
      <w:r w:rsidR="00FC6E7B">
        <w:t>. prema kojem kod dužnika postoji stečajni razlog nesposobnosti za plaćanje</w:t>
      </w:r>
      <w:r w:rsidR="00EB6A11">
        <w:t>,</w:t>
      </w:r>
      <w:r w:rsidR="00FC6E7B">
        <w:t xml:space="preserve"> a imovina dužnika nije dostatna za namirenje troškova postupka.</w:t>
      </w:r>
    </w:p>
    <w:p w:rsidRDefault="00FC6E7B" w:rsidP="00B11FC7" w:rsidR="00837B00">
      <w:pPr>
        <w:ind w:firstLine="720"/>
        <w:jc w:val="both"/>
      </w:pPr>
      <w:r>
        <w:t xml:space="preserve">Na istom je ročištu proveden uvid u podnesak Financijske agencije od </w:t>
      </w:r>
      <w:proofErr w:type="spellStart"/>
      <w:r>
        <w:t>24.kolovoza</w:t>
      </w:r>
      <w:proofErr w:type="spellEnd"/>
      <w:r>
        <w:t xml:space="preserve"> </w:t>
      </w:r>
      <w:proofErr w:type="spellStart"/>
      <w:r>
        <w:t>2016</w:t>
      </w:r>
      <w:proofErr w:type="spellEnd"/>
      <w:r>
        <w:t>. prema kojem je račun dužnika u nep</w:t>
      </w:r>
      <w:r w:rsidR="00837B00">
        <w:t>r</w:t>
      </w:r>
      <w:r>
        <w:t xml:space="preserve">ekinutoj blokadi </w:t>
      </w:r>
      <w:proofErr w:type="spellStart"/>
      <w:r>
        <w:t>120</w:t>
      </w:r>
      <w:proofErr w:type="spellEnd"/>
      <w:r>
        <w:t xml:space="preserve"> dan</w:t>
      </w:r>
      <w:r w:rsidR="00837B00">
        <w:t>a,</w:t>
      </w:r>
      <w:r>
        <w:t xml:space="preserve"> a iznos blokade je </w:t>
      </w:r>
      <w:r w:rsidR="00EB6A11">
        <w:t>77.312.380,</w:t>
      </w:r>
      <w:proofErr w:type="spellStart"/>
      <w:r w:rsidR="00EB6A11">
        <w:t>64</w:t>
      </w:r>
      <w:proofErr w:type="spellEnd"/>
      <w:r w:rsidR="00EB6A11">
        <w:t xml:space="preserve"> kn, te uvid u podnesak Porezne uprave od </w:t>
      </w:r>
      <w:proofErr w:type="spellStart"/>
      <w:r w:rsidR="00EB6A11">
        <w:t>13.lipnja</w:t>
      </w:r>
      <w:proofErr w:type="spellEnd"/>
      <w:r w:rsidR="00EB6A11">
        <w:t xml:space="preserve"> </w:t>
      </w:r>
      <w:proofErr w:type="spellStart"/>
      <w:r w:rsidR="00EB6A11">
        <w:t>2016</w:t>
      </w:r>
      <w:proofErr w:type="spellEnd"/>
      <w:r w:rsidR="00EB6A11">
        <w:t>. prema kojem dužnik nema imovine.</w:t>
      </w:r>
    </w:p>
    <w:p w:rsidRDefault="00837B00" w:rsidP="00B11FC7" w:rsidR="00837B00">
      <w:pPr>
        <w:ind w:firstLine="720"/>
        <w:jc w:val="both"/>
      </w:pPr>
    </w:p>
    <w:p w:rsidRDefault="00B11FC7" w:rsidP="004B0063" w:rsidR="00B807AF">
      <w:pPr>
        <w:overflowPunct w:val="false"/>
        <w:ind w:firstLine="708"/>
        <w:jc w:val="both"/>
      </w:pPr>
      <w:r>
        <w:t xml:space="preserve">Prema odredbi članka </w:t>
      </w:r>
      <w:proofErr w:type="spellStart"/>
      <w:r w:rsidR="00B807AF">
        <w:t>132</w:t>
      </w:r>
      <w:proofErr w:type="spellEnd"/>
      <w:r w:rsidR="00B807AF">
        <w:t>. stavak</w:t>
      </w:r>
      <w:r>
        <w:t xml:space="preserve"> 1. </w:t>
      </w:r>
      <w:proofErr w:type="spellStart"/>
      <w:r>
        <w:t>SZ</w:t>
      </w:r>
      <w:proofErr w:type="spellEnd"/>
      <w:r>
        <w:t>-a ako</w:t>
      </w:r>
      <w:r w:rsidR="00B807AF">
        <w:t xml:space="preserve"> prije otvaranja stečajnog postupka sud utvrdi </w:t>
      </w:r>
      <w:r>
        <w:t xml:space="preserve">da imovina dužnika koja bi ušla u stečajnu masu nije dovoljna ni za namirenje troškova tog postupka ili je neznatne vrijednosti, </w:t>
      </w:r>
      <w:r w:rsidR="00B807AF">
        <w:t xml:space="preserve">rješenjem će pozvati osobe koje imaju pravni interes za provedbom stečajnog postupka da u roku od </w:t>
      </w:r>
      <w:proofErr w:type="spellStart"/>
      <w:r w:rsidR="00B807AF">
        <w:t>15</w:t>
      </w:r>
      <w:proofErr w:type="spellEnd"/>
      <w:r w:rsidR="00B807AF">
        <w:t xml:space="preserve"> dana uplate predujam za namirenje troškova prethodnoga i otvorenog stečajnog postupka. </w:t>
      </w:r>
    </w:p>
    <w:p w:rsidRDefault="008424EE" w:rsidP="004B0063" w:rsidR="008424EE">
      <w:pPr>
        <w:overflowPunct w:val="false"/>
        <w:ind w:firstLine="708"/>
        <w:jc w:val="both"/>
      </w:pPr>
    </w:p>
    <w:p w:rsidRDefault="00E32CBD" w:rsidP="00B11FC7" w:rsidR="000C6C5F">
      <w:pPr>
        <w:ind w:firstLine="720"/>
        <w:jc w:val="both"/>
      </w:pPr>
      <w:r>
        <w:t xml:space="preserve">Uvidom u izvješće </w:t>
      </w:r>
      <w:r w:rsidR="00837B00">
        <w:t xml:space="preserve">privremenog stečajnog upravitelja </w:t>
      </w:r>
      <w:r>
        <w:t xml:space="preserve">sud je utvrdio da </w:t>
      </w:r>
      <w:r w:rsidR="00837B00">
        <w:t xml:space="preserve">imovina dužnika nije dostatna za namirenje troškova postupka, a uvidom u dopis Financijske agencije od </w:t>
      </w:r>
      <w:proofErr w:type="spellStart"/>
      <w:r w:rsidR="00837B00">
        <w:t>24.kolovoza</w:t>
      </w:r>
      <w:proofErr w:type="spellEnd"/>
      <w:r w:rsidR="00837B00">
        <w:t xml:space="preserve"> </w:t>
      </w:r>
      <w:proofErr w:type="spellStart"/>
      <w:r w:rsidR="004F2AA6">
        <w:t>2016</w:t>
      </w:r>
      <w:proofErr w:type="spellEnd"/>
      <w:r w:rsidR="004F2AA6">
        <w:t xml:space="preserve">. </w:t>
      </w:r>
      <w:r w:rsidR="00837B00">
        <w:t>sud utvrdio postojanje kod dužnika stečajnog razloga nesposobnosti za plaćanje</w:t>
      </w:r>
      <w:r>
        <w:t xml:space="preserve">. </w:t>
      </w:r>
    </w:p>
    <w:p w:rsidRDefault="00837B00" w:rsidP="00B11FC7" w:rsidR="00837B00">
      <w:pPr>
        <w:ind w:firstLine="720"/>
        <w:jc w:val="both"/>
      </w:pPr>
    </w:p>
    <w:p w:rsidRDefault="00B11FC7" w:rsidP="00B11FC7" w:rsidR="00B11FC7">
      <w:pPr>
        <w:ind w:firstLine="720"/>
        <w:jc w:val="both"/>
      </w:pPr>
      <w:r>
        <w:t xml:space="preserve">U smislu citirane odredbe članka </w:t>
      </w:r>
      <w:proofErr w:type="spellStart"/>
      <w:r w:rsidR="00B807AF"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stečajni su vjerovnici pozvani na plaćanje troškova prethodnog i stečajnog postupka u ukupnom iznosu  </w:t>
      </w:r>
      <w:proofErr w:type="spellStart"/>
      <w:r>
        <w:t>50.000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to za: nagradu stečajnom upravitelju mjesečno neto </w:t>
      </w:r>
      <w:proofErr w:type="spellStart"/>
      <w:r>
        <w:t>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5.787</w:t>
      </w:r>
      <w:proofErr w:type="spellEnd"/>
      <w:r>
        <w:t>,</w:t>
      </w:r>
      <w:proofErr w:type="spellStart"/>
      <w:r>
        <w:t>22</w:t>
      </w:r>
      <w:proofErr w:type="spellEnd"/>
      <w:r>
        <w:t xml:space="preserve"> kn., troškove knjigovodstva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3.075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troškove platnog prometa,blagajne i ostalih administrativnih poslova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3.546</w:t>
      </w:r>
      <w:proofErr w:type="spellEnd"/>
      <w:r>
        <w:t>,</w:t>
      </w:r>
      <w:proofErr w:type="spellStart"/>
      <w:r>
        <w:t>10</w:t>
      </w:r>
      <w:proofErr w:type="spellEnd"/>
      <w:r>
        <w:t xml:space="preserve"> kn, a sve bazirano na trajanju postupka u vremenu od 4 mjeseca. </w:t>
      </w:r>
    </w:p>
    <w:p w:rsidRDefault="00B11FC7" w:rsidP="00B11FC7" w:rsidR="00B11FC7">
      <w:pPr>
        <w:ind w:firstLine="720"/>
        <w:jc w:val="both"/>
        <w:rPr>
          <w:lang w:val="pl-PL"/>
        </w:rPr>
      </w:pPr>
      <w:r>
        <w:t xml:space="preserve"> </w:t>
      </w:r>
    </w:p>
    <w:p w:rsidRDefault="00B11FC7" w:rsidP="00B11FC7" w:rsidR="00B11FC7">
      <w:pPr>
        <w:overflowPunct w:val="false"/>
        <w:jc w:val="both"/>
      </w:pPr>
      <w:r>
        <w:tab/>
      </w:r>
      <w:r w:rsidR="00061FD7">
        <w:t xml:space="preserve">Slijedom svega naprijed navedenog valjalo je temeljem </w:t>
      </w:r>
      <w:r>
        <w:t xml:space="preserve">članka </w:t>
      </w:r>
      <w:proofErr w:type="spellStart"/>
      <w:r w:rsidR="00316D0D"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pozvati </w:t>
      </w:r>
      <w:r w:rsidR="00316D0D">
        <w:t>osobe koje imaju pravni interes za provedbom stečajnog postupka</w:t>
      </w:r>
      <w:r>
        <w:t xml:space="preserve"> na </w:t>
      </w:r>
      <w:r w:rsidR="00316D0D">
        <w:t xml:space="preserve">uplatu </w:t>
      </w:r>
      <w:r>
        <w:t>preduj</w:t>
      </w:r>
      <w:r w:rsidR="00316D0D">
        <w:t>ma za namirenje trošk</w:t>
      </w:r>
      <w:r>
        <w:t xml:space="preserve">ova prethodnog i </w:t>
      </w:r>
      <w:r w:rsidR="00316D0D">
        <w:t xml:space="preserve">otvorenog </w:t>
      </w:r>
      <w:r>
        <w:t>stečajnog postupka ( točka I rješenja).</w:t>
      </w:r>
    </w:p>
    <w:p w:rsidRDefault="00316D0D" w:rsidP="00BE2D59" w:rsidR="00B0495D">
      <w:pPr>
        <w:overflowPunct w:val="false"/>
        <w:ind w:firstLine="708"/>
        <w:jc w:val="both"/>
      </w:pPr>
      <w:r>
        <w:t>Osobe koje imaju pravni interes za provedbom stečajnog postupka su pou</w:t>
      </w:r>
      <w:r w:rsidR="00B11FC7">
        <w:t xml:space="preserve">čeni na posljedice </w:t>
      </w:r>
      <w:proofErr w:type="spellStart"/>
      <w:r w:rsidR="00B11FC7">
        <w:t>nepostupanja</w:t>
      </w:r>
      <w:proofErr w:type="spellEnd"/>
      <w:r w:rsidR="00B11FC7">
        <w:t xml:space="preserve"> po ovom rješenju sukladno odredbi članka </w:t>
      </w:r>
      <w:proofErr w:type="spellStart"/>
      <w:r>
        <w:t>132</w:t>
      </w:r>
      <w:proofErr w:type="spellEnd"/>
      <w:r>
        <w:t>.</w:t>
      </w:r>
      <w:r w:rsidR="00B11FC7">
        <w:t xml:space="preserve"> stavak </w:t>
      </w:r>
      <w:r>
        <w:t>2</w:t>
      </w:r>
      <w:r w:rsidR="00B11FC7">
        <w:t xml:space="preserve">. </w:t>
      </w:r>
      <w:proofErr w:type="spellStart"/>
      <w:r w:rsidR="00B11FC7">
        <w:t>SZ</w:t>
      </w:r>
      <w:proofErr w:type="spellEnd"/>
      <w:r w:rsidR="00B11FC7">
        <w:t>-a (točka</w:t>
      </w:r>
      <w:r w:rsidR="00A3014E">
        <w:t xml:space="preserve"> II</w:t>
      </w:r>
      <w:r w:rsidR="00B11FC7">
        <w:t xml:space="preserve"> rješenja).</w:t>
      </w:r>
    </w:p>
    <w:p w:rsidRDefault="001013EE" w:rsidP="00B11FC7" w:rsidR="00065B42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proofErr w:type="spellStart"/>
      <w:r w:rsidR="005B7FD1">
        <w:t>11</w:t>
      </w:r>
      <w:r w:rsidR="006F7342">
        <w:t>.listopada</w:t>
      </w:r>
      <w:proofErr w:type="spellEnd"/>
      <w:r w:rsidR="00A13C08">
        <w:t xml:space="preserve"> </w:t>
      </w:r>
      <w:r w:rsidR="00B11FC7">
        <w:t xml:space="preserve"> </w:t>
      </w:r>
      <w:proofErr w:type="spellStart"/>
      <w:r w:rsidR="00B11FC7">
        <w:t>201</w:t>
      </w:r>
      <w:r w:rsidR="00061FD7">
        <w:t>6</w:t>
      </w:r>
      <w:proofErr w:type="spellEnd"/>
      <w:r w:rsidR="00B11FC7">
        <w:t>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C22E20">
        <w:t xml:space="preserve"> </w:t>
      </w:r>
      <w:r w:rsidR="00F424BC">
        <w:t xml:space="preserve"> </w:t>
      </w:r>
      <w:r w:rsidR="003B3ECA">
        <w:t>v.r.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 xml:space="preserve">Protiv ovog rješenja </w:t>
      </w:r>
      <w:r w:rsidR="00316D0D">
        <w:t>može se izjaviti žalba</w:t>
      </w:r>
      <w:r w:rsidRPr="00E56243">
        <w:t>. Žalba se podnosi ovom sudu u 2 primjerka za Visoki trgovački sud RH u roku od 8 dana, od dana dostave rješenja.</w:t>
      </w:r>
    </w:p>
    <w:p w:rsidRDefault="00856D51" w:rsidP="001013EE" w:rsidR="00856D51">
      <w:pPr>
        <w:jc w:val="both"/>
      </w:pPr>
    </w:p>
    <w:p w:rsidRDefault="003B3ECA" w:rsidP="00422EE0" w:rsidR="003B3EC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3B3ECA" w:rsidP="00422EE0" w:rsidR="003B3ECA">
      <w:pPr>
        <w:jc w:val="both"/>
      </w:pPr>
      <w:r>
        <w:t xml:space="preserve">               Valentina Delač</w:t>
      </w:r>
    </w:p>
    <w:p w:rsidRDefault="00065B42" w:rsidP="003B3ECA" w:rsidR="00065B42" w:rsidRPr="00E56243">
      <w:pPr>
        <w:ind w:left="720"/>
      </w:pPr>
    </w:p>
    <w:sectPr w:rsidR="00065B42" w:rsidRPr="00E56243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6E4FBE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F97628">
      <w:t>7892</w:t>
    </w:r>
    <w:proofErr w:type="spellEnd"/>
    <w:r w:rsidR="006E4FBE">
      <w:t>/</w:t>
    </w:r>
    <w:proofErr w:type="spellStart"/>
    <w:r w:rsidR="006E4FBE">
      <w:t>1</w:t>
    </w:r>
    <w:r w:rsidR="000D00DE">
      <w:t>5</w:t>
    </w:r>
    <w:proofErr w:type="spellEnd"/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1FD7"/>
    <w:rsid w:val="00065B42"/>
    <w:rsid w:val="00093C47"/>
    <w:rsid w:val="000B2E2A"/>
    <w:rsid w:val="000C2DF8"/>
    <w:rsid w:val="000C61B3"/>
    <w:rsid w:val="000C6C5F"/>
    <w:rsid w:val="000D00DE"/>
    <w:rsid w:val="001013EE"/>
    <w:rsid w:val="00123F7F"/>
    <w:rsid w:val="001548F3"/>
    <w:rsid w:val="001764CB"/>
    <w:rsid w:val="00182F64"/>
    <w:rsid w:val="001A4D15"/>
    <w:rsid w:val="001A762F"/>
    <w:rsid w:val="001B28BD"/>
    <w:rsid w:val="001F191A"/>
    <w:rsid w:val="0021298E"/>
    <w:rsid w:val="0024560F"/>
    <w:rsid w:val="00260C00"/>
    <w:rsid w:val="00261742"/>
    <w:rsid w:val="00271650"/>
    <w:rsid w:val="002817DE"/>
    <w:rsid w:val="002A5A52"/>
    <w:rsid w:val="002D5087"/>
    <w:rsid w:val="002E0876"/>
    <w:rsid w:val="002E1ABD"/>
    <w:rsid w:val="00316D0D"/>
    <w:rsid w:val="003B3ECA"/>
    <w:rsid w:val="003F3702"/>
    <w:rsid w:val="0040114D"/>
    <w:rsid w:val="00412D47"/>
    <w:rsid w:val="00427341"/>
    <w:rsid w:val="00427765"/>
    <w:rsid w:val="00431959"/>
    <w:rsid w:val="004B0063"/>
    <w:rsid w:val="004F117A"/>
    <w:rsid w:val="004F2AA6"/>
    <w:rsid w:val="004F2DEF"/>
    <w:rsid w:val="004F6CCB"/>
    <w:rsid w:val="00501C98"/>
    <w:rsid w:val="00517FBC"/>
    <w:rsid w:val="00535D8E"/>
    <w:rsid w:val="00545260"/>
    <w:rsid w:val="00570AC8"/>
    <w:rsid w:val="005B1162"/>
    <w:rsid w:val="005B7FD1"/>
    <w:rsid w:val="005E6979"/>
    <w:rsid w:val="00643955"/>
    <w:rsid w:val="00643B41"/>
    <w:rsid w:val="00673175"/>
    <w:rsid w:val="006E4C74"/>
    <w:rsid w:val="006E4FBE"/>
    <w:rsid w:val="006E59DF"/>
    <w:rsid w:val="006F7342"/>
    <w:rsid w:val="00745665"/>
    <w:rsid w:val="00751364"/>
    <w:rsid w:val="0077349F"/>
    <w:rsid w:val="00786966"/>
    <w:rsid w:val="007B068E"/>
    <w:rsid w:val="007C517E"/>
    <w:rsid w:val="00833165"/>
    <w:rsid w:val="00837B00"/>
    <w:rsid w:val="008424EE"/>
    <w:rsid w:val="00850EF6"/>
    <w:rsid w:val="008538F5"/>
    <w:rsid w:val="00856D51"/>
    <w:rsid w:val="00862837"/>
    <w:rsid w:val="008B669A"/>
    <w:rsid w:val="009015B2"/>
    <w:rsid w:val="00913E15"/>
    <w:rsid w:val="00947BCF"/>
    <w:rsid w:val="009B3D51"/>
    <w:rsid w:val="009F2B43"/>
    <w:rsid w:val="00A06769"/>
    <w:rsid w:val="00A0793E"/>
    <w:rsid w:val="00A13C08"/>
    <w:rsid w:val="00A1753E"/>
    <w:rsid w:val="00A20E9B"/>
    <w:rsid w:val="00A3014E"/>
    <w:rsid w:val="00A37E47"/>
    <w:rsid w:val="00A66D3C"/>
    <w:rsid w:val="00A75EA1"/>
    <w:rsid w:val="00A75F17"/>
    <w:rsid w:val="00A851A3"/>
    <w:rsid w:val="00A968CB"/>
    <w:rsid w:val="00AA716F"/>
    <w:rsid w:val="00AE4008"/>
    <w:rsid w:val="00AE4BCC"/>
    <w:rsid w:val="00AF28A0"/>
    <w:rsid w:val="00B0495D"/>
    <w:rsid w:val="00B11FC7"/>
    <w:rsid w:val="00B325CE"/>
    <w:rsid w:val="00B33C2C"/>
    <w:rsid w:val="00B711EC"/>
    <w:rsid w:val="00B76FDD"/>
    <w:rsid w:val="00B807AF"/>
    <w:rsid w:val="00B90925"/>
    <w:rsid w:val="00BE2D59"/>
    <w:rsid w:val="00BE431A"/>
    <w:rsid w:val="00BE5577"/>
    <w:rsid w:val="00BF01D0"/>
    <w:rsid w:val="00C06762"/>
    <w:rsid w:val="00C22E20"/>
    <w:rsid w:val="00C23ADD"/>
    <w:rsid w:val="00C26E53"/>
    <w:rsid w:val="00C90729"/>
    <w:rsid w:val="00D677F7"/>
    <w:rsid w:val="00D803A5"/>
    <w:rsid w:val="00DC2B6B"/>
    <w:rsid w:val="00DE1B6E"/>
    <w:rsid w:val="00E24B5E"/>
    <w:rsid w:val="00E27B5D"/>
    <w:rsid w:val="00E312E2"/>
    <w:rsid w:val="00E32CBD"/>
    <w:rsid w:val="00E423A6"/>
    <w:rsid w:val="00E56243"/>
    <w:rsid w:val="00E82186"/>
    <w:rsid w:val="00E912D7"/>
    <w:rsid w:val="00EB6A11"/>
    <w:rsid w:val="00EC137A"/>
    <w:rsid w:val="00F424BC"/>
    <w:rsid w:val="00F55987"/>
    <w:rsid w:val="00F75446"/>
    <w:rsid w:val="00F85618"/>
    <w:rsid w:val="00F97628"/>
    <w:rsid w:val="00FA00E1"/>
    <w:rsid w:val="00FC6E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balonia" w:type="paragraph">
    <w:name w:val="Balloon Text"/>
    <w:basedOn w:val="Normal"/>
    <w:link w:val="TekstbaloniaChar"/>
    <w:rsid w:val="00C26E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6E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1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1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1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1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1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balonia" w:type="paragraph">
    <w:name w:val="Balloon Text"/>
    <w:basedOn w:val="Normal"/>
    <w:link w:val="TekstbaloniaChar"/>
    <w:rsid w:val="00C26E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6E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1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1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1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1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1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St-7892/2015-21</izvorni_sadrzaj>
    <derivirana_varijabla naziv="DomainObject.Oznaka_1">St-7892/2015-21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7892</izvorni_sadrzaj>
    <derivirana_varijabla naziv="DomainObject.Predmet.Broj_1">7892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St-7892/2015</izvorni_sadrzaj>
    <derivirana_varijabla naziv="DomainObject.Predmet.OznakaBroj_1">St-7892/2015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BONTO PLUS d.o.o.</izvorni_sadrzaj>
    <derivirana_varijabla naziv="DomainObject.Predmet.ProtustrankaFormated_1">  BONTO PLUS d.o.o.</derivirana_varijabla>
  </DomainObject.Predmet.ProtustrankaFormated>
  <DomainObject.Predmet.ProtustrankaFormatedOIB>
    <izvorni_sadrzaj>  BONTO PLUS d.o.o., OIB 78420949107</izvorni_sadrzaj>
    <derivirana_varijabla naziv="DomainObject.Predmet.ProtustrankaFormatedOIB_1">  BONTO PLUS d.o.o., OIB 78420949107</derivirana_varijabla>
  </DomainObject.Predmet.ProtustrankaFormatedOIB>
  <DomainObject.Predmet.ProtustrankaFormatedWithAdress>
    <izvorni_sadrzaj> BONTO PLUS d.o.o., I. Kozari put VII. odvojak 2, 10000 Zagreb</izvorni_sadrzaj>
    <derivirana_varijabla naziv="DomainObject.Predmet.ProtustrankaFormatedWithAdress_1"> BONTO PLUS d.o.o., I. Kozari put VII. odvojak 2, 10000 Zagreb</derivirana_varijabla>
  </DomainObject.Predmet.ProtustrankaFormatedWithAdress>
  <DomainObject.Predmet.ProtustrankaFormatedWithAdressOIB>
    <izvorni_sadrzaj> BONTO PLUS d.o.o., OIB 78420949107, I. Kozari put VII. odvojak 2, 10000 Zagreb</izvorni_sadrzaj>
    <derivirana_varijabla naziv="DomainObject.Predmet.ProtustrankaFormatedWithAdressOIB_1"> BONTO PLUS d.o.o., OIB 78420949107, I. Kozari put VII. odvojak 2, 10000 Zagreb</derivirana_varijabla>
  </DomainObject.Predmet.ProtustrankaFormatedWithAdressOIB>
  <DomainObject.Predmet.ProtustrankaWithAdress>
    <izvorni_sadrzaj>BONTO PLUS d.o.o. I. Kozari put VII. odvojak 2, 10000 Zagreb</izvorni_sadrzaj>
    <derivirana_varijabla naziv="DomainObject.Predmet.ProtustrankaWithAdress_1">BONTO PLUS d.o.o. I. Kozari put VII. odvojak 2, 10000 Zagreb</derivirana_varijabla>
  </DomainObject.Predmet.ProtustrankaWithAdress>
  <DomainObject.Predmet.ProtustrankaWithAdressOIB>
    <izvorni_sadrzaj>BONTO PLUS d.o.o., OIB 78420949107, I. Kozari put VII. odvojak 2, 10000 Zagreb</izvorni_sadrzaj>
    <derivirana_varijabla naziv="DomainObject.Predmet.ProtustrankaWithAdressOIB_1">BONTO PLUS d.o.o., OIB 78420949107, I. Kozari put VII. odvojak 2, 10000 Zagreb</derivirana_varijabla>
  </DomainObject.Predmet.ProtustrankaWithAdressOIB>
  <DomainObject.Predmet.ProtustrankaNazivFormated>
    <izvorni_sadrzaj>BONTO PLUS d.o.o.</izvorni_sadrzaj>
    <derivirana_varijabla naziv="DomainObject.Predmet.ProtustrankaNazivFormated_1">BONTO PLUS d.o.o.</derivirana_varijabla>
  </DomainObject.Predmet.ProtustrankaNazivFormated>
  <DomainObject.Predmet.ProtustrankaNazivFormatedOIB>
    <izvorni_sadrzaj>BONTO PLUS d.o.o., OIB 78420949107</izvorni_sadrzaj>
    <derivirana_varijabla naziv="DomainObject.Predmet.ProtustrankaNazivFormatedOIB_1">BONTO PLUS d.o.o., OIB 78420949107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BONTO PLUS d.o.o.</item>
    </izvorni_sadrzaj>
    <derivirana_varijabla naziv="DomainObject.Predmet.ProtuStrankaListFormated_1">
      <item>BONTO PLUS d.o.o.</item>
    </derivirana_varijabla>
  </DomainObject.Predmet.ProtuStrankaListFormated>
  <DomainObject.Predmet.ProtuStrankaListFormatedOIB>
    <izvorni_sadrzaj>
      <item>BONTO PLUS d.o.o., OIB 78420949107</item>
    </izvorni_sadrzaj>
    <derivirana_varijabla naziv="DomainObject.Predmet.ProtuStrankaListFormatedOIB_1">
      <item>BONTO PLUS d.o.o., OIB 78420949107</item>
    </derivirana_varijabla>
  </DomainObject.Predmet.ProtuStrankaListFormatedOIB>
  <DomainObject.Predmet.ProtuStrankaListFormatedWithAdress>
    <izvorni_sadrzaj>
      <item>BONTO PLUS d.o.o., I. Kozari put VII. odvojak 2, 10000 Zagreb</item>
    </izvorni_sadrzaj>
    <derivirana_varijabla naziv="DomainObject.Predmet.ProtuStrankaListFormatedWithAdress_1">
      <item>BONTO PLUS d.o.o., I. Kozari put VII. odvojak 2, 10000 Zagreb</item>
    </derivirana_varijabla>
  </DomainObject.Predmet.ProtuStrankaListFormatedWithAdress>
  <DomainObject.Predmet.ProtuStrankaListFormatedWithAdressOIB>
    <izvorni_sadrzaj>
      <item>BONTO PLUS d.o.o., OIB 78420949107, I. Kozari put VII. odvojak 2, 10000 Zagreb</item>
    </izvorni_sadrzaj>
    <derivirana_varijabla naziv="DomainObject.Predmet.ProtuStrankaListFormatedWithAdressOIB_1">
      <item>BONTO PLUS d.o.o., OIB 78420949107, I. Kozari put VII. odvojak 2, 10000 Zagreb</item>
    </derivirana_varijabla>
  </DomainObject.Predmet.ProtuStrankaListFormatedWithAdressOIB>
  <DomainObject.Predmet.ProtuStrankaListNazivFormated>
    <izvorni_sadrzaj>
      <item>BONTO PLUS d.o.o.</item>
    </izvorni_sadrzaj>
    <derivirana_varijabla naziv="DomainObject.Predmet.ProtuStrankaListNazivFormated_1">
      <item>BONTO PLUS d.o.o.</item>
    </derivirana_varijabla>
  </DomainObject.Predmet.ProtuStrankaListNazivFormated>
  <DomainObject.Predmet.ProtuStrankaListNazivFormatedOIB>
    <izvorni_sadrzaj>
      <item>BONTO PLUS d.o.o., OIB 78420949107</item>
    </izvorni_sadrzaj>
    <derivirana_varijabla naziv="DomainObject.Predmet.ProtuStrankaListNazivFormatedOIB_1">
      <item>BONTO PLUS d.o.o., OIB 78420949107</item>
    </derivirana_varijabla>
  </DomainObject.Predmet.ProtuStrankaListNazivFormatedOIB>
  <DomainObject.Predmet.OstaliListFormated>
    <izvorni_sadrzaj>
      <item>Nenad Tečec</item>
    </izvorni_sadrzaj>
    <derivirana_varijabla naziv="DomainObject.Predmet.OstaliListFormated_1">
      <item>Nenad Tečec</item>
    </derivirana_varijabla>
  </DomainObject.Predmet.OstaliListFormated>
  <DomainObject.Predmet.OstaliListFormatedOIB>
    <izvorni_sadrzaj>
      <item>Nenad Tečec, OIB 43432074604</item>
    </izvorni_sadrzaj>
    <derivirana_varijabla naziv="DomainObject.Predmet.OstaliListFormatedOIB_1">
      <item>Nenad Tečec, OIB 43432074604</item>
    </derivirana_varijabla>
  </DomainObject.Predmet.OstaliListFormatedOIB>
  <DomainObject.Predmet.OstaliListFormatedWithAdress>
    <izvorni_sadrzaj>
      <item>Nenad Tečec, Veleševec 21, 49247 Veleškovec</item>
    </izvorni_sadrzaj>
    <derivirana_varijabla naziv="DomainObject.Predmet.OstaliListFormatedWithAdress_1">
      <item>Nenad Tečec, Veleševec 21, 49247 Veleškovec</item>
    </derivirana_varijabla>
  </DomainObject.Predmet.OstaliListFormatedWithAdress>
  <DomainObject.Predmet.OstaliListFormatedWithAdressOIB>
    <izvorni_sadrzaj>
      <item>Nenad Tečec, OIB 43432074604, Veleševec 21, 49247 Veleškovec</item>
    </izvorni_sadrzaj>
    <derivirana_varijabla naziv="DomainObject.Predmet.OstaliListFormatedWithAdressOIB_1">
      <item>Nenad Tečec, OIB 43432074604, Veleševec 21, 49247 Veleškovec</item>
    </derivirana_varijabla>
  </DomainObject.Predmet.OstaliListFormatedWithAdressOIB>
  <DomainObject.Predmet.OstaliListNazivFormated>
    <izvorni_sadrzaj>
      <item>Nenad Tečec</item>
    </izvorni_sadrzaj>
    <derivirana_varijabla naziv="DomainObject.Predmet.OstaliListNazivFormated_1">
      <item>Nenad Tečec</item>
    </derivirana_varijabla>
  </DomainObject.Predmet.OstaliListNazivFormated>
  <DomainObject.Predmet.OstaliListNazivFormatedOIB>
    <izvorni_sadrzaj>
      <item>Nenad Tečec, OIB 43432074604</item>
    </izvorni_sadrzaj>
    <derivirana_varijabla naziv="DomainObject.Predmet.OstaliListNazivFormatedOIB_1">
      <item>Nenad Tečec, OIB 43432074604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St-7892/2015-21</izvorni_sadrzaj>
    <derivirana_varijabla naziv="DomainObject.PoslovniBrojDokumenta_1">St-7892/2015-21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BONTO PLUS d.o.o.</izvorni_sadrzaj>
    <derivirana_varijabla naziv="DomainObject.Predmet.ProtustrankaIDrugi_1">BONTO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BONTO PLUS d.o.o., OIB 78420949107, I. Kozari put VII. odvojak 2, 10000 Zagreb</izvorni_sadrzaj>
    <derivirana_varijabla naziv="DomainObject.Predmet.ProtustrankaIDrugiAdressOIB_1">BONTO PLUS d.o.o., OIB 78420949107, I. Kozari put VII.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BONTO PLUS d.o.o.</item>
      <item>Nenad Tečec</item>
    </izvorni_sadrzaj>
    <derivirana_varijabla naziv="DomainObject.Predmet.SudioniciListNaziv_1">
      <item>FINA Regionalni centar Zagreb</item>
      <item>BONTO PLUS d.o.o.</item>
      <item>Nenad Tečec</item>
    </derivirana_varijabla>
  </DomainObject.Predmet.SudioniciListNaziv>
  <DomainObject.Predmet.SudioniciListAdressOIB>
    <izvorni_sadrzaj>
      <item>FINA Regionalni centar Zagreb, OIB 85821130368, Trg svibanjskih žrtava 1995. 1,10000 Zagreb</item>
      <item>BONTO PLUS d.o.o., OIB 78420949107, I. Kozari put VII. odvojak 2,10000 Zagreb</item>
      <item>Nenad Tečec, OIB 43432074604, Veleševec 21,49247 Veleškovec</item>
    </izvorni_sadrzaj>
    <derivirana_varijabla naziv="DomainObject.Predmet.SudioniciListAdressOIB_1">
      <item>FINA Regionalni centar Zagreb, OIB 85821130368, Trg svibanjskih žrtava 1995. 1,10000 Zagreb</item>
      <item>BONTO PLUS d.o.o., OIB 78420949107, I. Kozari put VII. odvojak 2,10000 Zagreb</item>
      <item>Nenad Tečec, OIB 43432074604, Veleševec 21,49247 Veleškovec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78420949107</item>
      <item>, OIB 43432074604</item>
    </izvorni_sadrzaj>
    <derivirana_varijabla naziv="DomainObject.Predmet.SudioniciListNazivOIB_1">
      <item>, OIB 85821130368</item>
      <item>, OIB 78420949107</item>
      <item>, OIB 43432074604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D6C51-61FB-4A95-9F97-558BEBF5A8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718</properties:Words>
  <properties:Characters>4059</properties:Characters>
  <properties:Lines>87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2016-10-11T08:07:00Z</dcterms:created>
  <dc:creator>gzubak</dc:creator>
  <cp:lastModifiedBy>Valentina Delač</cp:lastModifiedBy>
  <cp:lastPrinted>2016-10-11T08:06:00Z</cp:lastPrinted>
  <dcterms:modified xmlns:xsi="http://www.w3.org/2001/XMLSchema-instance" xsi:type="dcterms:W3CDTF">2016-10-11T08:19:00Z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St-7892/2015-21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