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c88b" w14:paraId="4bfc88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BD73FE">
        <w:rPr>
          <w:rFonts w:cs="Times New Roman" w:eastAsia="Times New Roman"/>
          <w:noProof/>
          <w:szCs w:val="20"/>
          <w:lang w:eastAsia="hr-HR"/>
        </w:rPr>
        <w:t xml:space="preserve">        5. St-330/2017-3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D73F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D73F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D73F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D73FE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MIŠA društvo s ograničenom odgovornošću za usluge i trgovinu, Čakovec, Trg republike 6, MBS: 070078311, OIB: 81298642404, 12. prosinca 2017.</w:t>
      </w:r>
      <w:r w:rsidRPr="00BD73FE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>r i j e š i o   j e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MIŠA društvo s ograničenom odgovornošću za usluge i trgovinu, Čakovec, Trg republike 6, MBS: 070078311, OIB: 81298642404.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9. siječnja 2018. u 10,30 sati u ovome sudu u Bjelovaru, Šetalište dr. </w:t>
      </w:r>
      <w:proofErr w:type="spellStart"/>
      <w:r w:rsidRPr="00BD73F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D73F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D73F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D73F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 xml:space="preserve">- zakonski zastupnici dužnika Miša </w:t>
      </w:r>
      <w:proofErr w:type="spellStart"/>
      <w:r w:rsidRPr="00BD73FE">
        <w:rPr>
          <w:rFonts w:cs="Times New Roman" w:eastAsia="Times New Roman"/>
          <w:szCs w:val="20"/>
          <w:lang w:eastAsia="hr-HR"/>
        </w:rPr>
        <w:t>Gaši</w:t>
      </w:r>
      <w:proofErr w:type="spellEnd"/>
      <w:r w:rsidRPr="00BD73FE">
        <w:rPr>
          <w:rFonts w:cs="Times New Roman" w:eastAsia="Times New Roman"/>
          <w:szCs w:val="20"/>
          <w:lang w:eastAsia="hr-HR"/>
        </w:rPr>
        <w:t xml:space="preserve"> i Vesna </w:t>
      </w:r>
      <w:proofErr w:type="spellStart"/>
      <w:r w:rsidRPr="00BD73FE">
        <w:rPr>
          <w:rFonts w:cs="Times New Roman" w:eastAsia="Times New Roman"/>
          <w:szCs w:val="20"/>
          <w:lang w:eastAsia="hr-HR"/>
        </w:rPr>
        <w:t>Gaši</w:t>
      </w:r>
      <w:proofErr w:type="spellEnd"/>
      <w:r w:rsidRPr="00BD73FE">
        <w:rPr>
          <w:rFonts w:cs="Times New Roman" w:eastAsia="Times New Roman"/>
          <w:szCs w:val="20"/>
          <w:lang w:eastAsia="hr-HR"/>
        </w:rPr>
        <w:t xml:space="preserve">. 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 xml:space="preserve">III. Nalaže se zakonskim zastupnicima dužnika </w:t>
      </w:r>
      <w:proofErr w:type="spellStart"/>
      <w:r w:rsidRPr="00BD73FE">
        <w:rPr>
          <w:rFonts w:cs="Times New Roman" w:eastAsia="Times New Roman"/>
          <w:szCs w:val="20"/>
          <w:lang w:eastAsia="hr-HR"/>
        </w:rPr>
        <w:t>Miši</w:t>
      </w:r>
      <w:proofErr w:type="spellEnd"/>
      <w:r w:rsidRPr="00BD73F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D73FE">
        <w:rPr>
          <w:rFonts w:cs="Times New Roman" w:eastAsia="Times New Roman"/>
          <w:szCs w:val="20"/>
          <w:lang w:eastAsia="hr-HR"/>
        </w:rPr>
        <w:t>Gaši</w:t>
      </w:r>
      <w:proofErr w:type="spellEnd"/>
      <w:r w:rsidRPr="00BD73FE">
        <w:rPr>
          <w:rFonts w:cs="Times New Roman" w:eastAsia="Times New Roman"/>
          <w:szCs w:val="20"/>
          <w:lang w:eastAsia="hr-HR"/>
        </w:rPr>
        <w:t xml:space="preserve"> i Vesni </w:t>
      </w:r>
      <w:proofErr w:type="spellStart"/>
      <w:r w:rsidRPr="00BD73FE">
        <w:rPr>
          <w:rFonts w:cs="Times New Roman" w:eastAsia="Times New Roman"/>
          <w:szCs w:val="20"/>
          <w:lang w:eastAsia="hr-HR"/>
        </w:rPr>
        <w:t>Gaši</w:t>
      </w:r>
      <w:proofErr w:type="spellEnd"/>
      <w:r w:rsidRPr="00BD73FE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sastave i podnesu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>Obrazloženje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73FE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16. lipnja 2016. Trgovačkom sudu u Varaždinu podnijela prijedlog za otvaranje stečajnog postupka nad dužnikom</w:t>
      </w:r>
      <w:r w:rsidRPr="00BD73FE">
        <w:rPr>
          <w:rFonts w:cs="Times New Roman" w:eastAsia="Times New Roman"/>
          <w:szCs w:val="20"/>
          <w:lang w:eastAsia="hr-HR"/>
        </w:rPr>
        <w:t xml:space="preserve"> MIŠA društvo s ograničenom odgovornošću za usluge i trgovinu, Čakovec, koji je zaprimljen pod brojem St-880/2016. 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274 dana, u ukupnom iznosu od 32.088,71 kn, u koji iznos je uračunata kamata i naknada </w:t>
      </w:r>
      <w:r w:rsidRPr="00BD73FE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BD73FE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St-880/2016 ustupljen je Trgovačkom sudu u Bjelovaru  na daljnji postupak. 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zakonskim zastupnicima dužnika, sukladno čl.117. st.2. SZ, naloženo da sastave i podnesu sudu pisano izvješće o financijsko-gospodarskom stanju dužnika. 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 xml:space="preserve">U Bjelovaru, 12. prosinca </w:t>
      </w:r>
      <w:r w:rsidRPr="00BD73FE">
        <w:rPr>
          <w:rFonts w:cs="Times New Roman" w:eastAsia="Times New Roman"/>
          <w:noProof/>
          <w:szCs w:val="20"/>
          <w:lang w:eastAsia="hr-HR"/>
        </w:rPr>
        <w:t>2017.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D73FE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D73FE" w:rsidP="00BD73FE" w:rsidR="00BD73FE" w:rsidRPr="00BD73F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D73FE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D73FE" w:rsidP="00BD73FE" w:rsidR="00BD73FE" w:rsidRPr="00BD73F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D73FE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 xml:space="preserve">      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73FE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73FE" w:rsidP="00BD73FE" w:rsidR="00BD73FE" w:rsidRPr="00BD73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3FE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407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St-330/2017-3</izvorni_sadrzaj>
    <derivirana_varijabla naziv="DomainObject.Oznaka_1">St-330/2017-3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MIŠA društvo s ograničenom odgovornošću za usluge i trgovinu zastupanog po punomoćniku Vesna Gaši; Miša Gaši</izvorni_sadrzaj>
    <derivirana_varijabla naziv="DomainObject.Predmet.ProtustrankaFormated_1">  MIŠA društvo s ograničenom odgovornošću za usluge i trgovinu zastupanog po punomoćniku Vesna Gaši; Miša Gaši</derivirana_varijabla>
  </DomainObject.Predmet.ProtustrankaFormated>
  <DomainObject.Predmet.ProtustrankaFormatedOIB>
    <izvorni_sadrzaj>  MIŠA društvo s ograničenom odgovornošću za usluge i trgovinu, OIB 81298642404 zastupanog po punomoćniku Vesna Gaši; Miša Gaši</izvorni_sadrzaj>
    <derivirana_varijabla naziv="DomainObject.Predmet.ProtustrankaFormatedOIB_1">  MIŠA društvo s ograničenom odgovornošću za usluge i trgovinu, OIB 81298642404 zastupanog po punomoćniku Vesna Gaši; Miša Gaši</derivirana_varijabla>
  </DomainObject.Predmet.ProtustrankaFormatedOIB>
  <DomainObject.Predmet.ProtustrankaFormatedWithAdress>
    <izvorni_sadrzaj> MIŠA društvo s ograničenom odgovornošću za usluge i trgovinu, Trg republike 6, 40000 Čakovec zastupanog po punomoćniku Vesna Gaši; Miša Gaši</izvorni_sadrzaj>
    <derivirana_varijabla naziv="DomainObject.Predmet.ProtustrankaFormatedWithAdress_1"> MIŠA društvo s ograničenom odgovornošću za usluge i trgovinu, Trg republike 6, 40000 Čakovec zastupanog po punomoćniku Vesna Gaši; Miša Gaši</derivirana_varijabla>
  </DomainObject.Predmet.ProtustrankaFormatedWithAdress>
  <DomainObject.Predmet.ProtustrankaFormatedWithAdressOIB>
    <izvorni_sadrzaj> MIŠA društvo s ograničenom odgovornošću za usluge i trgovinu, OIB 81298642404, Trg republike 6, 40000 Čakovec zastupanog po punomoćniku Vesna Gaši; Miša Gaši</izvorni_sadrzaj>
    <derivirana_varijabla naziv="DomainObject.Predmet.ProtustrankaFormatedWithAdressOIB_1"> MIŠA društvo s ograničenom odgovornošću za usluge i trgovinu, OIB 81298642404, Trg republike 6, 40000 Čakovec zastupanog po punomoćniku Vesna Gaši; Miša Gaši</derivirana_varijabla>
  </DomainObject.Predmet.ProtustrankaFormatedWithAdressOIB>
  <DomainObject.Predmet.ProtustrankaWithAdress>
    <izvorni_sadrzaj>MIŠA društvo s ograničenom odgovornošću za usluge i trgovinu Trg republike 6, 40000 Čakovec</izvorni_sadrzaj>
    <derivirana_varijabla naziv="DomainObject.Predmet.ProtustrankaWithAdress_1">MIŠA društvo s ograničenom odgovornošću za usluge i trgovinu Trg republike 6, 40000 Čakovec</derivirana_varijabla>
  </DomainObject.Predmet.ProtustrankaWithAdress>
  <DomainObject.Predmet.ProtustrankaWithAdressOIB>
    <izvorni_sadrzaj>MIŠA društvo s ograničenom odgovornošću za usluge i trgovinu, OIB 81298642404, Trg republike 6, 40000 Čakovec</izvorni_sadrzaj>
    <derivirana_varijabla naziv="DomainObject.Predmet.ProtustrankaWithAdressOIB_1">MIŠA društvo s ograničenom odgovornošću za usluge i trgovinu, OIB 81298642404, Trg republike 6, 40000 Čakovec</derivirana_varijabla>
  </DomainObject.Predmet.ProtustrankaWithAdressOIB>
  <DomainObject.Predmet.ProtustrankaNazivFormated>
    <izvorni_sadrzaj>MIŠA društvo s ograničenom odgovornošću za usluge i trgovinu</izvorni_sadrzaj>
    <derivirana_varijabla naziv="DomainObject.Predmet.ProtustrankaNazivFormated_1">MIŠA društvo s ograničenom odgovornošću za usluge i trgovinu</derivirana_varijabla>
  </DomainObject.Predmet.ProtustrankaNazivFormated>
  <DomainObject.Predmet.ProtustrankaNazivFormatedOIB>
    <izvorni_sadrzaj>MIŠA društvo s ograničenom odgovornošću za usluge i trgovinu, OIB 81298642404</izvorni_sadrzaj>
    <derivirana_varijabla naziv="DomainObject.Predmet.ProtustrankaNazivFormatedOIB_1">MIŠA društvo s ograničenom odgovornošću za usluge i trgovinu, OIB 81298642404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MIŠA društvo s ograničenom odgovornošću za usluge i trgovinu zastupanog po punomoćniku Vesna Gaši; Miša Gaši</item>
    </izvorni_sadrzaj>
    <derivirana_varijabla naziv="DomainObject.Predmet.ProtuStrankaListFormated_1">
      <item>MIŠA društvo s ograničenom odgovornošću za usluge i trgovinu zastupanog po punomoćniku Vesna Gaši; Miša Gaši</item>
    </derivirana_varijabla>
  </DomainObject.Predmet.ProtuStrankaListFormated>
  <DomainObject.Predmet.ProtuStrankaListFormatedOIB>
    <izvorni_sadrzaj>
      <item>MIŠA društvo s ograničenom odgovornošću za usluge i trgovinu, OIB 81298642404 zastupanog po punomoćniku Vesna Gaši; Miša Gaši</item>
    </izvorni_sadrzaj>
    <derivirana_varijabla naziv="DomainObject.Predmet.ProtuStrankaListFormatedOIB_1">
      <item>MIŠA društvo s ograničenom odgovornošću za usluge i trgovinu, OIB 81298642404 zastupanog po punomoćniku Vesna Gaši; Miša Gaši</item>
    </derivirana_varijabla>
  </DomainObject.Predmet.ProtuStrankaListFormatedOIB>
  <DomainObject.Predmet.ProtuStrankaListFormatedWithAdress>
    <izvorni_sadrzaj>
      <item>MIŠA društvo s ograničenom odgovornošću za usluge i trgovinu, Trg republike 6, 40000 Čakovec zastupanog po punomoćniku Vesna Gaši; Miša Gaši</item>
    </izvorni_sadrzaj>
    <derivirana_varijabla naziv="DomainObject.Predmet.ProtuStrankaListFormatedWithAdress_1">
      <item>MIŠA društvo s ograničenom odgovornošću za usluge i trgovinu, Trg republike 6, 40000 Čakovec zastupanog po punomoćniku Vesna Gaši; Miša Gaši</item>
    </derivirana_varijabla>
  </DomainObject.Predmet.ProtuStrankaListFormatedWithAdress>
  <DomainObject.Predmet.ProtuStrankaListFormatedWithAdressOIB>
    <izvorni_sadrzaj>
      <item>MIŠA društvo s ograničenom odgovornošću za usluge i trgovinu, OIB 81298642404, Trg republike 6, 40000 Čakovec zastupanog po punomoćniku Vesna Gaši; Miša Gaši</item>
    </izvorni_sadrzaj>
    <derivirana_varijabla naziv="DomainObject.Predmet.ProtuStrankaListFormatedWithAdressOIB_1">
      <item>MIŠA društvo s ograničenom odgovornošću za usluge i trgovinu, OIB 81298642404, Trg republike 6, 40000 Čakovec zastupanog po punomoćniku Vesna Gaši; Miša Gaši</item>
    </derivirana_varijabla>
  </DomainObject.Predmet.ProtuStrankaListFormatedWithAdressOIB>
  <DomainObject.Predmet.ProtuStrankaListNazivFormated>
    <izvorni_sadrzaj>
      <item>MIŠA društvo s ograničenom odgovornošću za usluge i trgovinu</item>
    </izvorni_sadrzaj>
    <derivirana_varijabla naziv="DomainObject.Predmet.ProtuStrankaListNazivFormated_1">
      <item>MIŠA društvo s ograničenom odgovornošću za usluge i trgovinu</item>
    </derivirana_varijabla>
  </DomainObject.Predmet.ProtuStrankaListNazivFormated>
  <DomainObject.Predmet.ProtuStrankaListNazivFormatedOIB>
    <izvorni_sadrzaj>
      <item>MIŠA društvo s ograničenom odgovornošću za usluge i trgovinu, OIB 81298642404</item>
    </izvorni_sadrzaj>
    <derivirana_varijabla naziv="DomainObject.Predmet.ProtuStrankaListNazivFormatedOIB_1">
      <item>MIŠA društvo s ograničenom odgovornošću za usluge i trgovinu, OIB 81298642404</item>
    </derivirana_varijabla>
  </DomainObject.Predmet.ProtuStrankaListNazivFormatedOIB>
  <DomainObject.Predmet.OstaliListFormated>
    <izvorni_sadrzaj>
      <item>sudski registar</item>
      <item>Miša Gaši punomoćnik sudionika u postupku MIŠA društvo s ograničenom odgovornošću za usluge i trgovinu</item>
      <item>Vesna Gaši punomoćnik sudionika u postupku MIŠA društvo s ograničenom odgovornošću za usluge i trgovinu</item>
    </izvorni_sadrzaj>
    <derivirana_varijabla naziv="DomainObject.Predmet.OstaliListFormated_1">
      <item>sudski registar</item>
      <item>Miša Gaši punomoćnik sudionika u postupku MIŠA društvo s ograničenom odgovornošću za usluge i trgovinu</item>
      <item>Vesna Gaši punomoćnik sudionika u postupku MIŠA društvo s ograničenom odgovornošću za usluge i trgovinu</item>
    </derivirana_varijabla>
  </DomainObject.Predmet.OstaliListFormated>
  <DomainObject.Predmet.OstaliListFormatedOIB>
    <izvorni_sadrzaj>
      <item>sudski registar</item>
      <item>Miša Gaši, OIB 90778125720 punomoćnik sudionika u postupku MIŠA društvo s ograničenom odgovornošću za usluge i trgovinu</item>
      <item>Vesna Gaši, OIB 35339478221 punomoćnik sudionika u postupku MIŠA društvo s ograničenom odgovornošću za usluge i trgovinu</item>
    </izvorni_sadrzaj>
    <derivirana_varijabla naziv="DomainObject.Predmet.OstaliListFormatedOIB_1">
      <item>sudski registar</item>
      <item>Miša Gaši, OIB 90778125720 punomoćnik sudionika u postupku MIŠA društvo s ograničenom odgovornošću za usluge i trgovinu</item>
      <item>Vesna Gaši, OIB 35339478221 punomoćnik sudionika u postupku MIŠA društvo s ograničenom odgovornošću za usluge i trgovinu</item>
    </derivirana_varijabla>
  </DomainObject.Predmet.OstaliListFormatedOIB>
  <DomainObject.Predmet.OstaliListFormatedWithAdress>
    <izvorni_sadrzaj>
      <item>sudski registar</item>
      <item>Miša Gaši, Vladimira Nazora 32, 40000 Nedelišće punomoćnik sudionika u postupku MIŠA društvo s ograničenom odgovornošću za usluge i trgovinu</item>
      <item>Vesna Gaši, Vladimira Nazora 32, 40000 Nedelišće punomoćnik sudionika u postupku MIŠA društvo s ograničenom odgovornošću za usluge i trgovinu</item>
    </izvorni_sadrzaj>
    <derivirana_varijabla naziv="DomainObject.Predmet.OstaliListFormatedWithAdress_1">
      <item>sudski registar</item>
      <item>Miša Gaši, Vladimira Nazora 32, 40000 Nedelišće punomoćnik sudionika u postupku MIŠA društvo s ograničenom odgovornošću za usluge i trgovinu</item>
      <item>Vesna Gaši, Vladimira Nazora 32, 40000 Nedelišće punomoćnik sudionika u postupku MIŠA društvo s ograničenom odgovornošću za usluge i trgovinu</item>
    </derivirana_varijabla>
  </DomainObject.Predmet.OstaliListFormatedWithAdress>
  <DomainObject.Predmet.OstaliListFormatedWithAdressOIB>
    <izvorni_sadrzaj>
      <item>sudski registar</item>
      <item>Miša Gaši, OIB 90778125720, Vladimira Nazora 32, 40000 Nedelišće punomoćnik sudionika u postupku MIŠA društvo s ograničenom odgovornošću za usluge i trgovinu</item>
      <item>Vesna Gaši, OIB 35339478221, Vladimira Nazora 32, 40000 Nedelišće punomoćnik sudionika u postupku MIŠA društvo s ograničenom odgovornošću za usluge i trgovinu</item>
    </izvorni_sadrzaj>
    <derivirana_varijabla naziv="DomainObject.Predmet.OstaliListFormatedWithAdressOIB_1">
      <item>sudski registar</item>
      <item>Miša Gaši, OIB 90778125720, Vladimira Nazora 32, 40000 Nedelišće punomoćnik sudionika u postupku MIŠA društvo s ograničenom odgovornošću za usluge i trgovinu</item>
      <item>Vesna Gaši, OIB 35339478221, Vladimira Nazora 32, 40000 Nedelišće punomoćnik sudionika u postupku MIŠA društvo s ograničenom odgovornošću za usluge i trgovinu</item>
    </derivirana_varijabla>
  </DomainObject.Predmet.OstaliListFormatedWithAdressOIB>
  <DomainObject.Predmet.OstaliListNazivFormated>
    <izvorni_sadrzaj>
      <item>sudski registar</item>
      <item>Miša Gaši</item>
      <item>Vesna Gaši</item>
    </izvorni_sadrzaj>
    <derivirana_varijabla naziv="DomainObject.Predmet.OstaliListNazivFormated_1">
      <item>sudski registar</item>
      <item>Miša Gaši</item>
      <item>Vesna Gaši</item>
    </derivirana_varijabla>
  </DomainObject.Predmet.OstaliListNazivFormated>
  <DomainObject.Predmet.OstaliListNazivFormatedOIB>
    <izvorni_sadrzaj>
      <item>sudski registar</item>
      <item>Miša Gaši, OIB 90778125720</item>
      <item>Vesna Gaši, OIB 35339478221</item>
    </izvorni_sadrzaj>
    <derivirana_varijabla naziv="DomainObject.Predmet.OstaliListNazivFormatedOIB_1">
      <item>sudski registar</item>
      <item>Miša Gaši, OIB 90778125720</item>
      <item>Vesna Gaši, OIB 35339478221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St-330/2017-3</izvorni_sadrzaj>
    <derivirana_varijabla naziv="DomainObject.PoslovniBrojDokumenta_1">St-330/2017-3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MIŠA društvo s ograničenom odgovornošću za usluge i trgovinu</izvorni_sadrzaj>
    <derivirana_varijabla naziv="DomainObject.Predmet.ProtustrankaIDrugi_1">MIŠA društvo s ograničenom odgovornošću za usluge i trgovinu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MIŠA društvo s ograničenom odgovornošću za usluge i trgovinu, OIB 81298642404, Trg republike 6, 40000 Čakovec</izvorni_sadrzaj>
    <derivirana_varijabla naziv="DomainObject.Predmet.ProtustrankaIDrugiAdressOIB_1">MIŠA društvo s ograničenom odgovornošću za usluge i trgovinu, OIB 81298642404, Trg republike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MIŠA društvo s ograničenom odgovornošću za usluge i trgovinu</item>
      <item>Financijska agencija, RC ZAGREB, Podružnica VARAŽDIN</item>
      <item>sudski registar</item>
      <item>Miša Gaši</item>
      <item>Vesna Gaši</item>
    </izvorni_sadrzaj>
    <derivirana_varijabla naziv="DomainObject.Predmet.SudioniciListNaziv_1">
      <item>MIŠA društvo s ograničenom odgovornošću za usluge i trgovinu</item>
      <item>Financijska agencija, RC ZAGREB, Podružnica VARAŽDIN</item>
      <item>sudski registar</item>
      <item>Miša Gaši</item>
      <item>Vesna Gaši</item>
    </derivirana_varijabla>
  </DomainObject.Predmet.SudioniciListNaziv>
  <DomainObject.Predmet.SudioniciListAdressOIB>
    <izvorni_sadrzaj>
      <item>MIŠA društvo s ograničenom odgovornošću za usluge i trgovinu, OIB 81298642404, Trg republike 6,40000 Čakovec</item>
      <item>Financijska agencija, RC ZAGREB, Podružnica VARAŽDIN, OIB 85821130368, A. Cesarca 2,42000 Varaždin</item>
      <item>sudski registar</item>
      <item>Miša Gaši, OIB 90778125720, Vladimira Nazora 32,40000 Nedelišće</item>
      <item>Vesna Gaši, OIB 35339478221, Vladimira Nazora 32,40000 Nedelišće</item>
    </izvorni_sadrzaj>
    <derivirana_varijabla naziv="DomainObject.Predmet.SudioniciListAdressOIB_1">
      <item>MIŠA društvo s ograničenom odgovornošću za usluge i trgovinu, OIB 81298642404, Trg republike 6,40000 Čakovec</item>
      <item>Financijska agencija, RC ZAGREB, Podružnica VARAŽDIN, OIB 85821130368, A. Cesarca 2,42000 Varaždin</item>
      <item>sudski registar</item>
      <item>Miša Gaši, OIB 90778125720, Vladimira Nazora 32,40000 Nedelišće</item>
      <item>Vesna Gaši, OIB 35339478221, Vladimira Nazora 32,40000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EB720A-7F4B-4297-A31C-20F35E35A0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3016</properties:Characters>
  <properties:Lines>90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2017-12-12T10:04:00Z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St-330/2017-3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