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ba29" w14:paraId="431ba29" w:rsidRDefault="00DA780A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92C5C">
        <w:rPr>
          <w:b/>
          <w:lang w:val="hr-HR"/>
        </w:rPr>
        <w:t>1053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D4027A" w:rsidP="00634348" w:rsidR="00634348" w:rsidRPr="00415B2D">
      <w:pPr>
        <w:pStyle w:val="Tijeloteksta"/>
        <w:rPr>
          <w:szCs w:val="24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92C5C" w:rsidRPr="00892C5C">
        <w:rPr>
          <w:lang w:val="hr-HR"/>
        </w:rPr>
        <w:t>UDRUGA "FREE TIME", Split, Domovinskog rata 45, OIB: 47266775358</w:t>
      </w:r>
      <w:r w:rsidR="00045FDD">
        <w:rPr>
          <w:lang w:val="hr-HR"/>
        </w:rPr>
        <w:t xml:space="preserve">, </w:t>
      </w:r>
      <w:r w:rsidR="004D5EFA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694668">
        <w:rPr>
          <w:lang w:val="hr-HR"/>
        </w:rPr>
        <w:t>8</w:t>
      </w:r>
      <w:r w:rsidR="004D5EFA">
        <w:rPr>
          <w:lang w:val="hr-HR"/>
        </w:rPr>
        <w:t>. veljače 2018.</w:t>
      </w:r>
    </w:p>
    <w:p w:rsidRDefault="00664952" w:rsidP="00D4027A" w:rsidR="00664952" w:rsidRPr="004D5EFA">
      <w:pPr>
        <w:rPr>
          <w:sz w:val="22"/>
          <w:szCs w:val="22"/>
          <w:lang w:val="hr-HR"/>
        </w:rPr>
      </w:pPr>
    </w:p>
    <w:p w:rsidRDefault="004C7B21" w:rsidP="00D4027A" w:rsidR="004C7B21" w:rsidRPr="004D5EFA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92C5C" w:rsidRPr="00892C5C">
        <w:rPr>
          <w:lang w:val="hr-HR"/>
        </w:rPr>
        <w:t>UDRUGA "FREE TIME", Split, Domovinskog rata 45, OIB: 47266775358</w:t>
      </w:r>
      <w:r>
        <w:rPr>
          <w:lang w:val="hr-HR"/>
        </w:rPr>
        <w:t xml:space="preserve">. Skraćeni stečajni postupak je otvoren dana </w:t>
      </w:r>
      <w:r w:rsidR="00694668">
        <w:rPr>
          <w:lang w:val="hr-HR"/>
        </w:rPr>
        <w:t>8</w:t>
      </w:r>
      <w:r w:rsidR="004D5EFA">
        <w:rPr>
          <w:lang w:val="hr-HR"/>
        </w:rPr>
        <w:t>. veljače 2018.</w:t>
      </w:r>
      <w:r w:rsidR="004C7B21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6C29DC">
        <w:rPr>
          <w:lang w:val="hr-HR"/>
        </w:rPr>
        <w:t>12</w:t>
      </w:r>
      <w:r w:rsidR="00415B2D">
        <w:rPr>
          <w:lang w:val="hr-HR"/>
        </w:rPr>
        <w:t>,</w:t>
      </w:r>
      <w:r w:rsidR="006C29DC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2C5C">
        <w:t xml:space="preserve"> </w:t>
      </w:r>
      <w:r w:rsidR="006C29DC">
        <w:t>Ante Majić, dipl. ing. elektrotehnike iz Zagreba, Prilaz Baruna Filipovića 13, OIB: 54998137767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92C5C" w:rsidRPr="00892C5C">
        <w:rPr>
          <w:lang w:val="hr-HR"/>
        </w:rPr>
        <w:t>UDRUGA "FREE TIME", Split, Domovinskog rata 45, OIB: 47266775358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</w:t>
      </w:r>
      <w:r w:rsidR="004C7B21">
        <w:rPr>
          <w:lang w:val="hr-HR"/>
        </w:rPr>
        <w:t>šenja, dužnik će se brisati iz</w:t>
      </w:r>
      <w:r>
        <w:rPr>
          <w:lang w:val="hr-HR"/>
        </w:rPr>
        <w:t xml:space="preserve"> registra</w:t>
      </w:r>
      <w:r w:rsidR="004C7B21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025D6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92C5C">
        <w:rPr>
          <w:lang w:val="hr-HR"/>
        </w:rPr>
        <w:t>20.</w:t>
      </w:r>
      <w:r w:rsidR="00B87EEF">
        <w:rPr>
          <w:lang w:val="hr-HR"/>
        </w:rPr>
        <w:t xml:space="preserve"> studenog 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92C5C">
        <w:rPr>
          <w:lang w:val="hr-HR"/>
        </w:rPr>
        <w:t>UDRUGA "FREE TIME",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892C5C">
        <w:rPr>
          <w:lang w:val="hr-HR"/>
        </w:rPr>
        <w:t>13.11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92C5C">
        <w:rPr>
          <w:lang w:val="hr-HR"/>
        </w:rPr>
        <w:t>7.136,21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</w:t>
      </w:r>
      <w:r w:rsidR="004C7B21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4C7B21" w:rsidRPr="004C7B21">
        <w:rPr>
          <w:lang w:val="hr-HR"/>
        </w:rPr>
        <w:t xml:space="preserve"> </w:t>
      </w:r>
      <w:r w:rsidR="004C7B21">
        <w:rPr>
          <w:lang w:val="hr-HR"/>
        </w:rPr>
        <w:t xml:space="preserve">sukladno odredbama čl. 430. SZ-a, nakon izvršenog uvida u sudski registar, </w:t>
      </w:r>
      <w:r w:rsidR="005025D6">
        <w:rPr>
          <w:lang w:val="hr-HR"/>
        </w:rPr>
        <w:t xml:space="preserve">dana </w:t>
      </w:r>
      <w:r w:rsidR="00891E96">
        <w:rPr>
          <w:lang w:val="hr-HR"/>
        </w:rPr>
        <w:t xml:space="preserve">4. prosinca </w:t>
      </w:r>
      <w:r w:rsidR="00045FDD" w:rsidRPr="00891E96">
        <w:rPr>
          <w:lang w:val="hr-HR"/>
        </w:rPr>
        <w:t xml:space="preserve"> 2017</w:t>
      </w:r>
      <w:r w:rsidR="00193F49" w:rsidRPr="00891E96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892C5C">
      <w:pPr>
        <w:jc w:val="center"/>
        <w:rPr>
          <w:b/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94668">
        <w:rPr>
          <w:lang w:val="hr-HR"/>
        </w:rPr>
        <w:t>8</w:t>
      </w:r>
      <w:r w:rsidR="004D5EFA">
        <w:rPr>
          <w:lang w:val="hr-HR"/>
        </w:rPr>
        <w:t>. veljače 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892C5C" w:rsidP="00641FD6" w:rsidR="00892C5C"/>
    <w:p w:rsidRDefault="00892C5C" w:rsidP="00641FD6" w:rsidR="00892C5C" w:rsidRPr="004D5EFA">
      <w:pPr>
        <w:rPr>
          <w:sz w:val="16"/>
          <w:szCs w:val="16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D4027A" w:rsidR="001763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23FE4" w:rsidP="00D4027A" w:rsidR="00E23FE4" w:rsidRPr="00892C5C">
      <w:pPr>
        <w:jc w:val="both"/>
        <w:rPr>
          <w:lang w:val="hr-HR"/>
        </w:rPr>
      </w:pPr>
    </w:p>
    <w:p w:rsidRDefault="00892C5C" w:rsidP="00D4027A" w:rsidR="00892C5C" w:rsidRPr="00892C5C">
      <w:pPr>
        <w:jc w:val="both"/>
        <w:rPr>
          <w:lang w:val="hr-HR"/>
        </w:rPr>
      </w:pPr>
    </w:p>
    <w:p w:rsidRDefault="00892C5C" w:rsidP="00D4027A" w:rsidR="00892C5C" w:rsidRPr="00892C5C">
      <w:pPr>
        <w:jc w:val="both"/>
        <w:rPr>
          <w:lang w:val="hr-HR"/>
        </w:rPr>
      </w:pPr>
    </w:p>
    <w:p w:rsidRDefault="00892C5C" w:rsidP="00D4027A" w:rsidR="00892C5C">
      <w:pPr>
        <w:jc w:val="both"/>
        <w:rPr>
          <w:lang w:val="hr-HR"/>
        </w:rPr>
      </w:pPr>
    </w:p>
    <w:p w:rsidRDefault="00892C5C" w:rsidP="00D4027A" w:rsidR="00892C5C" w:rsidRPr="00892C5C">
      <w:pPr>
        <w:jc w:val="both"/>
        <w:rPr>
          <w:lang w:val="hr-HR"/>
        </w:rPr>
      </w:pPr>
    </w:p>
    <w:p w:rsidRDefault="00892C5C" w:rsidP="00D4027A" w:rsidR="00892C5C" w:rsidRPr="00892C5C">
      <w:pPr>
        <w:jc w:val="both"/>
        <w:rPr>
          <w:lang w:val="hr-HR"/>
        </w:rPr>
      </w:pPr>
    </w:p>
    <w:p w:rsidRDefault="00892C5C" w:rsidP="00D4027A" w:rsidR="00892C5C" w:rsidRPr="00892C5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9449BB" w:rsidP="00403F01" w:rsidR="00520266" w:rsidRPr="00887A5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20266" w:rsidRPr="00887A52">
        <w:rPr>
          <w:lang w:val="hr-HR"/>
        </w:rPr>
        <w:t>registar</w:t>
      </w:r>
      <w:r>
        <w:rPr>
          <w:lang w:val="hr-HR"/>
        </w:rPr>
        <w:t xml:space="preserve"> udruga</w:t>
      </w:r>
      <w:r w:rsidR="00520266" w:rsidRPr="00887A52">
        <w:rPr>
          <w:lang w:val="hr-HR"/>
        </w:rPr>
        <w:t xml:space="preserve"> – (</w:t>
      </w:r>
      <w:r w:rsidR="00702F1B">
        <w:rPr>
          <w:lang w:val="hr-HR"/>
        </w:rPr>
        <w:t xml:space="preserve">odmah i </w:t>
      </w:r>
      <w:r w:rsidR="00520266" w:rsidRPr="00887A52">
        <w:rPr>
          <w:lang w:val="hr-HR"/>
        </w:rPr>
        <w:t>nakon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4D5EFA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D20EC" w:rsidRPr="005D20E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892C5C">
      <w:t>1053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 w:rsidRPr="005025D6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4F73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0979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C7B21"/>
    <w:rsid w:val="004D23AF"/>
    <w:rsid w:val="004D2865"/>
    <w:rsid w:val="004D5EFA"/>
    <w:rsid w:val="004E1F4C"/>
    <w:rsid w:val="004E3F82"/>
    <w:rsid w:val="004E5474"/>
    <w:rsid w:val="004F0253"/>
    <w:rsid w:val="004F70CD"/>
    <w:rsid w:val="005025D6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20EC"/>
    <w:rsid w:val="005D4B29"/>
    <w:rsid w:val="005E2A6E"/>
    <w:rsid w:val="0060216B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94668"/>
    <w:rsid w:val="006A0CB3"/>
    <w:rsid w:val="006A1394"/>
    <w:rsid w:val="006A3632"/>
    <w:rsid w:val="006B6B88"/>
    <w:rsid w:val="006C0489"/>
    <w:rsid w:val="006C29DC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02F1B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1E96"/>
    <w:rsid w:val="00892C5C"/>
    <w:rsid w:val="008967A5"/>
    <w:rsid w:val="008A51EE"/>
    <w:rsid w:val="008B1413"/>
    <w:rsid w:val="008B2E0E"/>
    <w:rsid w:val="008B6D44"/>
    <w:rsid w:val="008C36B4"/>
    <w:rsid w:val="008D3A45"/>
    <w:rsid w:val="008E502C"/>
    <w:rsid w:val="008E548B"/>
    <w:rsid w:val="008F6A6B"/>
    <w:rsid w:val="008F708F"/>
    <w:rsid w:val="00910AF3"/>
    <w:rsid w:val="00935ED7"/>
    <w:rsid w:val="00936B7D"/>
    <w:rsid w:val="009374AD"/>
    <w:rsid w:val="009449BB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87EEF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A780A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0E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D20E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D20E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D20E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0E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D20E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D20E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D20E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St-1053/2017</izvorni_sadrzaj>
    <derivirana_varijabla naziv="DomainObject.Predmet.OznakaBroj_1">St-1053/2017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"FREE TIME"</izvorni_sadrzaj>
    <derivirana_varijabla naziv="DomainObject.Predmet.ProtustrankaFormated_1">  UDRUGA "FREE TIME"</derivirana_varijabla>
  </DomainObject.Predmet.ProtustrankaFormated>
  <DomainObject.Predmet.ProtustrankaFormatedOIB>
    <izvorni_sadrzaj>  UDRUGA "FREE TIME", OIB 47266775358</izvorni_sadrzaj>
    <derivirana_varijabla naziv="DomainObject.Predmet.ProtustrankaFormatedOIB_1">  UDRUGA "FREE TIME", OIB 47266775358</derivirana_varijabla>
  </DomainObject.Predmet.ProtustrankaFormatedOIB>
  <DomainObject.Predmet.ProtustrankaFormatedWithAdress>
    <izvorni_sadrzaj> UDRUGA "FREE TIME", Domovinskog rata 45, 21000 Split</izvorni_sadrzaj>
    <derivirana_varijabla naziv="DomainObject.Predmet.ProtustrankaFormatedWithAdress_1"> UDRUGA "FREE TIME", Domovinskog rata 45, 21000 Split</derivirana_varijabla>
  </DomainObject.Predmet.ProtustrankaFormatedWithAdress>
  <DomainObject.Predmet.ProtustrankaFormatedWithAdressOIB>
    <izvorni_sadrzaj> UDRUGA "FREE TIME", OIB 47266775358, Domovinskog rata 45, 21000 Split</izvorni_sadrzaj>
    <derivirana_varijabla naziv="DomainObject.Predmet.ProtustrankaFormatedWithAdressOIB_1"> UDRUGA "FREE TIME", OIB 47266775358, Domovinskog rata 45, 21000 Split</derivirana_varijabla>
  </DomainObject.Predmet.ProtustrankaFormatedWithAdressOIB>
  <DomainObject.Predmet.ProtustrankaWithAdress>
    <izvorni_sadrzaj>UDRUGA "FREE TIME" Domovinskog rata 45, 21000 Split</izvorni_sadrzaj>
    <derivirana_varijabla naziv="DomainObject.Predmet.ProtustrankaWithAdress_1">UDRUGA "FREE TIME" Domovinskog rata 45, 21000 Split</derivirana_varijabla>
  </DomainObject.Predmet.ProtustrankaWithAdress>
  <DomainObject.Predmet.ProtustrankaWithAdressOIB>
    <izvorni_sadrzaj>UDRUGA "FREE TIME", OIB 47266775358, Domovinskog rata 45, 21000 Split</izvorni_sadrzaj>
    <derivirana_varijabla naziv="DomainObject.Predmet.ProtustrankaWithAdressOIB_1">UDRUGA "FREE TIME", OIB 47266775358, Domovinskog rata 45, 21000 Split</derivirana_varijabla>
  </DomainObject.Predmet.ProtustrankaWithAdressOIB>
  <DomainObject.Predmet.ProtustrankaNazivFormated>
    <izvorni_sadrzaj>UDRUGA "FREE TIME"</izvorni_sadrzaj>
    <derivirana_varijabla naziv="DomainObject.Predmet.ProtustrankaNazivFormated_1">UDRUGA "FREE TIME"</derivirana_varijabla>
  </DomainObject.Predmet.ProtustrankaNazivFormated>
  <DomainObject.Predmet.ProtustrankaNazivFormatedOIB>
    <izvorni_sadrzaj>UDRUGA "FREE TIME", OIB 47266775358</izvorni_sadrzaj>
    <derivirana_varijabla naziv="DomainObject.Predmet.ProtustrankaNazivFormatedOIB_1">UDRUGA "FREE TIME", OIB 47266775358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7136.21</izvorni_sadrzaj>
    <derivirana_varijabla naziv="DomainObject.Predmet.TrenutnaVrijednost_1">7136.21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"FREE TIME"</item>
    </izvorni_sadrzaj>
    <derivirana_varijabla naziv="DomainObject.Predmet.ProtuStrankaListFormated_1">
      <item>UDRUGA "FREE TIME"</item>
    </derivirana_varijabla>
  </DomainObject.Predmet.ProtuStrankaListFormated>
  <DomainObject.Predmet.ProtuStrankaListFormatedOIB>
    <izvorni_sadrzaj>
      <item>UDRUGA "FREE TIME", OIB 47266775358</item>
    </izvorni_sadrzaj>
    <derivirana_varijabla naziv="DomainObject.Predmet.ProtuStrankaListFormatedOIB_1">
      <item>UDRUGA "FREE TIME", OIB 47266775358</item>
    </derivirana_varijabla>
  </DomainObject.Predmet.ProtuStrankaListFormatedOIB>
  <DomainObject.Predmet.ProtuStrankaListFormatedWithAdress>
    <izvorni_sadrzaj>
      <item>UDRUGA "FREE TIME", Domovinskog rata 45, 21000 Split</item>
    </izvorni_sadrzaj>
    <derivirana_varijabla naziv="DomainObject.Predmet.ProtuStrankaListFormatedWithAdress_1">
      <item>UDRUGA "FREE TIME", Domovinskog rata 45, 21000 Split</item>
    </derivirana_varijabla>
  </DomainObject.Predmet.ProtuStrankaListFormatedWithAdress>
  <DomainObject.Predmet.ProtuStrankaListFormatedWithAdressOIB>
    <izvorni_sadrzaj>
      <item>UDRUGA "FREE TIME", OIB 47266775358, Domovinskog rata 45, 21000 Split</item>
    </izvorni_sadrzaj>
    <derivirana_varijabla naziv="DomainObject.Predmet.ProtuStrankaListFormatedWithAdressOIB_1">
      <item>UDRUGA "FREE TIME", OIB 47266775358, Domovinskog rata 45, 21000 Split</item>
    </derivirana_varijabla>
  </DomainObject.Predmet.ProtuStrankaListFormatedWithAdressOIB>
  <DomainObject.Predmet.ProtuStrankaListNazivFormated>
    <izvorni_sadrzaj>
      <item>UDRUGA "FREE TIME"</item>
    </izvorni_sadrzaj>
    <derivirana_varijabla naziv="DomainObject.Predmet.ProtuStrankaListNazivFormated_1">
      <item>UDRUGA "FREE TIME"</item>
    </derivirana_varijabla>
  </DomainObject.Predmet.ProtuStrankaListNazivFormated>
  <DomainObject.Predmet.ProtuStrankaListNazivFormatedOIB>
    <izvorni_sadrzaj>
      <item>UDRUGA "FREE TIME", OIB 47266775358</item>
    </izvorni_sadrzaj>
    <derivirana_varijabla naziv="DomainObject.Predmet.ProtuStrankaListNazivFormatedOIB_1">
      <item>UDRUGA "FREE TIME", OIB 47266775358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"FREE TIME"</izvorni_sadrzaj>
    <derivirana_varijabla naziv="DomainObject.Predmet.ProtustrankaIDrugi_1">UDRUGA "FREE TIME"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"FREE TIME", OIB 47266775358, Domovinskog rata 45, 21000 Split</izvorni_sadrzaj>
    <derivirana_varijabla naziv="DomainObject.Predmet.ProtustrankaIDrugiAdressOIB_1">UDRUGA "FREE TIME", OIB 47266775358, Domovinskog rata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"FREE TIME"</item>
      <item>FINANCIJSKA AGENCIJA, RC SPLIT</item>
    </izvorni_sadrzaj>
    <derivirana_varijabla naziv="DomainObject.Predmet.SudioniciListNaziv_1">
      <item>UDRUGA "FREE TIME"</item>
      <item>FINANCIJSKA AGENCIJA, RC SPLIT</item>
    </derivirana_varijabla>
  </DomainObject.Predmet.SudioniciListNaziv>
  <DomainObject.Predmet.SudioniciListAdressOIB>
    <izvorni_sadrzaj>
      <item>UDRUGA "FREE TIME", OIB 47266775358, Domovinskog rata 45,21000 Split</item>
      <item>FINANCIJSKA AGENCIJA, RC SPLIT, OIB 85821130368, Mažuranićevo šetalište 24 b,21000 Split</item>
    </izvorni_sadrzaj>
    <derivirana_varijabla naziv="DomainObject.Predmet.SudioniciListAdressOIB_1">
      <item>UDRUGA "FREE TIME", OIB 47266775358, Domovinskog rata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47266775358</item>
      <item>, OIB 85821130368</item>
    </izvorni_sadrzaj>
    <derivirana_varijabla naziv="DomainObject.Predmet.SudioniciListNazivOIB_1">
      <item>, OIB 47266775358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AF397-0255-4D4C-AC92-AC5639C36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761</properties:Words>
  <properties:Characters>4050</properties:Characters>
  <properties:Lines>111</properties:Lines>
  <properties:Paragraphs>35</properties:Paragraphs>
  <properties:TotalTime>472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2018-02-08T11:21:00Z</cp:lastPrinted>
  <dcterms:modified xmlns:xsi="http://www.w3.org/2001/XMLSchema-instance" xsi:type="dcterms:W3CDTF">2018-02-08T11:22:00Z</dcterms:modified>
  <cp:revision>364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