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91f2" w14:paraId="1fd91f2" w:rsidRDefault="00387925" w:rsidP="00387925" w:rsidR="00DC3620" w:rsidRPr="00314A12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314A12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14A12">
      <w:pPr>
        <w:rPr>
          <w:b/>
        </w:rPr>
      </w:pPr>
      <w:r w:rsidRPr="00314A12">
        <w:rPr>
          <w:color w:val="000000"/>
        </w:rPr>
        <w:t xml:space="preserve">        </w:t>
      </w:r>
      <w:r w:rsidRPr="00314A12">
        <w:rPr>
          <w:b/>
        </w:rPr>
        <w:t>REPUBLIKA HRVATSKA</w:t>
      </w:r>
    </w:p>
    <w:p w:rsidRDefault="00DC3620" w:rsidP="00DC3620" w:rsidR="00DC3620" w:rsidRPr="00314A12">
      <w:pPr>
        <w:rPr>
          <w:b/>
        </w:rPr>
      </w:pPr>
      <w:r w:rsidRPr="00314A12">
        <w:rPr>
          <w:b/>
        </w:rPr>
        <w:t xml:space="preserve">    TRGOVAČKI SUD U SPLITU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STALNA SLUŽBA DUBROVNIK 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        Dr. Ante Starčevića 23</w:t>
      </w:r>
    </w:p>
    <w:p w:rsidRDefault="00A00DCE" w:rsidP="00B70172" w:rsidR="00B70172" w:rsidRPr="00314A12">
      <w:pPr>
        <w:jc w:val="right"/>
        <w:rPr>
          <w:b/>
        </w:rPr>
      </w:pPr>
      <w:r w:rsidRPr="00314A12">
        <w:rPr>
          <w:b/>
        </w:rPr>
        <w:t xml:space="preserve">Posl. br. </w:t>
      </w:r>
      <w:r w:rsidR="005602F0" w:rsidRPr="00314A12">
        <w:rPr>
          <w:b/>
        </w:rPr>
        <w:t>7</w:t>
      </w:r>
      <w:r w:rsidR="00D76FF6" w:rsidRPr="00314A12">
        <w:rPr>
          <w:b/>
        </w:rPr>
        <w:t>-St.</w:t>
      </w:r>
      <w:r w:rsidR="00273C4D">
        <w:rPr>
          <w:b/>
        </w:rPr>
        <w:t>1306</w:t>
      </w:r>
      <w:r w:rsidR="00D76FF6" w:rsidRPr="00314A12">
        <w:rPr>
          <w:b/>
        </w:rPr>
        <w:t>/</w:t>
      </w:r>
      <w:r w:rsidR="00DD7227" w:rsidRPr="00314A12">
        <w:rPr>
          <w:b/>
        </w:rPr>
        <w:t>1</w:t>
      </w:r>
      <w:r w:rsidR="00273C4D">
        <w:rPr>
          <w:b/>
        </w:rPr>
        <w:t>6</w:t>
      </w:r>
    </w:p>
    <w:p w:rsidRDefault="00EF6C3B" w:rsidP="00B70172" w:rsidR="00EF6C3B" w:rsidRPr="00314A12">
      <w:pPr>
        <w:jc w:val="right"/>
        <w:rPr>
          <w:b/>
        </w:rPr>
      </w:pPr>
    </w:p>
    <w:p w:rsidRDefault="00DC3620" w:rsidP="00DC3620" w:rsidR="00DC3620">
      <w:pPr>
        <w:jc w:val="center"/>
        <w:rPr>
          <w:b/>
        </w:rPr>
      </w:pPr>
    </w:p>
    <w:p w:rsidRDefault="000735D8" w:rsidP="00DC3620" w:rsidR="000735D8" w:rsidRPr="00314A12">
      <w:pPr>
        <w:jc w:val="center"/>
        <w:rPr>
          <w:b/>
        </w:rPr>
      </w:pPr>
    </w:p>
    <w:p w:rsidRDefault="00DC3620" w:rsidP="00DC3620" w:rsidR="00DC3620" w:rsidRPr="00314A12">
      <w:pPr>
        <w:jc w:val="center"/>
        <w:rPr>
          <w:b/>
        </w:rPr>
      </w:pPr>
      <w:r w:rsidRPr="00314A12">
        <w:rPr>
          <w:b/>
        </w:rPr>
        <w:t>R E P U B L I K A    H R V A T S K A</w:t>
      </w:r>
    </w:p>
    <w:p w:rsidRDefault="00314A12" w:rsidP="00DC3620" w:rsidR="00DC3620" w:rsidRPr="00314A12">
      <w:pPr>
        <w:jc w:val="center"/>
        <w:rPr>
          <w:b/>
        </w:rPr>
      </w:pPr>
      <w:r w:rsidRPr="00314A12">
        <w:rPr>
          <w:b/>
        </w:rPr>
        <w:t xml:space="preserve">Z A K L J U Č A K </w:t>
      </w:r>
    </w:p>
    <w:p w:rsidRDefault="00B70172" w:rsidP="00B70172" w:rsidR="00B70172" w:rsidRPr="00314A12">
      <w:pPr>
        <w:jc w:val="center"/>
        <w:rPr>
          <w:b/>
        </w:rPr>
      </w:pPr>
    </w:p>
    <w:p w:rsidRDefault="00B70172" w:rsidP="006B6037" w:rsidR="000735D8">
      <w:pPr>
        <w:jc w:val="both"/>
      </w:pPr>
      <w:r w:rsidRPr="00314A12">
        <w:tab/>
        <w:t xml:space="preserve">Trgovački sud u </w:t>
      </w:r>
      <w:r w:rsidR="00EA3204" w:rsidRPr="00314A12">
        <w:t>Splitu, S</w:t>
      </w:r>
      <w:r w:rsidR="00A96DAE" w:rsidRPr="00314A12">
        <w:t xml:space="preserve">talna služba u </w:t>
      </w:r>
      <w:r w:rsidRPr="00314A12">
        <w:t xml:space="preserve">Dubrovniku, po stečajnom sucu tog suda </w:t>
      </w:r>
      <w:r w:rsidR="00314A12" w:rsidRPr="00314A12">
        <w:t>Diani Butigan Granić</w:t>
      </w:r>
      <w:r w:rsidRPr="00314A12">
        <w:t xml:space="preserve">, kao sucu pojedincu, </w:t>
      </w:r>
      <w:r w:rsidR="009C437F" w:rsidRPr="00314A12">
        <w:t>u stečajnom postupku nad</w:t>
      </w:r>
      <w:r w:rsidR="006A4510" w:rsidRPr="00314A12">
        <w:t xml:space="preserve"> dužnikom</w:t>
      </w:r>
      <w:r w:rsidR="00314A12" w:rsidRPr="00314A12">
        <w:t xml:space="preserve"> </w:t>
      </w:r>
      <w:r w:rsidR="000735D8" w:rsidRPr="00CC2584">
        <w:t>BURĆINA d.o.o. u stečaju, Opuzen, A. Starčevića 8, OIB: 58879033235, zastupanog po stečajnom upravitelju Ivanu Sunari iz Splita</w:t>
      </w:r>
      <w:r w:rsidR="000735D8">
        <w:t>, dana 12. rujna 2017.g.</w:t>
      </w:r>
    </w:p>
    <w:p w:rsidRDefault="000735D8" w:rsidP="006B6037" w:rsidR="000735D8">
      <w:pPr>
        <w:jc w:val="both"/>
      </w:pPr>
    </w:p>
    <w:p w:rsidRDefault="00B70172" w:rsidP="00B70172" w:rsidR="00B70172" w:rsidRPr="00314A12">
      <w:pPr>
        <w:jc w:val="both"/>
      </w:pPr>
    </w:p>
    <w:p w:rsidRDefault="00314A12" w:rsidP="00B70172" w:rsidR="00B70172" w:rsidRPr="00314A12">
      <w:pPr>
        <w:jc w:val="center"/>
        <w:rPr>
          <w:b/>
        </w:rPr>
      </w:pPr>
      <w:r w:rsidRPr="00314A12">
        <w:rPr>
          <w:b/>
        </w:rPr>
        <w:t xml:space="preserve">z a k l j u č i o    j e </w:t>
      </w:r>
    </w:p>
    <w:p w:rsidRDefault="0098713B" w:rsidP="0098713B" w:rsidR="0098713B" w:rsidRPr="00314A12">
      <w:pPr>
        <w:pStyle w:val="Tijeloteksta"/>
        <w:rPr>
          <w:b/>
          <w:szCs w:val="24"/>
        </w:rPr>
      </w:pPr>
    </w:p>
    <w:p w:rsidRDefault="00CC45F4" w:rsidP="00F73C57" w:rsidR="0098713B" w:rsidRPr="00314A12">
      <w:pPr>
        <w:pStyle w:val="Tijeloteksta"/>
        <w:ind w:firstLine="708"/>
        <w:rPr>
          <w:szCs w:val="24"/>
        </w:rPr>
      </w:pPr>
      <w:r w:rsidRPr="00314A12">
        <w:rPr>
          <w:szCs w:val="24"/>
        </w:rPr>
        <w:t>Nalaže se Financijskoj agenciji postupiti po zahtjevu za prodaju nekretnina u stečajnom postupku koji se pred ovim sudom vodi pod posl.br. St.</w:t>
      </w:r>
      <w:r w:rsidR="00273C4D">
        <w:rPr>
          <w:szCs w:val="24"/>
        </w:rPr>
        <w:t>1306/2016</w:t>
      </w:r>
      <w:r w:rsidRPr="00314A12">
        <w:rPr>
          <w:szCs w:val="24"/>
        </w:rPr>
        <w:t xml:space="preserve"> od </w:t>
      </w:r>
      <w:r w:rsidR="00273C4D">
        <w:rPr>
          <w:szCs w:val="24"/>
        </w:rPr>
        <w:t>02</w:t>
      </w:r>
      <w:r w:rsidR="00DD7601" w:rsidRPr="00314A12">
        <w:rPr>
          <w:szCs w:val="24"/>
        </w:rPr>
        <w:t>.</w:t>
      </w:r>
      <w:r w:rsidR="00273C4D">
        <w:rPr>
          <w:szCs w:val="24"/>
        </w:rPr>
        <w:t xml:space="preserve"> ožujka 2017</w:t>
      </w:r>
      <w:r w:rsidR="00DD7601" w:rsidRPr="00314A12">
        <w:rPr>
          <w:szCs w:val="24"/>
        </w:rPr>
        <w:t>. godine.</w:t>
      </w:r>
    </w:p>
    <w:p w:rsidRDefault="0029150F" w:rsidP="0029150F" w:rsidR="0029150F" w:rsidRPr="00314A12"/>
    <w:p w:rsidRDefault="00971B2F" w:rsidP="0029150F" w:rsidR="00971B2F" w:rsidRPr="00314A12"/>
    <w:p w:rsidRDefault="0029150F" w:rsidP="0029150F" w:rsidR="0029150F" w:rsidRPr="00314A12">
      <w:pPr>
        <w:pStyle w:val="Naslov2"/>
        <w:rPr>
          <w:szCs w:val="24"/>
        </w:rPr>
      </w:pPr>
      <w:r w:rsidRPr="00314A12">
        <w:rPr>
          <w:szCs w:val="24"/>
        </w:rPr>
        <w:t xml:space="preserve"> Obrazloženje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8F4B44" w:rsidRPr="00314A12">
      <w:pPr>
        <w:jc w:val="both"/>
      </w:pPr>
      <w:r w:rsidRPr="00314A12">
        <w:tab/>
        <w:t>Rješenjem ovog suda posl. br. St.</w:t>
      </w:r>
      <w:r w:rsidRPr="00314A12">
        <w:rPr>
          <w:b/>
        </w:rPr>
        <w:t xml:space="preserve"> </w:t>
      </w:r>
      <w:r w:rsidR="00273C4D" w:rsidRPr="00273C4D">
        <w:t>1306</w:t>
      </w:r>
      <w:r w:rsidRPr="00273C4D">
        <w:t>/</w:t>
      </w:r>
      <w:r w:rsidR="00D80619" w:rsidRPr="00273C4D">
        <w:t>201</w:t>
      </w:r>
      <w:r w:rsidR="00273C4D">
        <w:t>6</w:t>
      </w:r>
      <w:r w:rsidRPr="00314A12">
        <w:t xml:space="preserve"> od </w:t>
      </w:r>
      <w:r w:rsidR="00273C4D">
        <w:t>22</w:t>
      </w:r>
      <w:r w:rsidRPr="00314A12">
        <w:t xml:space="preserve">. </w:t>
      </w:r>
      <w:r w:rsidR="00273C4D">
        <w:t>studenog</w:t>
      </w:r>
      <w:r w:rsidRPr="00314A12">
        <w:t xml:space="preserve"> 201</w:t>
      </w:r>
      <w:r w:rsidR="005602F0" w:rsidRPr="00314A12">
        <w:t>6</w:t>
      </w:r>
      <w:r w:rsidRPr="00314A12">
        <w:t xml:space="preserve">. godine </w:t>
      </w:r>
      <w:r w:rsidR="009E49C5" w:rsidRPr="00314A12">
        <w:t>određena je prodaja imovine, pa je donesen zaključak</w:t>
      </w:r>
      <w:r w:rsidR="00E95FAC" w:rsidRPr="00314A12">
        <w:t xml:space="preserve"> o prodaji</w:t>
      </w:r>
      <w:r w:rsidR="009E49C5" w:rsidRPr="00314A12">
        <w:t xml:space="preserve"> posl.br. St. </w:t>
      </w:r>
      <w:r w:rsidR="00273C4D">
        <w:t>1306/2016</w:t>
      </w:r>
      <w:r w:rsidR="005602F0" w:rsidRPr="00314A12">
        <w:t xml:space="preserve"> od </w:t>
      </w:r>
      <w:r w:rsidR="00273C4D">
        <w:t>02</w:t>
      </w:r>
      <w:r w:rsidR="00E95FAC" w:rsidRPr="00314A12">
        <w:t xml:space="preserve">. </w:t>
      </w:r>
      <w:r w:rsidR="00273C4D">
        <w:t>ožujka 2017</w:t>
      </w:r>
      <w:r w:rsidR="005602F0" w:rsidRPr="00314A12">
        <w:t>. godine</w:t>
      </w:r>
      <w:r w:rsidR="00E95FAC" w:rsidRPr="00314A12">
        <w:t>, te je na temelju navedenih odluka dostavljen Fin</w:t>
      </w:r>
      <w:r w:rsidR="005602F0" w:rsidRPr="00314A12">
        <w:t xml:space="preserve">ancijskoj agenciji zahtjev od </w:t>
      </w:r>
      <w:r w:rsidR="00273C4D">
        <w:t>02</w:t>
      </w:r>
      <w:r w:rsidR="00E95FAC" w:rsidRPr="00314A12">
        <w:t xml:space="preserve">. </w:t>
      </w:r>
      <w:r w:rsidR="00273C4D">
        <w:t>ožujka 2017</w:t>
      </w:r>
      <w:r w:rsidR="00E95FAC" w:rsidRPr="00314A12">
        <w:t>. godine za prodaju imovine</w:t>
      </w:r>
      <w:r w:rsidR="008F4B44" w:rsidRPr="00314A12">
        <w:t>.</w:t>
      </w:r>
    </w:p>
    <w:p w:rsidRDefault="008F4B44" w:rsidP="0029150F" w:rsidR="008F4B44" w:rsidRPr="00314A12">
      <w:pPr>
        <w:jc w:val="both"/>
      </w:pPr>
    </w:p>
    <w:p w:rsidRDefault="008F4B44" w:rsidP="0029150F" w:rsidR="0052598C" w:rsidRPr="00314A12">
      <w:pPr>
        <w:jc w:val="both"/>
      </w:pPr>
      <w:r w:rsidRPr="00314A12">
        <w:tab/>
        <w:t>Financijska agencija je</w:t>
      </w:r>
      <w:r w:rsidR="005602F0" w:rsidRPr="00314A12">
        <w:t xml:space="preserve"> u dopisu klasa: 0</w:t>
      </w:r>
      <w:r w:rsidR="00273C4D">
        <w:t>/110-10/17</w:t>
      </w:r>
      <w:r w:rsidRPr="00314A12">
        <w:t>-01/</w:t>
      </w:r>
      <w:r w:rsidR="00273C4D">
        <w:t>231, Urbroj: 04-09-17</w:t>
      </w:r>
      <w:r w:rsidRPr="00314A12">
        <w:t>-</w:t>
      </w:r>
      <w:r w:rsidR="00273C4D">
        <w:t>16</w:t>
      </w:r>
      <w:r w:rsidR="005602F0" w:rsidRPr="00314A12">
        <w:t xml:space="preserve"> od </w:t>
      </w:r>
      <w:r w:rsidR="00273C4D">
        <w:t>18</w:t>
      </w:r>
      <w:r w:rsidRPr="00314A12">
        <w:t xml:space="preserve">. </w:t>
      </w:r>
      <w:r w:rsidR="00273C4D">
        <w:t>travnja</w:t>
      </w:r>
      <w:r w:rsidR="005602F0" w:rsidRPr="00314A12">
        <w:t xml:space="preserve"> 2</w:t>
      </w:r>
      <w:r w:rsidR="00273C4D">
        <w:t>017</w:t>
      </w:r>
      <w:r w:rsidRPr="00314A12">
        <w:t xml:space="preserve">. godine </w:t>
      </w:r>
      <w:r w:rsidR="005602F0" w:rsidRPr="00314A12">
        <w:t xml:space="preserve"> navela</w:t>
      </w:r>
      <w:r w:rsidR="00353D58" w:rsidRPr="00314A12">
        <w:t xml:space="preserve"> da na račun Financijske agencije nije evidentirana uplata stečajnog upravitelja u ime i za račun stečajnog dužnika na ime</w:t>
      </w:r>
      <w:r w:rsidR="0052598C" w:rsidRPr="00314A12">
        <w:t xml:space="preserve"> </w:t>
      </w:r>
      <w:r w:rsidR="00353D58" w:rsidRPr="00314A12">
        <w:t>predujma za pokriće troškova p</w:t>
      </w:r>
      <w:r w:rsidR="0052598C" w:rsidRPr="00314A12">
        <w:t>rovedbe prodaje elektroničkom javnom dražbom.</w:t>
      </w:r>
    </w:p>
    <w:p w:rsidRDefault="0029150F" w:rsidP="0029150F" w:rsidR="0029150F" w:rsidRPr="00314A12">
      <w:pPr>
        <w:jc w:val="both"/>
      </w:pPr>
    </w:p>
    <w:p w:rsidRDefault="00EE3C13" w:rsidP="0029150F" w:rsidR="00EE3C13" w:rsidRPr="00314A12">
      <w:pPr>
        <w:jc w:val="both"/>
      </w:pPr>
      <w:r w:rsidRPr="00314A12">
        <w:tab/>
        <w:t>Prema Pravilniku o načinu i postupku provedbe prodaje nekretnina i pokretnina u ovršnom postupku (NN 156/2014)</w:t>
      </w:r>
      <w:r w:rsidR="00556614" w:rsidRPr="00314A12">
        <w:t xml:space="preserve"> Financijska agencija će ovrhovoditelja pozvati platiti predujam za troškove provedbe prodaje elektroničkom javnom dražbom</w:t>
      </w:r>
      <w:r w:rsidR="00280C41" w:rsidRPr="00314A12">
        <w:t>. U konkretnom slučaju stečajni dužnik, ili stečajni upravitelj stečajnog dužnika, a posebno sud koji je podnio zahtjev,</w:t>
      </w:r>
      <w:r w:rsidR="00B04A9C" w:rsidRPr="00314A12">
        <w:t xml:space="preserve"> </w:t>
      </w:r>
      <w:r w:rsidR="00280C41" w:rsidRPr="00314A12">
        <w:t xml:space="preserve">nisu ovrhovoditelji. Stečajni postupak je generalna ovrha, pa stečajni dužnik (i nitko drugi, </w:t>
      </w:r>
      <w:r w:rsidR="006E2438" w:rsidRPr="00314A12">
        <w:t>tj.</w:t>
      </w:r>
      <w:r w:rsidR="00280C41" w:rsidRPr="00314A12">
        <w:t xml:space="preserve"> sud ili stečajni upravitelj) može samo imati status ovršenika</w:t>
      </w:r>
      <w:r w:rsidR="006E2438" w:rsidRPr="00314A12">
        <w:t>. Zbog toga se stečajnog dužnika ili u njegovo ime stečajnog upravitelj, kao ni sud, ne može pozvati na plaćanje predujma za troškove provedbe prodaje elektroničkom javnom dražbom.</w:t>
      </w:r>
      <w:r w:rsidR="00733426" w:rsidRPr="00314A12">
        <w:t xml:space="preserve"> Dodatno se navodi da se prodaja u stečajnom postupku ne može uvjetovati uplatom predujma, budući se radi o zakonskoj obvezi unovčenja nekretnine (stečajne mase), a ne o slobodnom </w:t>
      </w:r>
      <w:r w:rsidR="00733426" w:rsidRPr="00314A12">
        <w:lastRenderedPageBreak/>
        <w:t>raspolaganju ovrhovoditelja. Troškovi unovčenja će se namiriti iz postignute kupovnine, a sve sukladno Stečajnom zakonu koji je u ovom slučaju lex specialis</w:t>
      </w:r>
      <w:r w:rsidR="00B04A9C" w:rsidRPr="00314A12">
        <w:t>.</w:t>
      </w:r>
    </w:p>
    <w:p w:rsidRDefault="00B04A9C" w:rsidP="0029150F" w:rsidR="00B04A9C" w:rsidRPr="00314A12">
      <w:pPr>
        <w:jc w:val="both"/>
      </w:pPr>
    </w:p>
    <w:p w:rsidRDefault="00971B2F" w:rsidP="0029150F" w:rsidR="00971B2F" w:rsidRPr="00314A12">
      <w:pPr>
        <w:jc w:val="both"/>
      </w:pPr>
    </w:p>
    <w:p w:rsidRDefault="00B04A9C" w:rsidP="00AF6969" w:rsidR="00AF6969" w:rsidRPr="00314A12">
      <w:pPr>
        <w:jc w:val="both"/>
      </w:pPr>
      <w:r w:rsidRPr="00314A12">
        <w:tab/>
        <w:t xml:space="preserve">Zbog navedenog, na temelju spomenutog propisa i čl. </w:t>
      </w:r>
      <w:r w:rsidR="00AF6969" w:rsidRPr="00314A12">
        <w:t>247.</w:t>
      </w:r>
      <w:r w:rsidR="006965D5" w:rsidRPr="00314A12">
        <w:t>, u svezi s čl. 18.</w:t>
      </w:r>
      <w:r w:rsidR="00AF6969" w:rsidRPr="00314A12">
        <w:t xml:space="preserve"> Stečajnog zakona (NN 71/15, dalje u tekstu SZ), odlučeno je kao u izreci.</w:t>
      </w:r>
    </w:p>
    <w:p w:rsidRDefault="00B04A9C" w:rsidP="0029150F" w:rsidR="00B04A9C" w:rsidRPr="00314A12">
      <w:pPr>
        <w:jc w:val="both"/>
      </w:pPr>
    </w:p>
    <w:p w:rsidRDefault="00314A12" w:rsidP="0029150F" w:rsidR="00314A12" w:rsidRPr="00314A12">
      <w:pPr>
        <w:jc w:val="both"/>
      </w:pPr>
    </w:p>
    <w:p w:rsidRDefault="0029150F" w:rsidP="0029150F" w:rsidR="000735D8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 xml:space="preserve">U Dubrovniku, </w:t>
      </w:r>
      <w:r w:rsidR="000735D8">
        <w:rPr>
          <w:b/>
        </w:rPr>
        <w:t>12. rujna  2017.g.</w:t>
      </w:r>
    </w:p>
    <w:p w:rsidRDefault="00314A12" w:rsidP="0029150F" w:rsidR="00314A12">
      <w:pPr>
        <w:rPr>
          <w:b/>
        </w:rPr>
      </w:pPr>
    </w:p>
    <w:p w:rsidRDefault="000735D8" w:rsidP="0029150F" w:rsidR="000735D8" w:rsidRPr="00314A12">
      <w:pPr>
        <w:rPr>
          <w:b/>
        </w:rPr>
      </w:pPr>
    </w:p>
    <w:p w:rsidRDefault="0029150F" w:rsidP="0029150F" w:rsidR="0029150F" w:rsidRPr="00314A12"/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>Stečajni sudac: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="00314A12" w:rsidRPr="00314A12">
        <w:rPr>
          <w:b/>
        </w:rPr>
        <w:t>Diana Butigan Granić</w:t>
      </w: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POUKA O PRAVNOM LIJEKU</w:t>
      </w:r>
    </w:p>
    <w:p w:rsidRDefault="006965D5" w:rsidP="006965D5" w:rsidR="006965D5" w:rsidRPr="00314A12">
      <w:r w:rsidRPr="00314A12">
        <w:t xml:space="preserve">Protiv ovog rješenja </w:t>
      </w:r>
      <w:r w:rsidR="005602F0" w:rsidRPr="00314A12">
        <w:t xml:space="preserve">nije </w:t>
      </w:r>
      <w:r w:rsidRPr="00314A12">
        <w:t>dopušteno izjaviti žalbu.</w:t>
      </w:r>
      <w:r w:rsidR="00A21027" w:rsidRPr="00314A12">
        <w:t xml:space="preserve"> (čl.19.st.7. SZ-a)</w:t>
      </w:r>
      <w:r w:rsidRPr="00314A12">
        <w:t xml:space="preserve"> </w:t>
      </w:r>
    </w:p>
    <w:p w:rsidRDefault="0029150F" w:rsidP="0029150F" w:rsidR="0029150F" w:rsidRPr="00314A12">
      <w:pPr>
        <w:rPr>
          <w:b/>
        </w:rPr>
      </w:pP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DN-a:</w:t>
      </w:r>
    </w:p>
    <w:p w:rsidRDefault="0029150F" w:rsidP="0029150F" w:rsidR="006965D5" w:rsidRPr="00314A12">
      <w:r w:rsidRPr="00314A12">
        <w:t xml:space="preserve">- </w:t>
      </w:r>
      <w:r w:rsidR="006965D5" w:rsidRPr="00314A12">
        <w:t>Financijska agencija RC Spli</w:t>
      </w:r>
      <w:r w:rsidR="005602F0" w:rsidRPr="00314A12">
        <w:t xml:space="preserve">t, </w:t>
      </w:r>
      <w:r w:rsidR="006965D5" w:rsidRPr="00314A12">
        <w:t>e</w:t>
      </w:r>
      <w:r w:rsidR="005602F0" w:rsidRPr="00314A12">
        <w:t xml:space="preserve"> - oglasna</w:t>
      </w:r>
      <w:r w:rsidR="000735D8">
        <w:t xml:space="preserve"> ploča</w:t>
      </w:r>
    </w:p>
    <w:p w:rsidRDefault="006965D5" w:rsidP="0029150F" w:rsidR="00EA3204" w:rsidRPr="00314A12">
      <w:r w:rsidRPr="00314A12">
        <w:t xml:space="preserve">- </w:t>
      </w:r>
      <w:r w:rsidR="0029150F" w:rsidRPr="00314A12">
        <w:t>stečajni upravitelj,</w:t>
      </w:r>
      <w:r w:rsidRPr="00314A12">
        <w:t xml:space="preserve"> </w:t>
      </w:r>
      <w:r w:rsidR="00387925" w:rsidRPr="00314A12">
        <w:t>e</w:t>
      </w:r>
      <w:r w:rsidR="005602F0" w:rsidRPr="00314A12">
        <w:t xml:space="preserve"> -</w:t>
      </w:r>
      <w:r w:rsidR="00387925" w:rsidRPr="00314A12">
        <w:t xml:space="preserve"> </w:t>
      </w:r>
      <w:r w:rsidR="0029150F" w:rsidRPr="00314A12">
        <w:t>oglasn</w:t>
      </w:r>
      <w:r w:rsidR="005602F0" w:rsidRPr="00314A12">
        <w:t>a</w:t>
      </w:r>
      <w:r w:rsidR="0029150F" w:rsidRPr="00314A12">
        <w:t xml:space="preserve"> ploč</w:t>
      </w:r>
      <w:r w:rsidRPr="00314A12">
        <w:t>e</w:t>
      </w:r>
      <w:r w:rsidR="0029150F" w:rsidRPr="00314A12">
        <w:t>.</w:t>
      </w:r>
    </w:p>
    <w:sectPr w:rsidSect="00971B2F" w:rsidR="00EA3204" w:rsidRPr="00314A12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A12" w:rsidP="003004DD" w:rsidR="003004DD" w:rsidRPr="003004DD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r w:rsidR="00273C4D">
      <w:rPr>
        <w:b/>
        <w:sz w:val="22"/>
        <w:szCs w:val="22"/>
      </w:rPr>
      <w:t>7.St.1306/16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735D8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3C4D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14A12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602F0"/>
    <w:rsid w:val="005A0326"/>
    <w:rsid w:val="005B18B0"/>
    <w:rsid w:val="005E4387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A0FC5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0DCE"/>
    <w:rsid w:val="00A05715"/>
    <w:rsid w:val="00A15B43"/>
    <w:rsid w:val="00A21027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6C3B"/>
    <w:rsid w:val="00F04726"/>
    <w:rsid w:val="00F079BC"/>
    <w:rsid w:val="00F1646D"/>
    <w:rsid w:val="00F16825"/>
    <w:rsid w:val="00F371B2"/>
    <w:rsid w:val="00F41119"/>
    <w:rsid w:val="00F73C57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A0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FC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FC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FC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FC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A0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FC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FC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FC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FC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Ivan Sunara, stečajni upravitelj</item>
    </izvorni_sadrzaj>
    <derivirana_varijabla naziv="DomainObject.Predmet.OstaliListFormated_1">
      <item>Tihan Hilje</item>
      <item>odv. Zvonko Kristović</item>
      <item>Milomir Gustin</item>
      <item>Ivan Sunara, stečajni upravitelj</item>
    </derivirana_varijabla>
  </DomainObject.Predmet.OstaliListFormated>
  <DomainObject.Predmet.OstaliList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FormatedOIB_1">
      <item>Tihan Hilje</item>
      <item>odv. Zvonko Kristović</item>
      <item>Milomir Gustin</item>
      <item>Ivan Sunara, stečajni upravitelj, OIB 17000771045</item>
    </derivirana_varijabla>
  </DomainObject.Predmet.OstaliListFormatedOIB>
  <DomainObject.Predmet.OstaliListFormatedWithAdress>
    <izvorni_sadrzaj>
      <item>Tihan Hilje</item>
      <item>odv. Zvonko Kristović</item>
      <item>Milomir Gustin</item>
      <item>Ivan Sunara, stečajni upravitelj, Antuna Branka Šimića 20, 21000 Split</item>
    </izvorni_sadrzaj>
    <derivirana_varijabla naziv="DomainObject.Predmet.OstaliListFormatedWithAdress_1">
      <item>Tihan Hilje</item>
      <item>odv. Zvonko Kristović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Ivan Sunara, stečajni upravitelj, OIB 17000771045, Antuna Branka Šimića 20, 21000 Split</item>
    </izvorni_sadrzaj>
    <derivirana_varijabla naziv="DomainObject.Predmet.OstaliListFormatedWithAdressOIB_1">
      <item>Tihan Hilje</item>
      <item>odv. Zvonko Kristović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Ivan Sunara, stečajni upravitelj</item>
    </izvorni_sadrzaj>
    <derivirana_varijabla naziv="DomainObject.Predmet.OstaliListNazivFormated_1">
      <item>Tihan Hilje</item>
      <item>odv. Zvonko Kristović</item>
      <item>Milomir Gustin</item>
      <item>Ivan Sunara, stečajni upravitelj</item>
    </derivirana_varijabla>
  </DomainObject.Predmet.OstaliListNazivFormated>
  <DomainObject.Predmet.OstaliListNaziv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NazivFormatedOIB_1">
      <item>Tihan Hilje</item>
      <item>odv. Zvonko Kristović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2318</properties:Characters>
  <properties:Lines>74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2017-09-12T10:41:00Z</dcterms:created>
  <dc:creator>Srđan Gavranić</dc:creator>
  <cp:lastModifiedBy>Mara Marčinko</cp:lastModifiedBy>
  <cp:lastPrinted>2016-03-29T09:25:00Z</cp:lastPrinted>
  <dcterms:modified xmlns:xsi="http://www.w3.org/2001/XMLSchema-instance" xsi:type="dcterms:W3CDTF">2017-09-12T11:43:00Z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