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a241" w14:paraId="fd3a241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A8252D">
        <w:rPr>
          <w:b/>
        </w:rPr>
        <w:t>29/2017-3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A8252D">
        <w:t>Osijek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A8252D">
        <w:t>Slavonski Brod</w:t>
      </w:r>
      <w:r w:rsidR="00221452">
        <w:t>,</w:t>
      </w:r>
      <w:r w:rsidR="004A0D7B">
        <w:t xml:space="preserve"> za pokretanje skraćenog stečajnog postupka  nad dužnikom </w:t>
      </w:r>
      <w:r w:rsidR="00A8252D">
        <w:rPr>
          <w:b/>
        </w:rPr>
        <w:t xml:space="preserve">DOBROVOLJNO VATROGASNO DRUŠTVO ADŽAMOVCI, </w:t>
      </w:r>
      <w:proofErr w:type="spellStart"/>
      <w:r w:rsidR="00A8252D">
        <w:rPr>
          <w:b/>
        </w:rPr>
        <w:t>Adžamovci</w:t>
      </w:r>
      <w:proofErr w:type="spellEnd"/>
      <w:r w:rsidR="00A8252D">
        <w:rPr>
          <w:b/>
        </w:rPr>
        <w:t>, Bana Jelačića 26, OIB: 33084143795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A8252D">
        <w:t>17</w:t>
      </w:r>
      <w:r w:rsidR="00A02C28">
        <w:t xml:space="preserve">. </w:t>
      </w:r>
      <w:r w:rsidR="00A8252D">
        <w:t>siječnja</w:t>
      </w:r>
      <w:r w:rsidR="00B91EFF">
        <w:t xml:space="preserve"> 201</w:t>
      </w:r>
      <w:r w:rsidR="00A8252D">
        <w:t>7</w:t>
      </w:r>
      <w:r w:rsidR="00B91EFF">
        <w:t>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A8252D">
        <w:rPr>
          <w:b/>
        </w:rPr>
        <w:t xml:space="preserve">DOBROVOLJNO VATROGASNO DRUŠTVO ADŽAMOVCI, </w:t>
      </w:r>
      <w:proofErr w:type="spellStart"/>
      <w:r w:rsidR="00A8252D">
        <w:rPr>
          <w:b/>
        </w:rPr>
        <w:t>Adžamovci</w:t>
      </w:r>
      <w:proofErr w:type="spellEnd"/>
      <w:r w:rsidR="00A8252D">
        <w:rPr>
          <w:b/>
        </w:rPr>
        <w:t>, Bana Jelačića 26, OIB: 33084143795</w:t>
      </w:r>
      <w:r w:rsidR="00F7278D">
        <w:t xml:space="preserve">, iznosi </w:t>
      </w:r>
      <w:r w:rsidR="00A8252D">
        <w:rPr>
          <w:b/>
        </w:rPr>
        <w:t>6.230,90</w:t>
      </w:r>
      <w:r w:rsidR="002128C9">
        <w:rPr>
          <w:b/>
        </w:rPr>
        <w:t xml:space="preserve">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>dužnika</w:t>
      </w:r>
      <w:r w:rsidR="00936874">
        <w:t xml:space="preserve"> </w:t>
      </w:r>
      <w:r w:rsidR="00A8252D">
        <w:rPr>
          <w:b/>
        </w:rPr>
        <w:t>Siniša Vuković</w:t>
      </w:r>
      <w:r w:rsidR="00C2224E">
        <w:rPr>
          <w:b/>
        </w:rPr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A8252D">
        <w:rPr>
          <w:b/>
        </w:rPr>
        <w:t>29</w:t>
      </w:r>
      <w:r w:rsidR="000C26C6" w:rsidRPr="00D76AAC">
        <w:rPr>
          <w:b/>
        </w:rPr>
        <w:t>-1</w:t>
      </w:r>
      <w:r w:rsidR="00A8252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3E65D2">
        <w:t>1</w:t>
      </w:r>
      <w:r w:rsidR="00A8252D">
        <w:t>7</w:t>
      </w:r>
      <w:r w:rsidR="00A02C28">
        <w:t xml:space="preserve">. </w:t>
      </w:r>
      <w:r w:rsidR="00A8252D">
        <w:t>siječnja</w:t>
      </w:r>
      <w:r w:rsidR="00B91EFF">
        <w:t xml:space="preserve"> 201</w:t>
      </w:r>
      <w:r w:rsidR="00A8252D">
        <w:t>7</w:t>
      </w:r>
      <w:r w:rsidR="00B91EFF">
        <w:t>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90F" w:rsidR="007B390F">
      <w:r>
        <w:separator/>
      </w:r>
    </w:p>
  </w:endnote>
  <w:endnote w:id="0" w:type="continuationSeparator">
    <w:p w:rsidRDefault="007B390F" w:rsidR="007B3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90F" w:rsidR="007B390F">
      <w:r>
        <w:separator/>
      </w:r>
    </w:p>
  </w:footnote>
  <w:footnote w:id="0" w:type="continuationSeparator">
    <w:p w:rsidRDefault="007B390F" w:rsidR="007B39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96CD9"/>
    <w:rsid w:val="000B0EBD"/>
    <w:rsid w:val="000C26C6"/>
    <w:rsid w:val="000D0569"/>
    <w:rsid w:val="000D2A86"/>
    <w:rsid w:val="000E762A"/>
    <w:rsid w:val="000F61EA"/>
    <w:rsid w:val="00102060"/>
    <w:rsid w:val="00124958"/>
    <w:rsid w:val="00137F4D"/>
    <w:rsid w:val="001437B2"/>
    <w:rsid w:val="00152C8A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E7FD8"/>
    <w:rsid w:val="00204C74"/>
    <w:rsid w:val="002063E3"/>
    <w:rsid w:val="002128C9"/>
    <w:rsid w:val="00221452"/>
    <w:rsid w:val="00224AFF"/>
    <w:rsid w:val="002358E7"/>
    <w:rsid w:val="00244149"/>
    <w:rsid w:val="0025000D"/>
    <w:rsid w:val="00263785"/>
    <w:rsid w:val="00267D26"/>
    <w:rsid w:val="002719B8"/>
    <w:rsid w:val="0028283C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1211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65D2"/>
    <w:rsid w:val="003E7C98"/>
    <w:rsid w:val="00404F66"/>
    <w:rsid w:val="00413C80"/>
    <w:rsid w:val="00415293"/>
    <w:rsid w:val="0041638D"/>
    <w:rsid w:val="00421D71"/>
    <w:rsid w:val="00423F56"/>
    <w:rsid w:val="00433A2C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5FC0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90F"/>
    <w:rsid w:val="007B3A89"/>
    <w:rsid w:val="007B5186"/>
    <w:rsid w:val="007C47E5"/>
    <w:rsid w:val="007C7622"/>
    <w:rsid w:val="007E7376"/>
    <w:rsid w:val="007F1C41"/>
    <w:rsid w:val="00800B2F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7029"/>
    <w:rsid w:val="008E7CA2"/>
    <w:rsid w:val="00901EF5"/>
    <w:rsid w:val="00912CF5"/>
    <w:rsid w:val="009137B1"/>
    <w:rsid w:val="00914E49"/>
    <w:rsid w:val="009176A5"/>
    <w:rsid w:val="0092481E"/>
    <w:rsid w:val="00930B0A"/>
    <w:rsid w:val="00935BA8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03E6"/>
    <w:rsid w:val="00A02C28"/>
    <w:rsid w:val="00A07CA2"/>
    <w:rsid w:val="00A1069B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252D"/>
    <w:rsid w:val="00A8702F"/>
    <w:rsid w:val="00A95983"/>
    <w:rsid w:val="00AA6B6E"/>
    <w:rsid w:val="00AB7B53"/>
    <w:rsid w:val="00AC5C92"/>
    <w:rsid w:val="00AD4F0A"/>
    <w:rsid w:val="00AF2E3B"/>
    <w:rsid w:val="00B01505"/>
    <w:rsid w:val="00B12FD0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2224E"/>
    <w:rsid w:val="00C4269F"/>
    <w:rsid w:val="00C42B99"/>
    <w:rsid w:val="00C43CDA"/>
    <w:rsid w:val="00C473E4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29"/>
    <w:rsid w:val="00DB27E6"/>
    <w:rsid w:val="00DD6682"/>
    <w:rsid w:val="00DE5F69"/>
    <w:rsid w:val="00DE7251"/>
    <w:rsid w:val="00DE7399"/>
    <w:rsid w:val="00E23AF8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2C8"/>
    <w:rsid w:val="00F86A5B"/>
    <w:rsid w:val="00FA6067"/>
    <w:rsid w:val="00FB26E1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28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8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8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8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8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28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8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8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8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8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6230.90</izvorni_sadrzaj>
    <derivirana_varijabla naziv="DomainObject.Predmet.InicijalnaVrijednost_1">6230.90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St-29/2017</izvorni_sadrzaj>
    <derivirana_varijabla naziv="DomainObject.Predmet.OznakaBroj_1">St-29/2017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ADŽAMOVCI</izvorni_sadrzaj>
    <derivirana_varijabla naziv="DomainObject.Predmet.ProtustrankaFormated_1">  DOBROVOLJNO VATROGASNO DRUŠTVO ADŽAMOVCI</derivirana_varijabla>
  </DomainObject.Predmet.ProtustrankaFormated>
  <DomainObject.Predmet.ProtustrankaFormatedOIB>
    <izvorni_sadrzaj>  DOBROVOLJNO VATROGASNO DRUŠTVO ADŽAMOVCI, OIB 33084143795</izvorni_sadrzaj>
    <derivirana_varijabla naziv="DomainObject.Predmet.ProtustrankaFormatedOIB_1">  DOBROVOLJNO VATROGASNO DRUŠTVO ADŽAMOVCI, OIB 33084143795</derivirana_varijabla>
  </DomainObject.Predmet.ProtustrankaFormatedOIB>
  <DomainObject.Predmet.ProtustrankaFormatedWithAdress>
    <izvorni_sadrzaj> DOBROVOLJNO VATROGASNO DRUŠTVO ADŽAMOVCI, Bana Jelačića 26, 35420 Adžamovci</izvorni_sadrzaj>
    <derivirana_varijabla naziv="DomainObject.Predmet.ProtustrankaFormatedWithAdress_1"> DOBROVOLJNO VATROGASNO DRUŠTVO ADŽAMOVCI, Bana Jelačića 26, 35420 Adžamovci</derivirana_varijabla>
  </DomainObject.Predmet.ProtustrankaFormatedWithAdress>
  <DomainObject.Predmet.ProtustrankaFormatedWithAdressOIB>
    <izvorni_sadrzaj> DOBROVOLJNO VATROGASNO DRUŠTVO ADŽAMOVCI, OIB 33084143795, Bana Jelačića 26, 35420 Adžamovci</izvorni_sadrzaj>
    <derivirana_varijabla naziv="DomainObject.Predmet.ProtustrankaFormatedWithAdressOIB_1"> DOBROVOLJNO VATROGASNO DRUŠTVO ADŽAMOVCI, OIB 33084143795, Bana Jelačića 26, 35420 Adžamovci</derivirana_varijabla>
  </DomainObject.Predmet.ProtustrankaFormatedWithAdressOIB>
  <DomainObject.Predmet.ProtustrankaWithAdress>
    <izvorni_sadrzaj>DOBROVOLJNO VATROGASNO DRUŠTVO ADŽAMOVCI Bana Jelačića 26, 35420 Adžamovci</izvorni_sadrzaj>
    <derivirana_varijabla naziv="DomainObject.Predmet.ProtustrankaWithAdress_1">DOBROVOLJNO VATROGASNO DRUŠTVO ADŽAMOVCI Bana Jelačića 26, 35420 Adžamovci</derivirana_varijabla>
  </DomainObject.Predmet.ProtustrankaWithAdress>
  <DomainObject.Predmet.ProtustrankaWithAdressOIB>
    <izvorni_sadrzaj>DOBROVOLJNO VATROGASNO DRUŠTVO ADŽAMOVCI, OIB 33084143795, Bana Jelačića 26, 35420 Adžamovci</izvorni_sadrzaj>
    <derivirana_varijabla naziv="DomainObject.Predmet.ProtustrankaWithAdressOIB_1">DOBROVOLJNO VATROGASNO DRUŠTVO ADŽAMOVCI, OIB 33084143795, Bana Jelačića 26, 35420 Adžamovci</derivirana_varijabla>
  </DomainObject.Predmet.ProtustrankaWithAdressOIB>
  <DomainObject.Predmet.ProtustrankaNazivFormated>
    <izvorni_sadrzaj>DOBROVOLJNO VATROGASNO DRUŠTVO ADŽAMOVCI</izvorni_sadrzaj>
    <derivirana_varijabla naziv="DomainObject.Predmet.ProtustrankaNazivFormated_1">DOBROVOLJNO VATROGASNO DRUŠTVO ADŽAMOVCI</derivirana_varijabla>
  </DomainObject.Predmet.ProtustrankaNazivFormated>
  <DomainObject.Predmet.ProtustrankaNazivFormatedOIB>
    <izvorni_sadrzaj>DOBROVOLJNO VATROGASNO DRUŠTVO ADŽAMOVCI, OIB 33084143795</izvorni_sadrzaj>
    <derivirana_varijabla naziv="DomainObject.Predmet.ProtustrankaNazivFormatedOIB_1">DOBROVOLJNO VATROGASNO DRUŠTVO ADŽAMOVCI, OIB 33084143795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DOBROVOLJNO VATROGASNO DRUŠTVO ADŽAMOVCI</item>
    </izvorni_sadrzaj>
    <derivirana_varijabla naziv="DomainObject.Predmet.ProtuStrankaListFormated_1">
      <item>DOBROVOLJNO VATROGASNO DRUŠTVO ADŽAMOVCI</item>
    </derivirana_varijabla>
  </DomainObject.Predmet.ProtuStrankaListFormated>
  <DomainObject.Predmet.ProtuStrankaListFormatedOIB>
    <izvorni_sadrzaj>
      <item>DOBROVOLJNO VATROGASNO DRUŠTVO ADŽAMOVCI, OIB 33084143795</item>
    </izvorni_sadrzaj>
    <derivirana_varijabla naziv="DomainObject.Predmet.ProtuStrankaListFormatedOIB_1">
      <item>DOBROVOLJNO VATROGASNO DRUŠTVO ADŽAMOVCI, OIB 33084143795</item>
    </derivirana_varijabla>
  </DomainObject.Predmet.ProtuStrankaListFormatedOIB>
  <DomainObject.Predmet.ProtuStrankaListFormatedWithAdress>
    <izvorni_sadrzaj>
      <item>DOBROVOLJNO VATROGASNO DRUŠTVO ADŽAMOVCI, Bana Jelačića 26, 35420 Adžamovci</item>
    </izvorni_sadrzaj>
    <derivirana_varijabla naziv="DomainObject.Predmet.ProtuStrankaListFormatedWithAdress_1">
      <item>DOBROVOLJNO VATROGASNO DRUŠTVO ADŽAMOVCI, Bana Jelačića 26, 35420 Adžamovci</item>
    </derivirana_varijabla>
  </DomainObject.Predmet.ProtuStrankaListFormatedWithAdress>
  <DomainObject.Predmet.ProtuStrankaListFormatedWithAdressOIB>
    <izvorni_sadrzaj>
      <item>DOBROVOLJNO VATROGASNO DRUŠTVO ADŽAMOVCI, OIB 33084143795, Bana Jelačića 26, 35420 Adžamovci</item>
    </izvorni_sadrzaj>
    <derivirana_varijabla naziv="DomainObject.Predmet.ProtuStrankaListFormatedWithAdressOIB_1">
      <item>DOBROVOLJNO VATROGASNO DRUŠTVO ADŽAMOVCI, OIB 33084143795, Bana Jelačića 26, 35420 Adžamovci</item>
    </derivirana_varijabla>
  </DomainObject.Predmet.ProtuStrankaListFormatedWithAdressOIB>
  <DomainObject.Predmet.ProtuStrankaListNazivFormated>
    <izvorni_sadrzaj>
      <item>DOBROVOLJNO VATROGASNO DRUŠTVO ADŽAMOVCI</item>
    </izvorni_sadrzaj>
    <derivirana_varijabla naziv="DomainObject.Predmet.ProtuStrankaListNazivFormated_1">
      <item>DOBROVOLJNO VATROGASNO DRUŠTVO ADŽAMOVCI</item>
    </derivirana_varijabla>
  </DomainObject.Predmet.ProtuStrankaListNazivFormated>
  <DomainObject.Predmet.ProtuStrankaListNazivFormatedOIB>
    <izvorni_sadrzaj>
      <item>DOBROVOLJNO VATROGASNO DRUŠTVO ADŽAMOVCI, OIB 33084143795</item>
    </izvorni_sadrzaj>
    <derivirana_varijabla naziv="DomainObject.Predmet.ProtuStrankaListNazivFormatedOIB_1">
      <item>DOBROVOLJNO VATROGASNO DRUŠTVO ADŽAMOVCI, OIB 33084143795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DOBROVOLJNO VATROGASNO DRUŠTVO ADŽAMOVCI</izvorni_sadrzaj>
    <derivirana_varijabla naziv="DomainObject.Predmet.ProtustrankaIDrugi_1">DOBROVOLJNO VATROGASNO DRUŠTVO ADŽAMOVCI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DOBROVOLJNO VATROGASNO DRUŠTVO ADŽAMOVCI, OIB 33084143795, Bana Jelačića 26, 35420 Adžamovci</izvorni_sadrzaj>
    <derivirana_varijabla naziv="DomainObject.Predmet.ProtustrankaIDrugiAdressOIB_1">DOBROVOLJNO VATROGASNO DRUŠTVO ADŽAMOVCI, OIB 33084143795, Bana Jelačića 26, 35420 Adžamovci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DOBROVOLJNO VATROGASNO DRUŠTVO ADŽAMOVCI</item>
    </izvorni_sadrzaj>
    <derivirana_varijabla naziv="DomainObject.Predmet.SudioniciListNaziv_1">
      <item>Financijska agencija</item>
      <item>DOBROVOLJNO VATROGASNO DRUŠTVO ADŽAMOVCI</item>
    </derivirana_varijabla>
  </DomainObject.Predmet.SudioniciListNaziv>
  <DomainObject.Predmet.SudioniciListAdressOIB>
    <izvorni_sadrzaj>
      <item>Financijska agencija, OIB 85821130368, Ulica grada Vukovara 70,10000 Zagreb</item>
      <item>DOBROVOLJNO VATROGASNO DRUŠTVO ADŽAMOVCI, OIB 33084143795, Bana Jelačića 26,35420 Adžamovci</item>
    </izvorni_sadrzaj>
    <derivirana_varijabla naziv="DomainObject.Predmet.SudioniciListAdressOIB_1">
      <item>Financijska agencija, OIB 85821130368, Ulica grada Vukovara 70,10000 Zagreb</item>
      <item>DOBROVOLJNO VATROGASNO DRUŠTVO ADŽAMOVCI, OIB 33084143795, Bana Jelačića 26,35420 Adžamovci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33084143795</item>
    </izvorni_sadrzaj>
    <derivirana_varijabla naziv="DomainObject.Predmet.SudioniciListNazivOIB_1">
      <item>, OIB 85821130368</item>
      <item>, OIB 33084143795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358</properties:Words>
  <properties:Characters>1977</properties:Characters>
  <properties:Lines>59</properties:Lines>
  <properties:Paragraphs>17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2016-11-11T07:43:00Z</dcterms:created>
  <dc:creator>Korisnik</dc:creator>
  <cp:lastModifiedBy>wsadmin</cp:lastModifiedBy>
  <cp:lastPrinted>2017-01-17T10:39:00Z</cp:lastPrinted>
  <dcterms:modified xmlns:xsi="http://www.w3.org/2001/XMLSchema-instance" xsi:type="dcterms:W3CDTF">2017-01-17T10:41:00Z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