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06c1" w14:paraId="30006c1" w:rsidRDefault="00937FF9" w:rsidP="00DE763E" w:rsidR="00DE763E">
      <w:pPr>
        <w:pStyle w:val="SudNaziv"/>
        <w:ind w:firstLine="708" w:left="4248"/>
        <w15:collapsed w:val="false"/>
        <w:rPr>
          <w:rFonts w:cs="Times New Roman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763E">
        <w:rPr>
          <w:rFonts w:cs="Times New Roman"/>
        </w:rPr>
        <w:t xml:space="preserve">         Poslovni broj: 4 St-360/16-25</w:t>
      </w:r>
    </w:p>
    <w:p w:rsidRDefault="00DE763E" w:rsidP="00DE763E" w:rsidR="00DE763E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DE763E" w:rsidP="00DE763E" w:rsidR="00DE763E">
      <w:pPr>
        <w:spacing w:after="0"/>
        <w:rPr>
          <w:rFonts w:cs="Times New Roman"/>
        </w:rPr>
      </w:pPr>
    </w:p>
    <w:p w:rsidRDefault="00DE763E" w:rsidP="00DE763E" w:rsidR="00DE763E">
      <w:pPr>
        <w:spacing w:after="0"/>
        <w:ind w:firstLine="720"/>
        <w:rPr>
          <w:rFonts w:cs="Times New Roman"/>
          <w:b/>
        </w:rPr>
      </w:pPr>
    </w:p>
    <w:p w:rsidRDefault="00DE763E" w:rsidP="00DE763E" w:rsidR="00DE763E">
      <w:pPr>
        <w:spacing w:after="0"/>
        <w:ind w:firstLine="720"/>
        <w:rPr>
          <w:rFonts w:cs="Times New Roman"/>
          <w:b/>
        </w:rPr>
      </w:pPr>
    </w:p>
    <w:p w:rsidRDefault="00DE763E" w:rsidP="00DE763E" w:rsidR="00DE763E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DE763E" w:rsidP="00DE763E" w:rsidR="00DE763E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DE763E" w:rsidP="00DE763E" w:rsidR="00DE763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DE763E" w:rsidP="00DE763E" w:rsidR="00DE763E">
      <w:pPr>
        <w:spacing w:after="0"/>
        <w:jc w:val="both"/>
        <w:rPr>
          <w:rFonts w:cs="Times New Roman"/>
          <w:lang w:val="pt-BR"/>
        </w:rPr>
      </w:pPr>
    </w:p>
    <w:p w:rsidRDefault="00DE763E" w:rsidP="00DE763E" w:rsidR="00DE763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DE763E" w:rsidP="00DE763E" w:rsidR="00DE763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DE763E" w:rsidP="00DE763E" w:rsidR="00DE763E">
      <w:pPr>
        <w:spacing w:after="0"/>
        <w:jc w:val="both"/>
        <w:rPr>
          <w:rFonts w:cs="Times New Roman"/>
        </w:rPr>
      </w:pPr>
    </w:p>
    <w:p w:rsidRDefault="00DE763E" w:rsidP="00DE763E" w:rsidR="00DE763E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DE763E" w:rsidP="00DE763E" w:rsidR="00DE763E">
      <w:pPr>
        <w:spacing w:after="0"/>
        <w:rPr>
          <w:szCs w:val="22"/>
          <w:lang w:eastAsia="hr-HR"/>
        </w:rPr>
      </w:pPr>
    </w:p>
    <w:p w:rsidRDefault="00DE763E" w:rsidP="00DE763E" w:rsidR="00DE763E">
      <w:pPr>
        <w:spacing w:after="0"/>
        <w:jc w:val="both"/>
        <w:rPr>
          <w:rFonts w:cs="Times New Roman"/>
        </w:rPr>
      </w:pPr>
    </w:p>
    <w:p w:rsidRDefault="00DE763E" w:rsidP="00DE763E" w:rsidR="00DE763E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Iris Hatvalić Nemec, kao stečajnom sucu, u stečajnom predmetu povodom prijedloga podnositelja FINA, RC Zagreb, Podružnica Varaždin, A. Cesarca 2, OIB: 85821130368, za pokretanje stečajnog postupka nad dužnikom REMORKER PET d.o.o. Novi Marof, Donje Makojišće 76/a, OIB: 04174836834, dana 30. siječnja 2017.</w:t>
      </w:r>
    </w:p>
    <w:p w:rsidRDefault="00DE763E" w:rsidP="00DE763E" w:rsidR="00DE763E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DE763E" w:rsidP="00DE763E" w:rsidR="00DE763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DE763E" w:rsidP="00DE763E" w:rsidR="00DE763E">
      <w:pPr>
        <w:spacing w:after="0"/>
        <w:jc w:val="both"/>
        <w:rPr>
          <w:rFonts w:cs="Times New Roman"/>
        </w:rPr>
      </w:pPr>
    </w:p>
    <w:p w:rsidRDefault="00DE763E" w:rsidP="00DE763E" w:rsidR="00DE76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REMORKER PET d.o.o. Novi Marof, Donje Makojišće 76/a, OIB: 04174836834,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22036016, iznos od 8.000,00 kn na ime predujmljivanja troškova prethodnog i otvorenog stečajnog postupka.</w:t>
      </w:r>
    </w:p>
    <w:p w:rsidRDefault="00DE763E" w:rsidP="00DE763E" w:rsidR="00DE763E">
      <w:pPr>
        <w:spacing w:after="0"/>
        <w:jc w:val="both"/>
        <w:rPr>
          <w:rFonts w:cs="Times New Roman"/>
        </w:rPr>
      </w:pPr>
    </w:p>
    <w:p w:rsidRDefault="00DE763E" w:rsidP="00DE763E" w:rsidR="00DE76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DE763E" w:rsidP="00DE763E" w:rsidR="00DE763E">
      <w:pPr>
        <w:spacing w:after="0"/>
        <w:ind w:firstLine="708"/>
        <w:jc w:val="both"/>
        <w:rPr>
          <w:rFonts w:cs="Times New Roman"/>
        </w:rPr>
      </w:pPr>
    </w:p>
    <w:p w:rsidRDefault="00DE763E" w:rsidP="00DE763E" w:rsidR="00DE763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siječnja 2017.</w:t>
      </w:r>
    </w:p>
    <w:p w:rsidRDefault="00DE763E" w:rsidP="00DE763E" w:rsidR="00DE763E">
      <w:pPr>
        <w:spacing w:after="0"/>
        <w:jc w:val="center"/>
        <w:rPr>
          <w:rFonts w:cs="Times New Roman"/>
        </w:rPr>
      </w:pPr>
    </w:p>
    <w:p w:rsidRDefault="00DE763E" w:rsidP="00DE763E" w:rsidR="00DE763E">
      <w:pPr>
        <w:spacing w:after="0"/>
        <w:jc w:val="center"/>
        <w:rPr>
          <w:rFonts w:cs="Times New Roman"/>
        </w:rPr>
      </w:pPr>
    </w:p>
    <w:p w:rsidRDefault="00DE763E" w:rsidP="00DE763E" w:rsidR="00DE763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DE763E" w:rsidP="00DE763E" w:rsidR="00DE763E">
      <w:pPr>
        <w:spacing w:after="0"/>
        <w:jc w:val="both"/>
        <w:rPr>
          <w:rFonts w:cs="Times New Roman"/>
        </w:rPr>
      </w:pPr>
    </w:p>
    <w:p w:rsidRDefault="00DE763E" w:rsidP="00DE763E" w:rsidR="00DE763E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Nemec</w:t>
      </w:r>
    </w:p>
    <w:p w:rsidRDefault="00DE763E" w:rsidP="00DE763E" w:rsidR="00DE763E">
      <w:pPr>
        <w:spacing w:after="0"/>
        <w:jc w:val="both"/>
        <w:rPr>
          <w:rFonts w:cs="Times New Roman"/>
        </w:rPr>
      </w:pPr>
    </w:p>
    <w:p w:rsidRDefault="00DE763E" w:rsidP="00DE763E" w:rsidR="00DE763E">
      <w:pPr>
        <w:spacing w:after="0"/>
        <w:jc w:val="both"/>
        <w:rPr>
          <w:rFonts w:cs="Times New Roman"/>
        </w:rPr>
      </w:pPr>
    </w:p>
    <w:p w:rsidRDefault="00DE763E" w:rsidP="00DE763E" w:rsidR="00DE763E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DE763E" w:rsidP="00DE763E" w:rsidR="00DE763E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DE763E" w:rsidP="00DE763E" w:rsidR="00DE763E">
      <w:pPr>
        <w:spacing w:after="0"/>
        <w:jc w:val="both"/>
        <w:rPr>
          <w:rFonts w:cs="Times New Roman"/>
        </w:rPr>
      </w:pPr>
    </w:p>
    <w:p w:rsidRDefault="00DE763E" w:rsidP="00DE763E" w:rsidR="00DE763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  <w:r w:rsidRPr="00DE763E">
        <w:rPr>
          <w:rFonts w:cs="Times New Roman"/>
        </w:rPr>
        <w:t>e-oglasna ploča suda</w:t>
      </w:r>
    </w:p>
    <w:sectPr w:rsidSect="0032366B" w:rsidR="00DE763E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63E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667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St-360/2016-25</izvorni_sadrzaj>
    <derivirana_varijabla naziv="DomainObject.Oznaka_1">St-360/2016-25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REMORKER PET d.o.o. za usluge i trgovinu zastupanog po punomoćniku Željko Marović</izvorni_sadrzaj>
    <derivirana_varijabla naziv="DomainObject.Predmet.ProtustrankaFormated_1">  REMORKER PET d.o.o. za usluge i trgovinu zastupanog po punomoćniku Željko Marović</derivirana_varijabla>
  </DomainObject.Predmet.ProtustrankaFormated>
  <DomainObject.Predmet.ProtustrankaFormatedOIB>
    <izvorni_sadrzaj>  REMORKER PET d.o.o. za usluge i trgovinu, OIB 04174836834 zastupanog po punomoćniku Željko Marović</izvorni_sadrzaj>
    <derivirana_varijabla naziv="DomainObject.Predmet.ProtustrankaFormatedOIB_1">  REMORKER PET d.o.o. za usluge i trgovinu, OIB 04174836834 zastupanog po punomoćniku Željko Marović</derivirana_varijabla>
  </DomainObject.Predmet.ProtustrankaFormatedOIB>
  <DomainObject.Predmet.ProtustrankaFormatedWithAdress>
    <izvorni_sadrzaj> REMORKER PET d.o.o. za usluge i trgovinu, Donje Makojišće 76/a, 42220 Novi Marof zastupanog po punomoćniku Željko Marović</izvorni_sadrzaj>
    <derivirana_varijabla naziv="DomainObject.Predmet.ProtustrankaFormatedWithAdress_1"> REMORKER PET d.o.o. za usluge i trgovinu, Donje Makojišće 76/a, 42220 Novi Marof zastupanog po punomoćniku Željko Marović</derivirana_varijabla>
  </DomainObject.Predmet.ProtustrankaFormatedWithAdress>
  <DomainObject.Predmet.ProtustrankaFormatedWithAdressOIB>
    <izvorni_sadrzaj> REMORKER PET d.o.o. za usluge i trgovinu, OIB 04174836834, Donje Makojišće 76/a, 42220 Novi Marof zastupanog po punomoćniku Željko Marović</izvorni_sadrzaj>
    <derivirana_varijabla naziv="DomainObject.Predmet.ProtustrankaFormatedWithAdressOIB_1"> REMORKER PET d.o.o. za usluge i trgovinu, OIB 04174836834, Donje Makojišće 76/a, 42220 Novi Marof zastupanog po punomoćniku Željko Marović</derivirana_varijabla>
  </DomainObject.Predmet.ProtustrankaFormatedWithAdressOIB>
  <DomainObject.Predmet.ProtustrankaWithAdress>
    <izvorni_sadrzaj>REMORKER PET d.o.o. za usluge i trgovinu Donje Makojišće 76/a, 42220 Novi Marof</izvorni_sadrzaj>
    <derivirana_varijabla naziv="DomainObject.Predmet.ProtustrankaWithAdress_1">REMORKER PET d.o.o. za usluge i trgovinu Donje Makojišće 76/a, 42220 Novi Marof</derivirana_varijabla>
  </DomainObject.Predmet.ProtustrankaWithAdress>
  <DomainObject.Predmet.ProtustrankaWithAdressOIB>
    <izvorni_sadrzaj>REMORKER PET d.o.o. za usluge i trgovinu, OIB 04174836834, Donje Makojišće 76/a, 42220 Novi Marof</izvorni_sadrzaj>
    <derivirana_varijabla naziv="DomainObject.Predmet.ProtustrankaWithAdressOIB_1">REMORKER PET d.o.o. za usluge i trgovinu, OIB 04174836834, Donje Makojišće 76/a, 42220 Novi Marof</derivirana_varijabla>
  </DomainObject.Predmet.ProtustrankaWithAdressOIB>
  <DomainObject.Predmet.ProtustrankaNazivFormated>
    <izvorni_sadrzaj>REMORKER PET d.o.o. za usluge i trgovinu</izvorni_sadrzaj>
    <derivirana_varijabla naziv="DomainObject.Predmet.ProtustrankaNazivFormated_1">REMORKER PET d.o.o. za usluge i trgovinu</derivirana_varijabla>
  </DomainObject.Predmet.ProtustrankaNazivFormated>
  <DomainObject.Predmet.ProtustrankaNazivFormatedOIB>
    <izvorni_sadrzaj>REMORKER PET d.o.o. za usluge i trgovinu, OIB 04174836834</izvorni_sadrzaj>
    <derivirana_varijabla naziv="DomainObject.Predmet.ProtustrankaNazivFormatedOIB_1">REMORKER PET d.o.o. za usluge i trgovinu, OIB 04174836834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81560.73</izvorni_sadrzaj>
    <derivirana_varijabla naziv="DomainObject.Predmet.TrenutnaVrijednost_1">81560.73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REMORKER PET d.o.o. za usluge i trgovinu zastupanog po punomoćniku Željko Marović</item>
    </izvorni_sadrzaj>
    <derivirana_varijabla naziv="DomainObject.Predmet.ProtuStrankaListFormated_1">
      <item>REMORKER PET d.o.o. za usluge i trgovinu zastupanog po punomoćniku Željko Marović</item>
    </derivirana_varijabla>
  </DomainObject.Predmet.ProtuStrankaListFormated>
  <DomainObject.Predmet.ProtuStrankaListFormatedOIB>
    <izvorni_sadrzaj>
      <item>REMORKER PET d.o.o. za usluge i trgovinu, OIB 04174836834 zastupanog po punomoćniku Željko Marović</item>
    </izvorni_sadrzaj>
    <derivirana_varijabla naziv="DomainObject.Predmet.ProtuStrankaListFormatedOIB_1">
      <item>REMORKER PET d.o.o. za usluge i trgovinu, OIB 04174836834 zastupanog po punomoćniku Željko Marović</item>
    </derivirana_varijabla>
  </DomainObject.Predmet.ProtuStrankaListFormatedOIB>
  <DomainObject.Predmet.ProtuStrankaListFormatedWithAdress>
    <izvorni_sadrzaj>
      <item>REMORKER PET d.o.o. za usluge i trgovinu, Donje Makojišće 76/a, 42220 Novi Marof zastupanog po punomoćniku Željko Marović</item>
    </izvorni_sadrzaj>
    <derivirana_varijabla naziv="DomainObject.Predmet.ProtuStrankaListFormatedWithAdress_1">
      <item>REMORKER PET d.o.o. za usluge i trgovinu, Donje Makojišće 76/a, 42220 Novi Marof zastupanog po punomoćniku Željko Marović</item>
    </derivirana_varijabla>
  </DomainObject.Predmet.ProtuStrankaListFormatedWithAdress>
  <DomainObject.Predmet.ProtuStrankaListFormatedWithAdressOIB>
    <izvorni_sadrzaj>
      <item>REMORKER PET d.o.o. za usluge i trgovinu, OIB 04174836834, Donje Makojišće 76/a, 42220 Novi Marof zastupanog po punomoćniku Željko Marović</item>
    </izvorni_sadrzaj>
    <derivirana_varijabla naziv="DomainObject.Predmet.ProtuStrankaListFormatedWithAdressOIB_1">
      <item>REMORKER PET d.o.o. za usluge i trgovinu, OIB 04174836834, Donje Makojišće 76/a, 42220 Novi Marof zastupanog po punomoćniku Željko Marović</item>
    </derivirana_varijabla>
  </DomainObject.Predmet.ProtuStrankaListFormatedWithAdressOIB>
  <DomainObject.Predmet.ProtuStrankaListNazivFormated>
    <izvorni_sadrzaj>
      <item>REMORKER PET d.o.o. za usluge i trgovinu</item>
    </izvorni_sadrzaj>
    <derivirana_varijabla naziv="DomainObject.Predmet.ProtuStrankaListNazivFormated_1">
      <item>REMORKER PET d.o.o. za usluge i trgovinu</item>
    </derivirana_varijabla>
  </DomainObject.Predmet.ProtuStrankaListNazivFormated>
  <DomainObject.Predmet.ProtuStrankaListNazivFormatedOIB>
    <izvorni_sadrzaj>
      <item>REMORKER PET d.o.o. za usluge i trgovinu, OIB 04174836834</item>
    </izvorni_sadrzaj>
    <derivirana_varijabla naziv="DomainObject.Predmet.ProtuStrankaListNazivFormatedOIB_1">
      <item>REMORKER PET d.o.o. za usluge i trgovinu, OIB 04174836834</item>
    </derivirana_varijabla>
  </DomainObject.Predmet.ProtuStrankaListNazivFormatedOIB>
  <DomainObject.Predmet.OstaliListFormated>
    <izvorni_sadrzaj>
      <item>E-oglasna</item>
      <item>Sudski registar</item>
      <item>Željko Marović punomoćnik sudionika u postupku REMORKER PET d.o.o. za usluge i trgovinu</item>
      <item>Kreditna banka Zagreb d.d.</item>
      <item>Erste &amp; Steiermarkische bank d.d.</item>
      <item>Županijsko državno odvjetništvo, Građansko upravni odjel</item>
    </izvorni_sadrzaj>
    <derivirana_varijabla naziv="DomainObject.Predmet.OstaliListFormated_1">
      <item>E-oglasna</item>
      <item>Sudski registar</item>
      <item>Željko Marović punomoćnik sudionika u postupku REMORKER PET d.o.o. za usluge i trgovinu</item>
      <item>Kreditna banka Zagreb d.d.</item>
      <item>Erste &amp; Steiermarkische bank d.d.</item>
      <item>Županijsko državno odvjetništvo, Građansko upravni odjel</item>
    </derivirana_varijabla>
  </DomainObject.Predmet.OstaliListFormated>
  <DomainObject.Predmet.OstaliListFormatedOIB>
    <izvorni_sadrzaj>
      <item>E-oglasna</item>
      <item>Sudski registar</item>
      <item>Željko Marović, OIB 69409251411 punomoćnik sudionika u postupku REMORKER PET d.o.o. za usluge i trgovinu</item>
      <item>Kreditna banka Zagreb d.d.</item>
      <item>Erste &amp; Steiermarkische bank d.d.</item>
      <item>Županijsko državno odvjetništvo, Građansko upravni odjel</item>
    </izvorni_sadrzaj>
    <derivirana_varijabla naziv="DomainObject.Predmet.OstaliListFormatedOIB_1">
      <item>E-oglasna</item>
      <item>Sudski registar</item>
      <item>Željko Marović, OIB 69409251411 punomoćnik sudionika u postupku REMORKER PET d.o.o. za usluge i trgovinu</item>
      <item>Kreditna banka Zagreb d.d.</item>
      <item>Erste &amp; Steiermarkische bank d.d.</item>
      <item>Županijsko državno odvjetništvo, Građansko upravni odjel</item>
    </derivirana_varijabla>
  </DomainObject.Predmet.OstaliListFormatedOIB>
  <DomainObject.Predmet.OstaliListFormatedWithAdress>
    <izvorni_sadrzaj>
      <item>E-oglasna</item>
      <item>Sudski registar</item>
      <item>Željko Marović,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izvorni_sadrzaj>
    <derivirana_varijabla naziv="DomainObject.Predmet.OstaliListFormatedWithAdress_1">
      <item>E-oglasna</item>
      <item>Sudski registar</item>
      <item>Željko Marović,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derivirana_varijabla>
  </DomainObject.Predmet.OstaliListFormatedWithAdress>
  <DomainObject.Predmet.OstaliListFormatedWithAdressOIB>
    <izvorni_sadrzaj>
      <item>E-oglasna</item>
      <item>Sudski registar</item>
      <item>Željko Marović, OIB 69409251411,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izvorni_sadrzaj>
    <derivirana_varijabla naziv="DomainObject.Predmet.OstaliListFormatedWithAdressOIB_1">
      <item>E-oglasna</item>
      <item>Sudski registar</item>
      <item>Željko Marović, OIB 69409251411,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derivirana_varijabla>
  </DomainObject.Predmet.OstaliListFormatedWithAdressOIB>
  <DomainObject.Predmet.OstaliListNazivFormated>
    <izvorni_sadrzaj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izvorni_sadrzaj>
    <derivirana_varijabla naziv="DomainObject.Predmet.OstaliListNazivFormated_1"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derivirana_varijabla>
  </DomainObject.Predmet.OstaliListNazivFormated>
  <DomainObject.Predmet.OstaliListNazivFormatedOIB>
    <izvorni_sadrzaj>
      <item>E-oglasna</item>
      <item>Sudski registar</item>
      <item>Željko Marović, OIB 69409251411</item>
      <item>Kreditna banka Zagreb d.d.</item>
      <item>Erste &amp; Steiermarkische bank d.d.</item>
      <item>Županijsko državno odvjetništvo, Građansko upravni odjel</item>
    </izvorni_sadrzaj>
    <derivirana_varijabla naziv="DomainObject.Predmet.OstaliListNazivFormatedOIB_1">
      <item>E-oglasna</item>
      <item>Sudski registar</item>
      <item>Željko Marović, OIB 69409251411</item>
      <item>Kreditna banka Zagreb d.d.</item>
      <item>Erste &amp; Steiermarkische bank d.d.</item>
      <item>Županijsko državno odvjetništvo,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St-360/2016-25</izvorni_sadrzaj>
    <derivirana_varijabla naziv="DomainObject.PoslovniBrojDokumenta_1">St-360/2016-25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REMORKER PET d.o.o. za usluge i trgovinu</izvorni_sadrzaj>
    <derivirana_varijabla naziv="DomainObject.Predmet.ProtustrankaIDrugi_1">REMORKER PET 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REMORKER PET d.o.o. za usluge i trgovinu, OIB 04174836834, Donje Makojišće 76/a, 42220 Novi Marof</izvorni_sadrzaj>
    <derivirana_varijabla naziv="DomainObject.Predmet.ProtustrankaIDrugiAdressOIB_1">REMORKER PET d.o.o. za usluge i trgovinu, OIB 04174836834, Donje Makojišće 76/a,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REMORKER PET d.o.o. za usluge i trgovinu</item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izvorni_sadrzaj>
    <derivirana_varijabla naziv="DomainObject.Predmet.SudioniciListNaziv_1">
      <item>Financijska agencija</item>
      <item>REMORKER PET d.o.o. za usluge i trgovinu</item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derivirana_varijabla>
  </DomainObject.Predmet.SudioniciListNaziv>
  <DomainObject.Predmet.SudioniciListAdressOIB>
    <izvorni_sadrzaj>
      <item>Financijska agencija, OIB 85821130368, A. Cesarca 2,42000 Varaždin</item>
      <item>REMORKER PET d.o.o. za usluge i trgovinu, OIB 04174836834, Donje Makojišće 76/a,42220 Novi Marof</item>
      <item>E-oglasna</item>
      <item>Sudski registar</item>
      <item>Željko Marović, OIB 69409251411, Ulica Svetog Nikole 44,21210 Solin</item>
      <item>Kreditna banka Zagreb d.d., Ulica grada Vukovara 74,10000 Zagreb</item>
      <item>Erste &amp; Steiermarkische bank d.d., Jadranski trg 3A,51000 Rijeka</item>
      <item>Županijsko državno odvjetništvo, Građansko upravni odjel, Braće Radića 2,42000 Varaždin</item>
    </izvorni_sadrzaj>
    <derivirana_varijabla naziv="DomainObject.Predmet.SudioniciListAdressOIB_1">
      <item>Financijska agencija, OIB 85821130368, A. Cesarca 2,42000 Varaždin</item>
      <item>REMORKER PET d.o.o. za usluge i trgovinu, OIB 04174836834, Donje Makojišće 76/a,42220 Novi Marof</item>
      <item>E-oglasna</item>
      <item>Sudski registar</item>
      <item>Željko Marović, OIB 69409251411, Ulica Svetog Nikole 44,21210 Solin</item>
      <item>Kreditna banka Zagreb d.d., Ulica grada Vukovara 74,10000 Zagreb</item>
      <item>Erste &amp; Steiermarkische bank d.d., Jadranski trg 3A,51000 Rijeka</item>
      <item>Županijsko državno odvjetništvo, Građansko upravni odjel,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4F143-AD71-47F1-AF50-6C453A4D56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1208</properties:Characters>
  <properties:Lines>47</properties:Lines>
  <properties:Paragraphs>16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2017-01-30T14:07:00Z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St-360/2016-25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