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d212" w14:paraId="8e1d212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2708D7">
        <w:t>MILAS d.o.o., Čakovec, Stanka Vraza 2/a</w:t>
      </w:r>
      <w:r w:rsidR="00B27292">
        <w:t>,</w:t>
      </w:r>
      <w:r w:rsidR="00BB7C9D">
        <w:t xml:space="preserve"> </w:t>
      </w:r>
      <w:r w:rsidR="004133DA">
        <w:t xml:space="preserve">OIB: </w:t>
      </w:r>
      <w:r w:rsidR="002708D7">
        <w:t>25325933509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2708D7">
        <w:t>MILAS d.o.o., Čakovec, Stanka Vraza 2/a</w:t>
      </w:r>
      <w:r w:rsidR="00031118">
        <w:t xml:space="preserve">, OIB: </w:t>
      </w:r>
      <w:r w:rsidR="002708D7">
        <w:t>25325933509</w:t>
      </w:r>
      <w:r w:rsidR="004133DA">
        <w:t xml:space="preserve">, iznosi </w:t>
      </w:r>
      <w:r w:rsidR="002708D7">
        <w:t>214.728,05</w:t>
      </w:r>
      <w:r w:rsidR="00971AA9">
        <w:t xml:space="preserve"> kn.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971AA9">
        <w:t>Ma</w:t>
      </w:r>
      <w:r w:rsidR="002708D7">
        <w:t>rijan Milas iz Čakovca, Stanka Vraza 2/a</w:t>
      </w:r>
      <w:r w:rsidR="004133DA">
        <w:t xml:space="preserve">, OIB: </w:t>
      </w:r>
      <w:r w:rsidR="002708D7">
        <w:t>60808189570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DB0949" w:rsidR="005E021E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FE28A5" w:rsidP="00DB0949" w:rsidR="00FE28A5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Direktoru dužnika </w:t>
      </w:r>
      <w:r w:rsidR="002708D7">
        <w:rPr>
          <w:lang w:val="hr-HR"/>
        </w:rPr>
        <w:t xml:space="preserve">Marijanu Milasu, iz Čakovca, Stanka Vraza 2/a               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0E8E" w:rsidRPr="00C00E8E">
      <w:rPr>
        <w:noProof/>
        <w:lang w:val="hr-HR"/>
      </w:rPr>
      <w:t>2</w:t>
    </w:r>
    <w:r>
      <w:fldChar w:fldCharType="end"/>
    </w:r>
  </w:p>
  <w:p w:rsidRDefault="002708D7" w:rsidP="002708D7" w:rsidR="002708D7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St-291/15-4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2708D7">
      <w:rPr>
        <w:lang w:val="hr-HR"/>
      </w:rPr>
      <w:t>291/15-4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0E8E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E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0E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0E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0E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E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0E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0E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0E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zahjev za provedbu skraćenoga st. postupka</izvorni_sadrzaj>
    <derivirana_varijabla naziv="DomainObject.Predmet.Opis_1">zahjev za provedbu skraćenoga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društvo s ograničenom odgovornošću za proizvodnju, trgovinu, usluge, uvoz-izvoz</izvorni_sadrzaj>
    <derivirana_varijabla naziv="DomainObject.Predmet.ProtustrankaFormated_1">  MILAS društvo s ograničenom odgovornošću za proizvodnju, trgovinu, usluge, uvoz-izvoz</derivirana_varijabla>
  </DomainObject.Predmet.ProtustrankaFormated>
  <DomainObject.Predmet.ProtustrankaFormatedOIB>
    <izvorni_sadrzaj>  MILAS društvo s ograničenom odgovornošću za proizvodnju, trgovinu, usluge, uvoz-izvoz, OIB 25325933509</izvorni_sadrzaj>
    <derivirana_varijabla naziv="DomainObject.Predmet.ProtustrankaFormatedOIB_1">  MILAS društvo s ograničenom odgovornošću za proizvodnju, trgovinu, usluge, uvoz-izvoz, OIB 25325933509</derivirana_varijabla>
  </DomainObject.Predmet.ProtustrankaFormatedOIB>
  <DomainObject.Predmet.ProtustrankaFormatedWithAdress>
    <izvorni_sadrzaj> MILAS društvo s ograničenom odgovornošću za proizvodnju, trgovinu, usluge, uvoz-izvoz, Stanka Vraza 2/a, 40000 Čakovec</izvorni_sadrzaj>
    <derivirana_varijabla naziv="DomainObject.Predmet.ProtustrankaFormatedWithAdress_1"> MILAS društvo s ograničenom odgovornošću za proizvodnju, trgovinu, usluge, uvoz-izvoz, Stanka Vraza 2/a, 40000 Čakovec</derivirana_varijabla>
  </DomainObject.Predmet.ProtustrankaFormatedWithAdress>
  <DomainObject.Predmet.ProtustrankaFormatedWithAdressOIB>
    <izvorni_sadrzaj> MILAS društvo s ograničenom odgovornošću za proizvodnju, trgovinu, usluge, uvoz-izvoz, OIB 25325933509, Stanka Vraza 2/a, 40000 Čakovec</izvorni_sadrzaj>
    <derivirana_varijabla naziv="DomainObject.Predmet.ProtustrankaFormatedWithAdressOIB_1"> MILAS društvo s ograničenom odgovornošću za proizvodnju, trgovinu, usluge, uvoz-izvoz, OIB 25325933509, Stanka Vraza 2/a, 40000 Čakovec</derivirana_varijabla>
  </DomainObject.Predmet.ProtustrankaFormatedWithAdressOIB>
  <DomainObject.Predmet.ProtustrankaWithAdress>
    <izvorni_sadrzaj>MILAS društvo s ograničenom odgovornošću za proizvodnju, trgovinu, usluge, uvoz-izvoz Stanka Vraza 2/a, 40000 Čakovec</izvorni_sadrzaj>
    <derivirana_varijabla naziv="DomainObject.Predmet.ProtustrankaWithAdress_1">MILAS društvo s ograničenom odgovornošću za proizvodnju, trgovinu, usluge, uvoz-izvoz Stanka Vraza 2/a, 40000 Čakovec</derivirana_varijabla>
  </DomainObject.Predmet.ProtustrankaWithAdress>
  <DomainObject.Predmet.ProtustrankaWithAdressOIB>
    <izvorni_sadrzaj>MILAS društvo s ograničenom odgovornošću za proizvodnju, trgovinu, usluge, uvoz-izvoz, OIB 25325933509, Stanka Vraza 2/a, 40000 Čakovec</izvorni_sadrzaj>
    <derivirana_varijabla naziv="DomainObject.Predmet.ProtustrankaWithAdressOIB_1">MILAS društvo s ograničenom odgovornošću za proizvodnju, trgovinu, usluge, uvoz-izvoz, OIB 25325933509, Stanka Vraza 2/a, 40000 Čakovec</derivirana_varijabla>
  </DomainObject.Predmet.ProtustrankaWithAdressOIB>
  <DomainObject.Predmet.ProtustrankaNazivFormated>
    <izvorni_sadrzaj>MILAS društvo s ograničenom odgovornošću za proizvodnju, trgovinu, usluge, uvoz-izvoz</izvorni_sadrzaj>
    <derivirana_varijabla naziv="DomainObject.Predmet.ProtustrankaNazivFormated_1">MILAS društvo s ograničenom odgovornošću za proizvodnju, trgovinu, usluge, uvoz-izvoz</derivirana_varijabla>
  </DomainObject.Predmet.ProtustrankaNazivFormated>
  <DomainObject.Predmet.ProtustrankaNazivFormatedOIB>
    <izvorni_sadrzaj>MILAS društvo s ograničenom odgovornošću za proizvodnju, trgovinu, usluge, uvoz-izvoz, OIB 25325933509</izvorni_sadrzaj>
    <derivirana_varijabla naziv="DomainObject.Predmet.ProtustrankaNazivFormatedOIB_1">MILAS društvo s ograničenom odgovornošću za proizvodnju, trgovinu, usluge, uvoz-izvoz, OIB 25325933509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214728.05</izvorni_sadrzaj>
    <derivirana_varijabla naziv="DomainObject.Predmet.TrenutnaVrijednost_1">214728.05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MILAS društvo s ograničenom odgovornošću za proizvodnju, trgovinu, usluge, uvoz-izvoz</item>
    </izvorni_sadrzaj>
    <derivirana_varijabla naziv="DomainObject.Predmet.ProtuStrankaListFormated_1">
      <item>MILAS društvo s ograničenom odgovornošću za proizvodnju, trgovinu, usluge, uvoz-izvoz</item>
    </derivirana_varijabla>
  </DomainObject.Predmet.ProtuStrankaListFormated>
  <DomainObject.Predmet.ProtuStrankaListFormatedOIB>
    <izvorni_sadrzaj>
      <item>MILAS društvo s ograničenom odgovornošću za proizvodnju, trgovinu, usluge, uvoz-izvoz, OIB 25325933509</item>
    </izvorni_sadrzaj>
    <derivirana_varijabla naziv="DomainObject.Predmet.ProtuStrankaListFormatedOIB_1">
      <item>MILAS društvo s ograničenom odgovornošću za proizvodnju, trgovinu, usluge, uvoz-izvoz, OIB 25325933509</item>
    </derivirana_varijabla>
  </DomainObject.Predmet.ProtuStrankaListFormatedOIB>
  <DomainObject.Predmet.ProtuStrankaListFormatedWithAdress>
    <izvorni_sadrzaj>
      <item>MILAS društvo s ograničenom odgovornošću za proizvodnju, trgovinu, usluge, uvoz-izvoz, Stanka Vraza 2/a, 40000 Čakovec</item>
    </izvorni_sadrzaj>
    <derivirana_varijabla naziv="DomainObject.Predmet.ProtuStrankaListFormatedWithAdress_1">
      <item>MILAS društvo s ograničenom odgovornošću za proizvodnju, trgovinu, usluge, uvoz-izvoz, Stanka Vraza 2/a, 40000 Čakovec</item>
    </derivirana_varijabla>
  </DomainObject.Predmet.ProtuStrankaListFormatedWithAdress>
  <DomainObject.Predmet.ProtuStrankaListFormatedWithAdressOIB>
    <izvorni_sadrzaj>
      <item>MILAS društvo s ograničenom odgovornošću za proizvodnju, trgovinu, usluge, uvoz-izvoz, OIB 25325933509, Stanka Vraza 2/a, 40000 Čakovec</item>
    </izvorni_sadrzaj>
    <derivirana_varijabla naziv="DomainObject.Predmet.ProtuStrankaListFormatedWithAdressOIB_1">
      <item>MILAS društvo s ograničenom odgovornošću za proizvodnju, trgovinu, usluge, uvoz-izvoz, OIB 25325933509, Stanka Vraza 2/a, 40000 Čakovec</item>
    </derivirana_varijabla>
  </DomainObject.Predmet.ProtuStrankaListFormatedWithAdressOIB>
  <DomainObject.Predmet.ProtuStrankaListNazivFormated>
    <izvorni_sadrzaj>
      <item>MILAS društvo s ograničenom odgovornošću za proizvodnju, trgovinu, usluge, uvoz-izvoz</item>
    </izvorni_sadrzaj>
    <derivirana_varijabla naziv="DomainObject.Predmet.ProtuStrankaListNazivFormated_1">
      <item>MILAS društvo s ograničenom odgovornošću za proizvodnju, trgovinu, usluge, uvoz-izvoz</item>
    </derivirana_varijabla>
  </DomainObject.Predmet.ProtuStrankaListNazivFormated>
  <DomainObject.Predmet.ProtuStrankaListNazivFormatedOIB>
    <izvorni_sadrzaj>
      <item>MILAS društvo s ograničenom odgovornošću za proizvodnju, trgovinu, usluge, uvoz-izvoz, OIB 25325933509</item>
    </izvorni_sadrzaj>
    <derivirana_varijabla naziv="DomainObject.Predmet.ProtuStrankaListNazivFormatedOIB_1">
      <item>MILAS društvo s ograničenom odgovornošću za proizvodnju, trgovinu, usluge, uvoz-izvoz, OIB 25325933509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MILAS društvo s ograničenom odgovornošću za proizvodnju, trgovinu, usluge, uvoz-izvoz</izvorni_sadrzaj>
    <derivirana_varijabla naziv="DomainObject.Predmet.ProtustrankaIDrugi_1">MILAS društvo s ograničenom odgovornošću za proizvodnju, trgovinu, usluge, uvoz-izvoz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MILAS društvo s ograničenom odgovornošću za proizvodnju, trgovinu, usluge, uvoz-izvoz, OIB 25325933509, Stanka Vraza 2/a, 40000 Čakovec</izvorni_sadrzaj>
    <derivirana_varijabla naziv="DomainObject.Predmet.ProtustrankaIDrugiAdressOIB_1">MILAS društvo s ograničenom odgovornošću za proizvodnju, trgovinu, usluge, uvoz-izvoz, OIB 25325933509, Stanka Vraza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MILAS društvo s ograničenom odgovornošću za proizvodnju, trgovinu, usluge, uvoz-izvoz</item>
      <item>e-Oglasna</item>
      <item>Sudski registar</item>
    </izvorni_sadrzaj>
    <derivirana_varijabla naziv="DomainObject.Predmet.SudioniciListNaziv_1">
      <item>Financijska agencija RC Podružnica Varaždin</item>
      <item>MILAS društvo s ograničenom odgovornošću za proizvodnju, trgovinu, usluge, uvoz-izvoz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A.Cesarca 2,42000 Varaždin</item>
      <item>MILAS društvo s ograničenom odgovornošću za proizvodnju, trgovinu, usluge, uvoz-izvoz, OIB 25325933509, Stanka Vraza 2/a,40000 Čakovec</item>
      <item>e-Oglasna</item>
      <item>Sudski registar</item>
    </izvorni_sadrzaj>
    <derivirana_varijabla naziv="DomainObject.Predmet.SudioniciListAdressOIB_1">
      <item>Financijska agencija RC Podružnica Varaždin, OIB 85821130368, A.Cesarca 2,42000 Varaždin</item>
      <item>MILAS društvo s ograničenom odgovornošću za proizvodnju, trgovinu, usluge, uvoz-izvoz, OIB 25325933509, Stanka Vraza 2/a,40000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25325933509</item>
      <item>, OIB null</item>
      <item>, OIB null</item>
    </izvorni_sadrzaj>
    <derivirana_varijabla naziv="DomainObject.Predmet.SudioniciListNazivOIB_1">
      <item>, OIB 85821130368</item>
      <item>, OIB 25325933509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69783-BC78-4660-AD96-E99246FCE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2087</properties:Characters>
  <properties:Lines>57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2015-11-03T10:43:00Z</cp:lastPrinted>
  <dcterms:modified xmlns:xsi="http://www.w3.org/2001/XMLSchema-instance" xsi:type="dcterms:W3CDTF">2015-11-03T10:44:00Z</dcterms:modified>
  <cp:revision>33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