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0E5F05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750ABE">
                    <w:t>1962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e731939" w14:paraId="e73193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750ABE">
        <w:t xml:space="preserve"> AMATERSKA SPORTSKA UDRUGA ŠAHA "CRNA DAMA", Zagreb, </w:t>
      </w:r>
      <w:proofErr w:type="spellStart"/>
      <w:r w:rsidR="00750ABE">
        <w:t>Kučerina</w:t>
      </w:r>
      <w:proofErr w:type="spellEnd"/>
      <w:r w:rsidR="00750ABE">
        <w:t xml:space="preserve"> 44, reg. broj 21010186, OIB: 35947858145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271794">
        <w:t>18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750ABE">
        <w:t xml:space="preserve">AMATERSKA SPORTSKA UDRUGA ŠAHA "CRNA DAMA", Zagreb, </w:t>
      </w:r>
      <w:proofErr w:type="spellStart"/>
      <w:r w:rsidR="00750ABE">
        <w:t>Kučerina</w:t>
      </w:r>
      <w:proofErr w:type="spellEnd"/>
      <w:r w:rsidR="00750ABE">
        <w:t xml:space="preserve"> 44, reg. broj 21010186, OIB: 35947858145</w:t>
      </w:r>
      <w:r>
        <w:t xml:space="preserve">, na temelju neizvršenih osnova za plaćanje iznosi </w:t>
      </w:r>
      <w:r w:rsidR="00750ABE">
        <w:t>7.372,80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750ABE">
        <w:t xml:space="preserve"> – predsjednik udruge Ines Dei, OIB: 05201351741</w:t>
      </w:r>
      <w:r w:rsidR="00360699">
        <w:t xml:space="preserve">, </w:t>
      </w:r>
      <w:r w:rsidR="0044678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750ABE">
        <w:t>1962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271794">
        <w:t>18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271794">
        <w:t>11</w:t>
      </w:r>
      <w:r w:rsidR="00CA32CF">
        <w:t>.03.</w:t>
      </w:r>
    </w:p>
    <w:p w:rsidRDefault="00CD3663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0E5F05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1794"/>
    <w:rsid w:val="00274EC6"/>
    <w:rsid w:val="002750A6"/>
    <w:rsid w:val="0029217F"/>
    <w:rsid w:val="002F0455"/>
    <w:rsid w:val="0030710A"/>
    <w:rsid w:val="00360699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D4065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3B91"/>
    <w:rsid w:val="006C7492"/>
    <w:rsid w:val="006E7282"/>
    <w:rsid w:val="006F79DD"/>
    <w:rsid w:val="00720319"/>
    <w:rsid w:val="00731605"/>
    <w:rsid w:val="00740D9B"/>
    <w:rsid w:val="00750ABE"/>
    <w:rsid w:val="0075404A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8E31ED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CD3663"/>
    <w:rsid w:val="00CD763E"/>
    <w:rsid w:val="00D61325"/>
    <w:rsid w:val="00D71279"/>
    <w:rsid w:val="00D83CA6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D3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1962</izvorni_sadrzaj>
    <derivirana_varijabla naziv="DomainObject.Predmet.Broj_1">1962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St-1962/2018</izvorni_sadrzaj>
    <derivirana_varijabla naziv="DomainObject.Predmet.OznakaBroj_1">St-1962/2018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AMATERSKA SPORTSKA UDRUGA ŠAHA "CRNA DAMA"</izvorni_sadrzaj>
    <derivirana_varijabla naziv="DomainObject.Predmet.ProtustrankaFormated_1">  AMATERSKA SPORTSKA UDRUGA ŠAHA "CRNA DAMA"</derivirana_varijabla>
  </DomainObject.Predmet.ProtustrankaFormated>
  <DomainObject.Predmet.ProtustrankaFormatedOIB>
    <izvorni_sadrzaj>  AMATERSKA SPORTSKA UDRUGA ŠAHA "CRNA DAMA", OIB 35947858145</izvorni_sadrzaj>
    <derivirana_varijabla naziv="DomainObject.Predmet.ProtustrankaFormatedOIB_1">  AMATERSKA SPORTSKA UDRUGA ŠAHA "CRNA DAMA", OIB 35947858145</derivirana_varijabla>
  </DomainObject.Predmet.ProtustrankaFormatedOIB>
  <DomainObject.Predmet.ProtustrankaFormatedWithAdress>
    <izvorni_sadrzaj> AMATERSKA SPORTSKA UDRUGA ŠAHA "CRNA DAMA", Kučerina 44, 10000 Zagreb</izvorni_sadrzaj>
    <derivirana_varijabla naziv="DomainObject.Predmet.ProtustrankaFormatedWithAdress_1"> AMATERSKA SPORTSKA UDRUGA ŠAHA "CRNA DAMA", Kučerina 44, 10000 Zagreb</derivirana_varijabla>
  </DomainObject.Predmet.ProtustrankaFormatedWithAdress>
  <DomainObject.Predmet.ProtustrankaFormatedWithAdressOIB>
    <izvorni_sadrzaj> AMATERSKA SPORTSKA UDRUGA ŠAHA "CRNA DAMA", OIB 35947858145, Kučerina 44, 10000 Zagreb</izvorni_sadrzaj>
    <derivirana_varijabla naziv="DomainObject.Predmet.ProtustrankaFormatedWithAdressOIB_1"> AMATERSKA SPORTSKA UDRUGA ŠAHA "CRNA DAMA", OIB 35947858145, Kučerina 44, 10000 Zagreb</derivirana_varijabla>
  </DomainObject.Predmet.ProtustrankaFormatedWithAdressOIB>
  <DomainObject.Predmet.ProtustrankaWithAdress>
    <izvorni_sadrzaj>AMATERSKA SPORTSKA UDRUGA ŠAHA "CRNA DAMA" Kučerina 44, 10000 Zagreb</izvorni_sadrzaj>
    <derivirana_varijabla naziv="DomainObject.Predmet.ProtustrankaWithAdress_1">AMATERSKA SPORTSKA UDRUGA ŠAHA "CRNA DAMA" Kučerina 44, 10000 Zagreb</derivirana_varijabla>
  </DomainObject.Predmet.ProtustrankaWithAdress>
  <DomainObject.Predmet.ProtustrankaWithAdressOIB>
    <izvorni_sadrzaj>AMATERSKA SPORTSKA UDRUGA ŠAHA "CRNA DAMA", OIB 35947858145, Kučerina 44, 10000 Zagreb</izvorni_sadrzaj>
    <derivirana_varijabla naziv="DomainObject.Predmet.ProtustrankaWithAdressOIB_1">AMATERSKA SPORTSKA UDRUGA ŠAHA "CRNA DAMA", OIB 35947858145, Kučerina 44, 10000 Zagreb</derivirana_varijabla>
  </DomainObject.Predmet.ProtustrankaWithAdressOIB>
  <DomainObject.Predmet.ProtustrankaNazivFormated>
    <izvorni_sadrzaj>AMATERSKA SPORTSKA UDRUGA ŠAHA "CRNA DAMA"</izvorni_sadrzaj>
    <derivirana_varijabla naziv="DomainObject.Predmet.ProtustrankaNazivFormated_1">AMATERSKA SPORTSKA UDRUGA ŠAHA "CRNA DAMA"</derivirana_varijabla>
  </DomainObject.Predmet.ProtustrankaNazivFormated>
  <DomainObject.Predmet.ProtustrankaNazivFormatedOIB>
    <izvorni_sadrzaj>AMATERSKA SPORTSKA UDRUGA ŠAHA "CRNA DAMA", OIB 35947858145</izvorni_sadrzaj>
    <derivirana_varijabla naziv="DomainObject.Predmet.ProtustrankaNazivFormatedOIB_1">AMATERSKA SPORTSKA UDRUGA ŠAHA "CRNA DAMA", OIB 35947858145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AMATERSKA SPORTSKA UDRUGA ŠAHA "CRNA DAMA"</item>
    </izvorni_sadrzaj>
    <derivirana_varijabla naziv="DomainObject.Predmet.ProtuStrankaListFormated_1">
      <item>AMATERSKA SPORTSKA UDRUGA ŠAHA "CRNA DAMA"</item>
    </derivirana_varijabla>
  </DomainObject.Predmet.ProtuStrankaListFormated>
  <DomainObject.Predmet.ProtuStrankaListFormatedOIB>
    <izvorni_sadrzaj>
      <item>AMATERSKA SPORTSKA UDRUGA ŠAHA "CRNA DAMA", OIB 35947858145</item>
    </izvorni_sadrzaj>
    <derivirana_varijabla naziv="DomainObject.Predmet.ProtuStrankaListFormatedOIB_1">
      <item>AMATERSKA SPORTSKA UDRUGA ŠAHA "CRNA DAMA", OIB 35947858145</item>
    </derivirana_varijabla>
  </DomainObject.Predmet.ProtuStrankaListFormatedOIB>
  <DomainObject.Predmet.ProtuStrankaListFormatedWithAdress>
    <izvorni_sadrzaj>
      <item>AMATERSKA SPORTSKA UDRUGA ŠAHA "CRNA DAMA", Kučerina 44, 10000 Zagreb</item>
    </izvorni_sadrzaj>
    <derivirana_varijabla naziv="DomainObject.Predmet.ProtuStrankaListFormatedWithAdress_1">
      <item>AMATERSKA SPORTSKA UDRUGA ŠAHA "CRNA DAMA", Kučerina 44, 10000 Zagreb</item>
    </derivirana_varijabla>
  </DomainObject.Predmet.ProtuStrankaListFormatedWithAdress>
  <DomainObject.Predmet.ProtuStrankaListFormatedWithAdressOIB>
    <izvorni_sadrzaj>
      <item>AMATERSKA SPORTSKA UDRUGA ŠAHA "CRNA DAMA", OIB 35947858145, Kučerina 44, 10000 Zagreb</item>
    </izvorni_sadrzaj>
    <derivirana_varijabla naziv="DomainObject.Predmet.ProtuStrankaListFormatedWithAdressOIB_1">
      <item>AMATERSKA SPORTSKA UDRUGA ŠAHA "CRNA DAMA", OIB 35947858145, Kučerina 44, 10000 Zagreb</item>
    </derivirana_varijabla>
  </DomainObject.Predmet.ProtuStrankaListFormatedWithAdressOIB>
  <DomainObject.Predmet.ProtuStrankaListNazivFormated>
    <izvorni_sadrzaj>
      <item>AMATERSKA SPORTSKA UDRUGA ŠAHA "CRNA DAMA"</item>
    </izvorni_sadrzaj>
    <derivirana_varijabla naziv="DomainObject.Predmet.ProtuStrankaListNazivFormated_1">
      <item>AMATERSKA SPORTSKA UDRUGA ŠAHA "CRNA DAMA"</item>
    </derivirana_varijabla>
  </DomainObject.Predmet.ProtuStrankaListNazivFormated>
  <DomainObject.Predmet.ProtuStrankaListNazivFormatedOIB>
    <izvorni_sadrzaj>
      <item>AMATERSKA SPORTSKA UDRUGA ŠAHA "CRNA DAMA", OIB 35947858145</item>
    </izvorni_sadrzaj>
    <derivirana_varijabla naziv="DomainObject.Predmet.ProtuStrankaListNazivFormatedOIB_1">
      <item>AMATERSKA SPORTSKA UDRUGA ŠAHA "CRNA DAMA", OIB 35947858145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AMATERSKA SPORTSKA UDRUGA ŠAHA "CRNA DAMA"</izvorni_sadrzaj>
    <derivirana_varijabla naziv="DomainObject.Predmet.ProtustrankaIDrugi_1">AMATERSKA SPORTSKA UDRUGA ŠAHA "CRNA DAMA"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AMATERSKA SPORTSKA UDRUGA ŠAHA "CRNA DAMA", OIB 35947858145, Kučerina 44, 10000 Zagreb</izvorni_sadrzaj>
    <derivirana_varijabla naziv="DomainObject.Predmet.ProtustrankaIDrugiAdressOIB_1">AMATERSKA SPORTSKA UDRUGA ŠAHA "CRNA DAMA", OIB 35947858145, Kučerina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AMATERSKA SPORTSKA UDRUGA ŠAHA "CRNA DAMA"</item>
      <item>FINA Regionalni centar Zagreb</item>
    </izvorni_sadrzaj>
    <derivirana_varijabla naziv="DomainObject.Predmet.SudioniciListNaziv_1">
      <item>AMATERSKA SPORTSKA UDRUGA ŠAHA "CRNA DAMA"</item>
      <item>FINA Regionalni centar Zagreb</item>
    </derivirana_varijabla>
  </DomainObject.Predmet.SudioniciListNaziv>
  <DomainObject.Predmet.SudioniciListAdressOIB>
    <izvorni_sadrzaj>
      <item>AMATERSKA SPORTSKA UDRUGA ŠAHA "CRNA DAMA", OIB 35947858145, Kučerina 44,10000 Zagreb</item>
      <item>FINA Regionalni centar Zagreb, OIB 85821130368, Trg svibanjskih žrtava 1995 br. 1,10000 Zagreb</item>
    </izvorni_sadrzaj>
    <derivirana_varijabla naziv="DomainObject.Predmet.SudioniciListAdressOIB_1">
      <item>AMATERSKA SPORTSKA UDRUGA ŠAHA "CRNA DAMA", OIB 35947858145, Kučerina 44,10000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35947858145</item>
      <item>, OIB 85821130368</item>
    </izvorni_sadrzaj>
    <derivirana_varijabla naziv="DomainObject.Predmet.SudioniciListNazivOIB_1">
      <item>, OIB 35947858145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58234-B29B-46AE-8AB0-BD66F61BD0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2144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2019-01-18T13:11:00Z</dcterms:created>
  <dc:creator>Snježana Andrijanić</dc:creator>
  <cp:lastModifiedBy>Sanda Gučić</cp:lastModifiedBy>
  <cp:lastPrinted>2019-01-18T13:07:00Z</cp:lastPrinted>
  <dcterms:modified xmlns:xsi="http://www.w3.org/2001/XMLSchema-instance" xsi:type="dcterms:W3CDTF">2019-01-21T06:51:00Z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(St-1962-18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